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3fdb" w14:paraId="f9c3fdb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F55C63">
        <w:rPr>
          <w:b/>
          <w:sz w:val="22"/>
          <w:szCs w:val="22"/>
        </w:rPr>
        <w:t>-1959</w:t>
      </w:r>
      <w:r w:rsidR="00427FAF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 SVIJET MOBILNOSTI j.</w:t>
      </w:r>
      <w:r w:rsidR="00D7744F">
        <w:rPr>
          <w:sz w:val="22"/>
          <w:szCs w:val="22"/>
        </w:rPr>
        <w:t xml:space="preserve">d.o.o., </w:t>
      </w:r>
      <w:r w:rsidR="00F55C63">
        <w:rPr>
          <w:sz w:val="22"/>
          <w:szCs w:val="22"/>
        </w:rPr>
        <w:t>Orašac, Na</w:t>
      </w:r>
      <w:r w:rsidR="005E60F4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Krstu 2, OIB: 71257202207</w:t>
      </w:r>
      <w:r w:rsidR="00427FAF">
        <w:rPr>
          <w:sz w:val="22"/>
          <w:szCs w:val="22"/>
        </w:rPr>
        <w:t xml:space="preserve">,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D7744F">
        <w:rPr>
          <w:sz w:val="22"/>
          <w:szCs w:val="22"/>
        </w:rPr>
        <w:t>05</w:t>
      </w:r>
      <w:r w:rsidR="005C4D66">
        <w:rPr>
          <w:sz w:val="22"/>
          <w:szCs w:val="22"/>
        </w:rPr>
        <w:t xml:space="preserve">. prosinca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D7744F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SVIJET MOBILNOSTI j.d.o.o., Orašac, Na</w:t>
      </w:r>
      <w:r w:rsidR="005E60F4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Krstu 2, OIB: 71257202207</w:t>
      </w:r>
      <w:r w:rsidR="009B7177" w:rsidRPr="009B7177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55C63" w:rsidRPr="00F55C63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SVIJET MOBILNOSTI j.d.o.o., Orašac, Na</w:t>
      </w:r>
      <w:r w:rsidR="005E60F4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Krstu 2, OIB: 71257202207</w:t>
      </w:r>
      <w:r w:rsidR="009B7177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F55C63">
        <w:rPr>
          <w:sz w:val="22"/>
          <w:szCs w:val="22"/>
        </w:rPr>
        <w:t>27</w:t>
      </w:r>
      <w:r w:rsidR="00D7744F">
        <w:rPr>
          <w:sz w:val="22"/>
          <w:szCs w:val="22"/>
        </w:rPr>
        <w:t>. listopada</w:t>
      </w:r>
      <w:r w:rsidR="005C4D66">
        <w:rPr>
          <w:sz w:val="22"/>
          <w:szCs w:val="22"/>
        </w:rPr>
        <w:t xml:space="preserve">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6.488,37 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D7744F">
        <w:rPr>
          <w:b/>
        </w:rPr>
        <w:t>05</w:t>
      </w:r>
      <w:r w:rsidR="005C4D66">
        <w:rPr>
          <w:b/>
        </w:rPr>
        <w:t xml:space="preserve">. prosinca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E60F28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0F28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60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F2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F2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F2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F2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60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F2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F2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F2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F2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St-1959/2016</izvorni_sadrzaj>
    <derivirana_varijabla naziv="DomainObject.Predmet.OznakaBroj_1">St-1959/2016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MOBILNOSTI j.d.o.o. za informatičke usluge</izvorni_sadrzaj>
    <derivirana_varijabla naziv="DomainObject.Predmet.ProtustrankaFormated_1">  SVIJET MOBILNOSTI j.d.o.o. za informatičke usluge</derivirana_varijabla>
  </DomainObject.Predmet.ProtustrankaFormated>
  <DomainObject.Predmet.ProtustrankaFormatedOIB>
    <izvorni_sadrzaj>  SVIJET MOBILNOSTI j.d.o.o. za informatičke usluge, OIB 71257202207</izvorni_sadrzaj>
    <derivirana_varijabla naziv="DomainObject.Predmet.ProtustrankaFormatedOIB_1">  SVIJET MOBILNOSTI j.d.o.o. za informatičke usluge, OIB 71257202207</derivirana_varijabla>
  </DomainObject.Predmet.ProtustrankaFormatedOIB>
  <DomainObject.Predmet.ProtustrankaFormatedWithAdress>
    <izvorni_sadrzaj> SVIJET MOBILNOSTI j.d.o.o. za informatičke usluge, Na Krstu 4A, 20235 Orašac</izvorni_sadrzaj>
    <derivirana_varijabla naziv="DomainObject.Predmet.ProtustrankaFormatedWithAdress_1"> SVIJET MOBILNOSTI j.d.o.o. za informatičke usluge, Na Krstu 4A, 20235 Orašac</derivirana_varijabla>
  </DomainObject.Predmet.ProtustrankaFormatedWithAdress>
  <DomainObject.Predmet.ProtustrankaFormatedWithAdressOIB>
    <izvorni_sadrzaj> SVIJET MOBILNOSTI j.d.o.o. za informatičke usluge, OIB 71257202207, Na Krstu 4A, 20235 Orašac</izvorni_sadrzaj>
    <derivirana_varijabla naziv="DomainObject.Predmet.ProtustrankaFormatedWithAdressOIB_1"> SVIJET MOBILNOSTI j.d.o.o. za informatičke usluge, OIB 71257202207, Na Krstu 4A, 20235 Orašac</derivirana_varijabla>
  </DomainObject.Predmet.ProtustrankaFormatedWithAdressOIB>
  <DomainObject.Predmet.ProtustrankaWithAdress>
    <izvorni_sadrzaj>SVIJET MOBILNOSTI j.d.o.o. za informatičke usluge Na Krstu 4A, 20235 Orašac</izvorni_sadrzaj>
    <derivirana_varijabla naziv="DomainObject.Predmet.ProtustrankaWithAdress_1">SVIJET MOBILNOSTI j.d.o.o. za informatičke usluge Na Krstu 4A, 20235 Orašac</derivirana_varijabla>
  </DomainObject.Predmet.ProtustrankaWithAdress>
  <DomainObject.Predmet.ProtustrankaWithAdressOIB>
    <izvorni_sadrzaj>SVIJET MOBILNOSTI j.d.o.o. za informatičke usluge, OIB 71257202207, Na Krstu 4A, 20235 Orašac</izvorni_sadrzaj>
    <derivirana_varijabla naziv="DomainObject.Predmet.ProtustrankaWithAdressOIB_1">SVIJET MOBILNOSTI j.d.o.o. za informatičke usluge, OIB 71257202207, Na Krstu 4A, 20235 Orašac</derivirana_varijabla>
  </DomainObject.Predmet.ProtustrankaWithAdressOIB>
  <DomainObject.Predmet.ProtustrankaNazivFormated>
    <izvorni_sadrzaj>SVIJET MOBILNOSTI j.d.o.o. za informatičke usluge</izvorni_sadrzaj>
    <derivirana_varijabla naziv="DomainObject.Predmet.ProtustrankaNazivFormated_1">SVIJET MOBILNOSTI j.d.o.o. za informatičke usluge</derivirana_varijabla>
  </DomainObject.Predmet.ProtustrankaNazivFormated>
  <DomainObject.Predmet.ProtustrankaNazivFormatedOIB>
    <izvorni_sadrzaj>SVIJET MOBILNOSTI j.d.o.o. za informatičke usluge, OIB 71257202207</izvorni_sadrzaj>
    <derivirana_varijabla naziv="DomainObject.Predmet.ProtustrankaNazivFormatedOIB_1">SVIJET MOBILNOSTI j.d.o.o. za informatičke usluge, OIB 71257202207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6488.37</izvorni_sadrzaj>
    <derivirana_varijabla naziv="DomainObject.Predmet.TrenutnaVrijednost_1">6488.37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SVIJET MOBILNOSTI j.d.o.o. za informatičke usluge</item>
    </izvorni_sadrzaj>
    <derivirana_varijabla naziv="DomainObject.Predmet.ProtuStrankaListFormated_1">
      <item>SVIJET MOBILNOSTI j.d.o.o. za informatičke usluge</item>
    </derivirana_varijabla>
  </DomainObject.Predmet.ProtuStrankaListFormated>
  <DomainObject.Predmet.ProtuStrankaListFormatedOIB>
    <izvorni_sadrzaj>
      <item>SVIJET MOBILNOSTI j.d.o.o. za informatičke usluge, OIB 71257202207</item>
    </izvorni_sadrzaj>
    <derivirana_varijabla naziv="DomainObject.Predmet.ProtuStrankaListFormatedOIB_1">
      <item>SVIJET MOBILNOSTI j.d.o.o. za informatičke usluge, OIB 71257202207</item>
    </derivirana_varijabla>
  </DomainObject.Predmet.ProtuStrankaListFormatedOIB>
  <DomainObject.Predmet.ProtuStrankaListFormatedWithAdress>
    <izvorni_sadrzaj>
      <item>SVIJET MOBILNOSTI j.d.o.o. za informatičke usluge, Na Krstu 4A, 20235 Orašac</item>
    </izvorni_sadrzaj>
    <derivirana_varijabla naziv="DomainObject.Predmet.ProtuStrankaListFormatedWithAdress_1">
      <item>SVIJET MOBILNOSTI j.d.o.o. za informatičke usluge, Na Krstu 4A, 20235 Orašac</item>
    </derivirana_varijabla>
  </DomainObject.Predmet.ProtuStrankaListFormatedWithAdress>
  <DomainObject.Predmet.ProtuStrankaListFormatedWithAdressOIB>
    <izvorni_sadrzaj>
      <item>SVIJET MOBILNOSTI j.d.o.o. za informatičke usluge, OIB 71257202207, Na Krstu 4A, 20235 Orašac</item>
    </izvorni_sadrzaj>
    <derivirana_varijabla naziv="DomainObject.Predmet.ProtuStrankaListFormatedWithAdressOIB_1">
      <item>SVIJET MOBILNOSTI j.d.o.o. za informatičke usluge, OIB 71257202207, Na Krstu 4A, 20235 Orašac</item>
    </derivirana_varijabla>
  </DomainObject.Predmet.ProtuStrankaListFormatedWithAdressOIB>
  <DomainObject.Predmet.ProtuStrankaListNazivFormated>
    <izvorni_sadrzaj>
      <item>SVIJET MOBILNOSTI j.d.o.o. za informatičke usluge</item>
    </izvorni_sadrzaj>
    <derivirana_varijabla naziv="DomainObject.Predmet.ProtuStrankaListNazivFormated_1">
      <item>SVIJET MOBILNOSTI j.d.o.o. za informatičke usluge</item>
    </derivirana_varijabla>
  </DomainObject.Predmet.ProtuStrankaListNazivFormated>
  <DomainObject.Predmet.ProtuStrankaListNazivFormatedOIB>
    <izvorni_sadrzaj>
      <item>SVIJET MOBILNOSTI j.d.o.o. za informatičke usluge, OIB 71257202207</item>
    </izvorni_sadrzaj>
    <derivirana_varijabla naziv="DomainObject.Predmet.ProtuStrankaListNazivFormatedOIB_1">
      <item>SVIJET MOBILNOSTI j.d.o.o. za informatičke usluge, OIB 71257202207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SVIJET MOBILNOSTI j.d.o.o. za informatičke usluge</izvorni_sadrzaj>
    <derivirana_varijabla naziv="DomainObject.Predmet.ProtustrankaIDrugi_1">SVIJET MOBILNOSTI j.d.o.o. za informatičke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SVIJET MOBILNOSTI j.d.o.o. za informatičke usluge, OIB 71257202207, Na Krstu 4A, 20235 Orašac</izvorni_sadrzaj>
    <derivirana_varijabla naziv="DomainObject.Predmet.ProtustrankaIDrugiAdressOIB_1">SVIJET MOBILNOSTI j.d.o.o. za informatičke usluge, OIB 71257202207, Na Krstu 4A,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SVIJET MOBILNOSTI j.d.o.o. za informatičke usluge</item>
    </izvorni_sadrzaj>
    <derivirana_varijabla naziv="DomainObject.Predmet.SudioniciListNaziv_1">
      <item>FINA, RC Split, Podružnica Dubrovnik</item>
      <item>SVIJET MOBILNOSTI j.d.o.o. za informatičke usluge</item>
    </derivirana_varijabla>
  </DomainObject.Predmet.SudioniciListNaziv>
  <DomainObject.Predmet.SudioniciListAdressOIB>
    <izvorni_sadrzaj>
      <item>FINA, RC Split, Podružnica Dubrovnik, OIB 85821130368, Vukovarska 2,20000 Dubrovnik</item>
      <item>SVIJET MOBILNOSTI j.d.o.o. za informatičke usluge, OIB 71257202207, Na Krstu 4A,20235 Orašac</item>
    </izvorni_sadrzaj>
    <derivirana_varijabla naziv="DomainObject.Predmet.SudioniciListAdressOIB_1">
      <item>FINA, RC Split, Podružnica Dubrovnik, OIB 85821130368, Vukovarska 2,20000 Dubrovnik</item>
      <item>SVIJET MOBILNOSTI j.d.o.o. za informatičke usluge, OIB 71257202207, Na Krstu 4A,20235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71257202207</item>
    </izvorni_sadrzaj>
    <derivirana_varijabla naziv="DomainObject.Predmet.SudioniciListNazivOIB_1">
      <item>, OIB 85821130368</item>
      <item>, OIB 71257202207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5AC54-61D1-493A-96A6-CDA21C21D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355</properties:Words>
  <properties:Characters>2046</properties:Characters>
  <properties:Lines>51</properties:Lines>
  <properties:Paragraphs>18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2016-12-05T12:50:00Z</cp:lastPrinted>
  <dcterms:modified xmlns:xsi="http://www.w3.org/2001/XMLSchema-instance" xsi:type="dcterms:W3CDTF">2016-12-05T13:01:00Z</dcterms:modified>
  <cp:revision>60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