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8f70" w14:paraId="98c8f70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B9289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2009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EF45F8" w:rsidR="00B76165" w:rsidRPr="00B76165">
      <w:pPr>
        <w:rPr>
          <w:b/>
        </w:rPr>
      </w:pPr>
      <w:r>
        <w:rPr>
          <w:b/>
        </w:rPr>
        <w:t xml:space="preserve">STALNA SLUŽBA </w:t>
      </w:r>
      <w:r w:rsidR="00EF45F8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F4767A" w:rsidP="00EF45F8" w:rsidR="00443F69">
      <w:pPr>
        <w:ind w:left="6732"/>
        <w:rPr>
          <w:b/>
        </w:rPr>
      </w:pPr>
      <w:r>
        <w:rPr>
          <w:b/>
        </w:rPr>
        <w:t>Broj: 7/St-</w:t>
      </w:r>
      <w:r w:rsidR="00DB3701">
        <w:rPr>
          <w:b/>
        </w:rPr>
        <w:t>1</w:t>
      </w:r>
      <w:r w:rsidR="00D37D5B">
        <w:rPr>
          <w:b/>
        </w:rPr>
        <w:t>3</w:t>
      </w:r>
      <w:r w:rsidR="00506E79">
        <w:rPr>
          <w:b/>
        </w:rPr>
        <w:t>8</w:t>
      </w:r>
      <w:r w:rsidR="00D37D5B">
        <w:rPr>
          <w:b/>
        </w:rPr>
        <w:t>3</w:t>
      </w:r>
      <w:r>
        <w:rPr>
          <w:b/>
        </w:rPr>
        <w:t>/201</w:t>
      </w:r>
      <w:r w:rsidR="00E57579">
        <w:rPr>
          <w:b/>
        </w:rPr>
        <w:t>6</w:t>
      </w:r>
      <w:r>
        <w:rPr>
          <w:b/>
        </w:rPr>
        <w:t>-</w:t>
      </w:r>
      <w:r w:rsidR="00E874A7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EA3711" w:rsidR="00EA3711" w:rsidRPr="002D1830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AE308E">
        <w:rPr>
          <w:b/>
        </w:rPr>
        <w:t>U SLAVO</w:t>
      </w:r>
      <w:r w:rsidR="00C201BF">
        <w:rPr>
          <w:b/>
        </w:rPr>
        <w:t>N</w:t>
      </w:r>
      <w:r w:rsidR="00AE308E">
        <w:rPr>
          <w:b/>
        </w:rPr>
        <w:t>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EA3711">
        <w:t xml:space="preserve">u stečajnom predmetu povodom zahtjeva Financijske agencije, </w:t>
      </w:r>
      <w:r w:rsidR="00D37D5B">
        <w:t>Regional</w:t>
      </w:r>
      <w:r w:rsidR="00D37D5B" w:rsidRPr="007B72B7">
        <w:t xml:space="preserve">nog centra </w:t>
      </w:r>
      <w:r w:rsidR="00D37D5B">
        <w:t>Zagreb</w:t>
      </w:r>
      <w:r w:rsidR="00D37D5B" w:rsidRPr="007B72B7">
        <w:t xml:space="preserve">, Podružnice </w:t>
      </w:r>
      <w:r w:rsidR="00D37D5B">
        <w:t>Zagreb, Trg Svibanjskih žrtava 1995. 1</w:t>
      </w:r>
      <w:r w:rsidR="00EA3711" w:rsidRPr="002D1830">
        <w:t xml:space="preserve">, za pokretanje skraćenog stečajnog postupka nad dužnikom </w:t>
      </w:r>
      <w:r w:rsidR="00037FA5">
        <w:t>UDRUGA RESPECTUM – PRAVO I PROSPERITET, Zagreb, Međimurska 11, OIB: 73754204833</w:t>
      </w:r>
      <w:r w:rsidR="00EA3711" w:rsidRPr="002D1830">
        <w:t xml:space="preserve">, temeljem članka 430. Stečajnog zakona („Narodne novine“ 71/15), dana </w:t>
      </w:r>
      <w:r w:rsidR="00D011C4">
        <w:t>30</w:t>
      </w:r>
      <w:r w:rsidR="001170AF">
        <w:t>. svibnj</w:t>
      </w:r>
      <w:r w:rsidR="00EA3711" w:rsidRPr="002D1830">
        <w:t>a 2016. godine, objavljuje sljedeći</w:t>
      </w:r>
    </w:p>
    <w:p w:rsidRDefault="00EA3711" w:rsidP="00EA3711" w:rsidR="00EA3711" w:rsidRPr="002D1830">
      <w:pPr>
        <w:jc w:val="both"/>
      </w:pPr>
    </w:p>
    <w:p w:rsidRDefault="00EA3711" w:rsidP="00EA3711" w:rsidR="00EA3711" w:rsidRPr="002D1830">
      <w:pPr>
        <w:pStyle w:val="Naslov1"/>
        <w:rPr>
          <w:b w:val="false"/>
          <w:sz w:val="24"/>
        </w:rPr>
      </w:pPr>
      <w:r w:rsidRPr="002D1830">
        <w:rPr>
          <w:b w:val="false"/>
          <w:sz w:val="24"/>
        </w:rPr>
        <w:t>O G L A S</w:t>
      </w:r>
    </w:p>
    <w:p w:rsidRDefault="00EA3711" w:rsidP="00EA3711" w:rsidR="00EA3711" w:rsidRPr="002D1830">
      <w:pPr>
        <w:jc w:val="both"/>
        <w:rPr>
          <w:bCs/>
        </w:rPr>
      </w:pPr>
    </w:p>
    <w:p w:rsidRDefault="00EA3711" w:rsidP="00EA3711" w:rsidR="00EA3711" w:rsidRPr="002D1830">
      <w:pPr>
        <w:ind w:firstLine="1440"/>
        <w:jc w:val="both"/>
      </w:pPr>
      <w:r w:rsidRPr="002D1830">
        <w:rPr>
          <w:bCs/>
        </w:rPr>
        <w:t xml:space="preserve">I. Utvrđuje se da ukupni iznos evidentiranog duga dužnika </w:t>
      </w:r>
      <w:r w:rsidR="00204273">
        <w:t xml:space="preserve">UDRUGA RESPECTUM – PRAVO I PROSPERITET, Zagreb, Međimurska 11, OIB: 73754204833 </w:t>
      </w:r>
      <w:r w:rsidRPr="002D1830">
        <w:t xml:space="preserve">iznosi </w:t>
      </w:r>
      <w:r w:rsidR="00204273">
        <w:t>5.160,28</w:t>
      </w:r>
      <w:r w:rsidRPr="002D1830">
        <w:t xml:space="preserve"> Kn.</w:t>
      </w:r>
    </w:p>
    <w:p w:rsidRDefault="00EA3711" w:rsidP="00EA3711" w:rsidR="00EA3711" w:rsidRPr="002D1830">
      <w:pPr>
        <w:ind w:firstLine="1440"/>
        <w:jc w:val="both"/>
      </w:pPr>
    </w:p>
    <w:p w:rsidRDefault="00EA3711" w:rsidP="00EA3711" w:rsidR="00EA3711">
      <w:pPr>
        <w:ind w:firstLine="1440"/>
        <w:jc w:val="both"/>
      </w:pPr>
      <w:r w:rsidRPr="002D1830">
        <w:t>II. Poziva</w:t>
      </w:r>
      <w:r w:rsidR="00F96366">
        <w:t xml:space="preserve"> </w:t>
      </w:r>
      <w:r w:rsidR="00F96366" w:rsidRPr="0068625A">
        <w:t>se predsjednik</w:t>
      </w:r>
      <w:r w:rsidRPr="0068625A">
        <w:t xml:space="preserve"> udruge dužnika </w:t>
      </w:r>
      <w:r w:rsidR="0084700D" w:rsidRPr="0068625A">
        <w:t xml:space="preserve">Zdenko </w:t>
      </w:r>
      <w:proofErr w:type="spellStart"/>
      <w:r w:rsidR="0084700D" w:rsidRPr="0068625A">
        <w:t>Vašatko</w:t>
      </w:r>
      <w:proofErr w:type="spellEnd"/>
      <w:r w:rsidR="0084700D" w:rsidRPr="0068625A">
        <w:t xml:space="preserve"> i tajnik udruge Milan </w:t>
      </w:r>
      <w:proofErr w:type="spellStart"/>
      <w:r w:rsidR="0084700D" w:rsidRPr="0068625A">
        <w:t>Utović</w:t>
      </w:r>
      <w:proofErr w:type="spellEnd"/>
      <w:r w:rsidRPr="0068625A">
        <w:t xml:space="preserve"> </w:t>
      </w:r>
      <w:r w:rsidR="0084700D" w:rsidRPr="0068625A">
        <w:t xml:space="preserve">odnosno novoizabrane osobe za zastupanje udruge </w:t>
      </w:r>
      <w:r w:rsidRPr="0068625A">
        <w:t>da u roku od 15 dana od dana objave ovog oglasa na mrežnoj stranici e-Oglasna</w:t>
      </w:r>
      <w:r w:rsidRPr="002D1830">
        <w:t xml:space="preserve"> ploča sudova podnese ovom sudu, pozivom na gornji </w:t>
      </w:r>
      <w:r>
        <w:t xml:space="preserve">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 w:rsidRPr="00D76AAC">
        <w:rPr>
          <w:b/>
        </w:rPr>
        <w:t>221</w:t>
      </w:r>
      <w:r w:rsidRPr="00C102E3">
        <w:rPr>
          <w:b/>
        </w:rPr>
        <w:t>-</w:t>
      </w:r>
      <w:r w:rsidR="005677F8">
        <w:rPr>
          <w:b/>
        </w:rPr>
        <w:t>13</w:t>
      </w:r>
      <w:r w:rsidR="0068625A">
        <w:rPr>
          <w:b/>
        </w:rPr>
        <w:t>8</w:t>
      </w:r>
      <w:r w:rsidR="005677F8">
        <w:rPr>
          <w:b/>
        </w:rPr>
        <w:t>3</w:t>
      </w:r>
      <w:r w:rsidRPr="00C102E3">
        <w:rPr>
          <w:b/>
        </w:rPr>
        <w:t>-</w:t>
      </w:r>
      <w:r w:rsidRPr="00D76AAC">
        <w:rPr>
          <w:b/>
        </w:rPr>
        <w:t>1</w:t>
      </w:r>
      <w:r>
        <w:rPr>
          <w:b/>
        </w:rPr>
        <w:t>6</w:t>
      </w:r>
      <w:r>
        <w:t xml:space="preserve"> (članak 430</w:t>
      </w:r>
      <w:r w:rsidR="005677F8">
        <w:t>.</w:t>
      </w:r>
      <w:r>
        <w:t xml:space="preserve"> Stečajnog zakona u vezi s člankom 132. Stečajnog zakona Narodne novine broj 71/15).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IV. Ako osobe iz točke II, ovlaštene za zastupanje dužnika po zakonu,  u roku od 15 dana od dana objave ovog oglasa na mrežnoj stranici e-Oglasna ploča sudova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A3711" w:rsidP="00EA3711" w:rsidR="00EA3711" w:rsidRPr="002D1830">
      <w:pPr>
        <w:ind w:left="708"/>
        <w:jc w:val="both"/>
      </w:pPr>
    </w:p>
    <w:p w:rsidRDefault="00EA3711" w:rsidP="00EA3711" w:rsidR="00EA3711" w:rsidRPr="002D1830">
      <w:pPr>
        <w:ind w:firstLine="708" w:left="708"/>
      </w:pPr>
      <w:r w:rsidRPr="002D1830">
        <w:t xml:space="preserve">U Slavonskom Brodu, </w:t>
      </w:r>
      <w:r w:rsidR="00BD27B6">
        <w:t>30</w:t>
      </w:r>
      <w:r w:rsidR="007718BD">
        <w:t>. svibnj</w:t>
      </w:r>
      <w:r w:rsidRPr="002D1830">
        <w:t>a  2016. godine</w:t>
      </w:r>
    </w:p>
    <w:p w:rsidRDefault="00EA3711" w:rsidP="00EA3711" w:rsidR="00EA3711" w:rsidRPr="00F2165F">
      <w:pPr>
        <w:ind w:left="708"/>
        <w:jc w:val="center"/>
      </w:pP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A3711" w:rsidP="00EA3711" w:rsidR="00EA3711">
      <w:pPr>
        <w:ind w:left="6372"/>
        <w:jc w:val="both"/>
        <w:rPr>
          <w:bCs/>
        </w:rPr>
      </w:pPr>
    </w:p>
    <w:p w:rsidRDefault="00EA3711" w:rsidP="00EA3711" w:rsidR="00EA3711">
      <w:pPr>
        <w:ind w:left="6372"/>
        <w:jc w:val="both"/>
        <w:rPr>
          <w:bCs/>
        </w:rPr>
      </w:pPr>
    </w:p>
    <w:p w:rsidRDefault="008E06FC" w:rsidP="008E06FC" w:rsidR="008E06FC"/>
    <w:p w:rsidRDefault="008E06FC" w:rsidP="008E06FC" w:rsidR="008E06FC">
      <w:r>
        <w:t>DNA: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Oglas objaviti na mrežnoj stranici e-Oglasna ploča sudova (45 dana)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8E06FC" w:rsidP="008E06FC" w:rsidR="008E06FC">
      <w:pPr>
        <w:ind w:firstLine="360"/>
      </w:pPr>
      <w:r>
        <w:t>3.   Kalendar 55 dana</w:t>
      </w:r>
    </w:p>
    <w:p w:rsidRDefault="00D40945" w:rsidP="00EA3711" w:rsidR="00D40945" w:rsidRPr="00E7432A">
      <w:pPr>
        <w:ind w:firstLine="1440"/>
        <w:jc w:val="both"/>
      </w:pPr>
    </w:p>
    <w:p w:rsidRDefault="008E3C89" w:rsidR="008E3C89" w:rsidRPr="00E7432A">
      <w:pPr>
        <w:ind w:firstLine="1440"/>
        <w:jc w:val="both"/>
      </w:pPr>
    </w:p>
    <w:sectPr w:rsidSect="00F2165F" w:rsidR="008E3C89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2CE" w:rsidR="006362CE">
      <w:r>
        <w:separator/>
      </w:r>
    </w:p>
  </w:endnote>
  <w:endnote w:id="0" w:type="continuationSeparator">
    <w:p w:rsidRDefault="006362CE" w:rsidR="00636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2CE" w:rsidR="006362CE">
      <w:r>
        <w:separator/>
      </w:r>
    </w:p>
  </w:footnote>
  <w:footnote w:id="0" w:type="continuationSeparator">
    <w:p w:rsidRDefault="006362CE" w:rsidR="00636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B01" w:rsidR="00924B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</w:p>
  <w:p w:rsidRDefault="00924B01" w:rsidP="00C43CDA" w:rsidR="00924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6472D12A"/>
    <w:lvl w:tplc="DDC45D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C"/>
    <w:rsid w:val="00005471"/>
    <w:rsid w:val="0000649B"/>
    <w:rsid w:val="000119A3"/>
    <w:rsid w:val="00011C68"/>
    <w:rsid w:val="0001245A"/>
    <w:rsid w:val="00012BB2"/>
    <w:rsid w:val="00014887"/>
    <w:rsid w:val="00016B25"/>
    <w:rsid w:val="0002203A"/>
    <w:rsid w:val="00022E1B"/>
    <w:rsid w:val="000268B5"/>
    <w:rsid w:val="0003207F"/>
    <w:rsid w:val="00035864"/>
    <w:rsid w:val="00036441"/>
    <w:rsid w:val="00037FA5"/>
    <w:rsid w:val="000436BB"/>
    <w:rsid w:val="00045E18"/>
    <w:rsid w:val="000477CD"/>
    <w:rsid w:val="00047A8F"/>
    <w:rsid w:val="00050860"/>
    <w:rsid w:val="000535EA"/>
    <w:rsid w:val="00057525"/>
    <w:rsid w:val="00057DAF"/>
    <w:rsid w:val="000624C6"/>
    <w:rsid w:val="00066DBF"/>
    <w:rsid w:val="00067508"/>
    <w:rsid w:val="00077C9D"/>
    <w:rsid w:val="00081FEC"/>
    <w:rsid w:val="00091B4B"/>
    <w:rsid w:val="000938B8"/>
    <w:rsid w:val="00095305"/>
    <w:rsid w:val="00097970"/>
    <w:rsid w:val="000A7AAA"/>
    <w:rsid w:val="000B0EBD"/>
    <w:rsid w:val="000B1FAD"/>
    <w:rsid w:val="000B3F90"/>
    <w:rsid w:val="000C066D"/>
    <w:rsid w:val="000C26C6"/>
    <w:rsid w:val="000C3181"/>
    <w:rsid w:val="000C44F1"/>
    <w:rsid w:val="000C7054"/>
    <w:rsid w:val="000D0569"/>
    <w:rsid w:val="000D24FE"/>
    <w:rsid w:val="000D3283"/>
    <w:rsid w:val="000D634F"/>
    <w:rsid w:val="000E38D9"/>
    <w:rsid w:val="000E762A"/>
    <w:rsid w:val="000F61EA"/>
    <w:rsid w:val="00102060"/>
    <w:rsid w:val="00106A56"/>
    <w:rsid w:val="0011144C"/>
    <w:rsid w:val="0011475A"/>
    <w:rsid w:val="001170AF"/>
    <w:rsid w:val="0012539F"/>
    <w:rsid w:val="00143387"/>
    <w:rsid w:val="001437B2"/>
    <w:rsid w:val="0016762E"/>
    <w:rsid w:val="00173F18"/>
    <w:rsid w:val="00177EC7"/>
    <w:rsid w:val="00184137"/>
    <w:rsid w:val="001A6E9A"/>
    <w:rsid w:val="001B34F9"/>
    <w:rsid w:val="001B49A2"/>
    <w:rsid w:val="001B5F20"/>
    <w:rsid w:val="001B6575"/>
    <w:rsid w:val="001B6580"/>
    <w:rsid w:val="001B70D9"/>
    <w:rsid w:val="001C1653"/>
    <w:rsid w:val="001C271C"/>
    <w:rsid w:val="001C73F4"/>
    <w:rsid w:val="001C7F1E"/>
    <w:rsid w:val="001E2000"/>
    <w:rsid w:val="001E2722"/>
    <w:rsid w:val="001E31DF"/>
    <w:rsid w:val="001E375C"/>
    <w:rsid w:val="001E65DA"/>
    <w:rsid w:val="001F1957"/>
    <w:rsid w:val="00200587"/>
    <w:rsid w:val="00204273"/>
    <w:rsid w:val="00204C74"/>
    <w:rsid w:val="002063E3"/>
    <w:rsid w:val="00206DCA"/>
    <w:rsid w:val="0021117B"/>
    <w:rsid w:val="00224AFF"/>
    <w:rsid w:val="002358E7"/>
    <w:rsid w:val="002430DD"/>
    <w:rsid w:val="00247F1E"/>
    <w:rsid w:val="0025000D"/>
    <w:rsid w:val="00253AE3"/>
    <w:rsid w:val="002662C7"/>
    <w:rsid w:val="00267D26"/>
    <w:rsid w:val="00272004"/>
    <w:rsid w:val="0028507D"/>
    <w:rsid w:val="00292575"/>
    <w:rsid w:val="00294C75"/>
    <w:rsid w:val="002A1B0C"/>
    <w:rsid w:val="002A2AF5"/>
    <w:rsid w:val="002A36D6"/>
    <w:rsid w:val="002A3BEF"/>
    <w:rsid w:val="002B15A8"/>
    <w:rsid w:val="002B4236"/>
    <w:rsid w:val="002C3D49"/>
    <w:rsid w:val="002D2610"/>
    <w:rsid w:val="002D7681"/>
    <w:rsid w:val="002E4949"/>
    <w:rsid w:val="002E500F"/>
    <w:rsid w:val="002E5451"/>
    <w:rsid w:val="002E7A5E"/>
    <w:rsid w:val="002F0579"/>
    <w:rsid w:val="002F4AAF"/>
    <w:rsid w:val="002F66FE"/>
    <w:rsid w:val="00312009"/>
    <w:rsid w:val="00316816"/>
    <w:rsid w:val="00316FEE"/>
    <w:rsid w:val="00317905"/>
    <w:rsid w:val="00320C64"/>
    <w:rsid w:val="00323383"/>
    <w:rsid w:val="003276D7"/>
    <w:rsid w:val="00331D2D"/>
    <w:rsid w:val="003337A6"/>
    <w:rsid w:val="0033425E"/>
    <w:rsid w:val="00335336"/>
    <w:rsid w:val="00342079"/>
    <w:rsid w:val="003445D8"/>
    <w:rsid w:val="00360FC8"/>
    <w:rsid w:val="003612A7"/>
    <w:rsid w:val="0036324B"/>
    <w:rsid w:val="00364A95"/>
    <w:rsid w:val="00372703"/>
    <w:rsid w:val="003747C7"/>
    <w:rsid w:val="00375C7E"/>
    <w:rsid w:val="0038265B"/>
    <w:rsid w:val="003832CA"/>
    <w:rsid w:val="00383AE3"/>
    <w:rsid w:val="003879D1"/>
    <w:rsid w:val="003924AF"/>
    <w:rsid w:val="003A56C0"/>
    <w:rsid w:val="003A610E"/>
    <w:rsid w:val="003B15CD"/>
    <w:rsid w:val="003B26DD"/>
    <w:rsid w:val="003C01DF"/>
    <w:rsid w:val="003C438A"/>
    <w:rsid w:val="003C54BF"/>
    <w:rsid w:val="003C5A98"/>
    <w:rsid w:val="003C62F2"/>
    <w:rsid w:val="003D02B1"/>
    <w:rsid w:val="003D405B"/>
    <w:rsid w:val="003E30AF"/>
    <w:rsid w:val="003E4D07"/>
    <w:rsid w:val="003E4DD9"/>
    <w:rsid w:val="003E7C98"/>
    <w:rsid w:val="003F1CF4"/>
    <w:rsid w:val="003F6533"/>
    <w:rsid w:val="00401BC7"/>
    <w:rsid w:val="00403B6C"/>
    <w:rsid w:val="00413C80"/>
    <w:rsid w:val="0041473A"/>
    <w:rsid w:val="00415293"/>
    <w:rsid w:val="0041638D"/>
    <w:rsid w:val="00421D71"/>
    <w:rsid w:val="004234DE"/>
    <w:rsid w:val="00423F56"/>
    <w:rsid w:val="0042724C"/>
    <w:rsid w:val="00431FE9"/>
    <w:rsid w:val="00432047"/>
    <w:rsid w:val="004351D0"/>
    <w:rsid w:val="00436570"/>
    <w:rsid w:val="00437B7B"/>
    <w:rsid w:val="00443F69"/>
    <w:rsid w:val="00444C9E"/>
    <w:rsid w:val="00451991"/>
    <w:rsid w:val="004638F5"/>
    <w:rsid w:val="00465A64"/>
    <w:rsid w:val="0046632E"/>
    <w:rsid w:val="00476EB4"/>
    <w:rsid w:val="00482F57"/>
    <w:rsid w:val="00484B20"/>
    <w:rsid w:val="00484C41"/>
    <w:rsid w:val="0048554A"/>
    <w:rsid w:val="004863EF"/>
    <w:rsid w:val="0048747B"/>
    <w:rsid w:val="004973FC"/>
    <w:rsid w:val="004A0D7B"/>
    <w:rsid w:val="004A6F2C"/>
    <w:rsid w:val="004A6FA0"/>
    <w:rsid w:val="004B0FB3"/>
    <w:rsid w:val="004B490A"/>
    <w:rsid w:val="004C3969"/>
    <w:rsid w:val="004C3F59"/>
    <w:rsid w:val="004D5A26"/>
    <w:rsid w:val="004E1973"/>
    <w:rsid w:val="004E466C"/>
    <w:rsid w:val="004F5FE8"/>
    <w:rsid w:val="00503258"/>
    <w:rsid w:val="00506E79"/>
    <w:rsid w:val="005126B5"/>
    <w:rsid w:val="00512CCA"/>
    <w:rsid w:val="005158EC"/>
    <w:rsid w:val="005159C5"/>
    <w:rsid w:val="00523772"/>
    <w:rsid w:val="00525FF6"/>
    <w:rsid w:val="00532E0A"/>
    <w:rsid w:val="00533F82"/>
    <w:rsid w:val="00534964"/>
    <w:rsid w:val="00534EB1"/>
    <w:rsid w:val="0053545A"/>
    <w:rsid w:val="00540274"/>
    <w:rsid w:val="0054259D"/>
    <w:rsid w:val="005437AE"/>
    <w:rsid w:val="00550133"/>
    <w:rsid w:val="00551E44"/>
    <w:rsid w:val="00554CD6"/>
    <w:rsid w:val="00556098"/>
    <w:rsid w:val="0055735A"/>
    <w:rsid w:val="00557375"/>
    <w:rsid w:val="00564AB5"/>
    <w:rsid w:val="00566E24"/>
    <w:rsid w:val="005677F8"/>
    <w:rsid w:val="00567F63"/>
    <w:rsid w:val="005854B8"/>
    <w:rsid w:val="005868D0"/>
    <w:rsid w:val="00592497"/>
    <w:rsid w:val="005931E7"/>
    <w:rsid w:val="005A3417"/>
    <w:rsid w:val="005B1166"/>
    <w:rsid w:val="005B59B6"/>
    <w:rsid w:val="005B76E3"/>
    <w:rsid w:val="005C01B9"/>
    <w:rsid w:val="005C0B17"/>
    <w:rsid w:val="005D2A79"/>
    <w:rsid w:val="005D5275"/>
    <w:rsid w:val="005D6A38"/>
    <w:rsid w:val="005D7A2F"/>
    <w:rsid w:val="005D7EC1"/>
    <w:rsid w:val="005E0CFB"/>
    <w:rsid w:val="005E55B1"/>
    <w:rsid w:val="00603FE9"/>
    <w:rsid w:val="0060619F"/>
    <w:rsid w:val="006078AC"/>
    <w:rsid w:val="00613D0A"/>
    <w:rsid w:val="006207DD"/>
    <w:rsid w:val="00631ED2"/>
    <w:rsid w:val="00632865"/>
    <w:rsid w:val="00633654"/>
    <w:rsid w:val="006362CE"/>
    <w:rsid w:val="006372FF"/>
    <w:rsid w:val="00644281"/>
    <w:rsid w:val="00645390"/>
    <w:rsid w:val="00647C41"/>
    <w:rsid w:val="00652724"/>
    <w:rsid w:val="00657EE0"/>
    <w:rsid w:val="00664D11"/>
    <w:rsid w:val="00666402"/>
    <w:rsid w:val="00671125"/>
    <w:rsid w:val="00674856"/>
    <w:rsid w:val="00674936"/>
    <w:rsid w:val="00675F3D"/>
    <w:rsid w:val="0068625A"/>
    <w:rsid w:val="00687848"/>
    <w:rsid w:val="006901B1"/>
    <w:rsid w:val="00693AC1"/>
    <w:rsid w:val="00695CF9"/>
    <w:rsid w:val="0069656A"/>
    <w:rsid w:val="006A11E9"/>
    <w:rsid w:val="006A17F0"/>
    <w:rsid w:val="006A6AB3"/>
    <w:rsid w:val="006A6EBE"/>
    <w:rsid w:val="006B29B9"/>
    <w:rsid w:val="006B5168"/>
    <w:rsid w:val="006C36CE"/>
    <w:rsid w:val="006C4658"/>
    <w:rsid w:val="006C4FDF"/>
    <w:rsid w:val="006C6E8F"/>
    <w:rsid w:val="006D49C9"/>
    <w:rsid w:val="006E006D"/>
    <w:rsid w:val="006E4C3F"/>
    <w:rsid w:val="006F212A"/>
    <w:rsid w:val="00711561"/>
    <w:rsid w:val="00720026"/>
    <w:rsid w:val="0073010A"/>
    <w:rsid w:val="00734726"/>
    <w:rsid w:val="0073714E"/>
    <w:rsid w:val="00737AF4"/>
    <w:rsid w:val="0074300B"/>
    <w:rsid w:val="0074690E"/>
    <w:rsid w:val="00750D1F"/>
    <w:rsid w:val="007513E9"/>
    <w:rsid w:val="0075223E"/>
    <w:rsid w:val="0076251B"/>
    <w:rsid w:val="00762CBB"/>
    <w:rsid w:val="00762CF1"/>
    <w:rsid w:val="007657AA"/>
    <w:rsid w:val="00766D29"/>
    <w:rsid w:val="007718BD"/>
    <w:rsid w:val="007718DB"/>
    <w:rsid w:val="0077329E"/>
    <w:rsid w:val="0077562F"/>
    <w:rsid w:val="00777FD2"/>
    <w:rsid w:val="0078009A"/>
    <w:rsid w:val="00784814"/>
    <w:rsid w:val="00784C00"/>
    <w:rsid w:val="0079423E"/>
    <w:rsid w:val="00796AED"/>
    <w:rsid w:val="007A3BF8"/>
    <w:rsid w:val="007A4540"/>
    <w:rsid w:val="007A5699"/>
    <w:rsid w:val="007A737A"/>
    <w:rsid w:val="007B4293"/>
    <w:rsid w:val="007B72B7"/>
    <w:rsid w:val="007C3630"/>
    <w:rsid w:val="007C3B75"/>
    <w:rsid w:val="007D4EC1"/>
    <w:rsid w:val="007E7376"/>
    <w:rsid w:val="007F1C41"/>
    <w:rsid w:val="007F27FA"/>
    <w:rsid w:val="007F4714"/>
    <w:rsid w:val="007F6415"/>
    <w:rsid w:val="00801F32"/>
    <w:rsid w:val="008023F7"/>
    <w:rsid w:val="00816942"/>
    <w:rsid w:val="00817430"/>
    <w:rsid w:val="00817C66"/>
    <w:rsid w:val="008217D7"/>
    <w:rsid w:val="00827668"/>
    <w:rsid w:val="00831824"/>
    <w:rsid w:val="00831BC7"/>
    <w:rsid w:val="00834A06"/>
    <w:rsid w:val="00836CE2"/>
    <w:rsid w:val="00837107"/>
    <w:rsid w:val="0084069A"/>
    <w:rsid w:val="0084700D"/>
    <w:rsid w:val="008477E1"/>
    <w:rsid w:val="008533E9"/>
    <w:rsid w:val="00855A65"/>
    <w:rsid w:val="00860129"/>
    <w:rsid w:val="00875548"/>
    <w:rsid w:val="00881FB0"/>
    <w:rsid w:val="00887BDE"/>
    <w:rsid w:val="00891550"/>
    <w:rsid w:val="00895600"/>
    <w:rsid w:val="008A224F"/>
    <w:rsid w:val="008A6156"/>
    <w:rsid w:val="008A66B9"/>
    <w:rsid w:val="008A786C"/>
    <w:rsid w:val="008B0E56"/>
    <w:rsid w:val="008C4C1D"/>
    <w:rsid w:val="008C7029"/>
    <w:rsid w:val="008D136D"/>
    <w:rsid w:val="008D4586"/>
    <w:rsid w:val="008D667D"/>
    <w:rsid w:val="008D6E51"/>
    <w:rsid w:val="008E06FC"/>
    <w:rsid w:val="008E0CE8"/>
    <w:rsid w:val="008E191F"/>
    <w:rsid w:val="008E2C09"/>
    <w:rsid w:val="008E3C89"/>
    <w:rsid w:val="008E741D"/>
    <w:rsid w:val="008F1B2D"/>
    <w:rsid w:val="00901EF5"/>
    <w:rsid w:val="00904EAF"/>
    <w:rsid w:val="00912CF5"/>
    <w:rsid w:val="009137B1"/>
    <w:rsid w:val="00915943"/>
    <w:rsid w:val="009176A5"/>
    <w:rsid w:val="00922E56"/>
    <w:rsid w:val="00924B01"/>
    <w:rsid w:val="009273C2"/>
    <w:rsid w:val="00930B0A"/>
    <w:rsid w:val="00934E9B"/>
    <w:rsid w:val="00936874"/>
    <w:rsid w:val="00937840"/>
    <w:rsid w:val="009525D4"/>
    <w:rsid w:val="00956775"/>
    <w:rsid w:val="00962E8C"/>
    <w:rsid w:val="00967D14"/>
    <w:rsid w:val="0097017F"/>
    <w:rsid w:val="00970758"/>
    <w:rsid w:val="00973A6C"/>
    <w:rsid w:val="009758AA"/>
    <w:rsid w:val="00980E4D"/>
    <w:rsid w:val="0098148F"/>
    <w:rsid w:val="0098480C"/>
    <w:rsid w:val="009945C3"/>
    <w:rsid w:val="009A2999"/>
    <w:rsid w:val="009A2E27"/>
    <w:rsid w:val="009A412B"/>
    <w:rsid w:val="009A68F4"/>
    <w:rsid w:val="009B2871"/>
    <w:rsid w:val="009B40D7"/>
    <w:rsid w:val="009B46D8"/>
    <w:rsid w:val="009C1555"/>
    <w:rsid w:val="009C1900"/>
    <w:rsid w:val="009C1C8D"/>
    <w:rsid w:val="009C2543"/>
    <w:rsid w:val="009C670C"/>
    <w:rsid w:val="009C6A92"/>
    <w:rsid w:val="009E00E5"/>
    <w:rsid w:val="009E5D6D"/>
    <w:rsid w:val="009F0B91"/>
    <w:rsid w:val="009F6E9E"/>
    <w:rsid w:val="00A057E5"/>
    <w:rsid w:val="00A07CA2"/>
    <w:rsid w:val="00A164DC"/>
    <w:rsid w:val="00A214C9"/>
    <w:rsid w:val="00A26B7E"/>
    <w:rsid w:val="00A317CA"/>
    <w:rsid w:val="00A32413"/>
    <w:rsid w:val="00A32F18"/>
    <w:rsid w:val="00A34433"/>
    <w:rsid w:val="00A36F6C"/>
    <w:rsid w:val="00A405B5"/>
    <w:rsid w:val="00A41A68"/>
    <w:rsid w:val="00A46436"/>
    <w:rsid w:val="00A57AB7"/>
    <w:rsid w:val="00A57DB1"/>
    <w:rsid w:val="00A63F24"/>
    <w:rsid w:val="00A64E4E"/>
    <w:rsid w:val="00A73C21"/>
    <w:rsid w:val="00A76FD5"/>
    <w:rsid w:val="00A85849"/>
    <w:rsid w:val="00A86D8A"/>
    <w:rsid w:val="00A8702F"/>
    <w:rsid w:val="00A90AB3"/>
    <w:rsid w:val="00A91A8A"/>
    <w:rsid w:val="00A96047"/>
    <w:rsid w:val="00AA16FD"/>
    <w:rsid w:val="00AA2574"/>
    <w:rsid w:val="00AA2AC6"/>
    <w:rsid w:val="00AA6B6E"/>
    <w:rsid w:val="00AA6D61"/>
    <w:rsid w:val="00AB41D8"/>
    <w:rsid w:val="00AB7B53"/>
    <w:rsid w:val="00AC280F"/>
    <w:rsid w:val="00AC2D48"/>
    <w:rsid w:val="00AE308E"/>
    <w:rsid w:val="00AE7B4B"/>
    <w:rsid w:val="00B01505"/>
    <w:rsid w:val="00B11756"/>
    <w:rsid w:val="00B15E6C"/>
    <w:rsid w:val="00B17563"/>
    <w:rsid w:val="00B17622"/>
    <w:rsid w:val="00B24B41"/>
    <w:rsid w:val="00B31C15"/>
    <w:rsid w:val="00B32948"/>
    <w:rsid w:val="00B331BF"/>
    <w:rsid w:val="00B402A0"/>
    <w:rsid w:val="00B40458"/>
    <w:rsid w:val="00B42F00"/>
    <w:rsid w:val="00B44E4B"/>
    <w:rsid w:val="00B473FC"/>
    <w:rsid w:val="00B47904"/>
    <w:rsid w:val="00B5144B"/>
    <w:rsid w:val="00B5742B"/>
    <w:rsid w:val="00B65E50"/>
    <w:rsid w:val="00B67389"/>
    <w:rsid w:val="00B70106"/>
    <w:rsid w:val="00B70775"/>
    <w:rsid w:val="00B71B9F"/>
    <w:rsid w:val="00B76165"/>
    <w:rsid w:val="00B82540"/>
    <w:rsid w:val="00B86000"/>
    <w:rsid w:val="00B92897"/>
    <w:rsid w:val="00B95B20"/>
    <w:rsid w:val="00B96BA2"/>
    <w:rsid w:val="00B97D8E"/>
    <w:rsid w:val="00BA0685"/>
    <w:rsid w:val="00BA5090"/>
    <w:rsid w:val="00BA65AC"/>
    <w:rsid w:val="00BB75D1"/>
    <w:rsid w:val="00BB7831"/>
    <w:rsid w:val="00BC41E3"/>
    <w:rsid w:val="00BD27B6"/>
    <w:rsid w:val="00BE33FF"/>
    <w:rsid w:val="00BF0C8B"/>
    <w:rsid w:val="00BF32DE"/>
    <w:rsid w:val="00BF4E45"/>
    <w:rsid w:val="00C01E5C"/>
    <w:rsid w:val="00C102E3"/>
    <w:rsid w:val="00C10961"/>
    <w:rsid w:val="00C1147F"/>
    <w:rsid w:val="00C11B05"/>
    <w:rsid w:val="00C2016D"/>
    <w:rsid w:val="00C201BF"/>
    <w:rsid w:val="00C225D9"/>
    <w:rsid w:val="00C261E7"/>
    <w:rsid w:val="00C3267C"/>
    <w:rsid w:val="00C339F6"/>
    <w:rsid w:val="00C43CDA"/>
    <w:rsid w:val="00C45C8B"/>
    <w:rsid w:val="00C55656"/>
    <w:rsid w:val="00C56925"/>
    <w:rsid w:val="00C64152"/>
    <w:rsid w:val="00C658F3"/>
    <w:rsid w:val="00C66216"/>
    <w:rsid w:val="00C66434"/>
    <w:rsid w:val="00C704F5"/>
    <w:rsid w:val="00C8590C"/>
    <w:rsid w:val="00C86D0E"/>
    <w:rsid w:val="00CA01EF"/>
    <w:rsid w:val="00CA64B2"/>
    <w:rsid w:val="00CA6C8C"/>
    <w:rsid w:val="00CD0A73"/>
    <w:rsid w:val="00CD0E40"/>
    <w:rsid w:val="00CD35DC"/>
    <w:rsid w:val="00CD5BA1"/>
    <w:rsid w:val="00CE0DA6"/>
    <w:rsid w:val="00CE0E3B"/>
    <w:rsid w:val="00CE0EE4"/>
    <w:rsid w:val="00CF63EE"/>
    <w:rsid w:val="00D011C4"/>
    <w:rsid w:val="00D02748"/>
    <w:rsid w:val="00D1493B"/>
    <w:rsid w:val="00D14CC3"/>
    <w:rsid w:val="00D158F5"/>
    <w:rsid w:val="00D17E89"/>
    <w:rsid w:val="00D206C0"/>
    <w:rsid w:val="00D212DB"/>
    <w:rsid w:val="00D21FBC"/>
    <w:rsid w:val="00D23251"/>
    <w:rsid w:val="00D237E1"/>
    <w:rsid w:val="00D24D2F"/>
    <w:rsid w:val="00D258FD"/>
    <w:rsid w:val="00D31014"/>
    <w:rsid w:val="00D32100"/>
    <w:rsid w:val="00D37D5B"/>
    <w:rsid w:val="00D40945"/>
    <w:rsid w:val="00D41B5D"/>
    <w:rsid w:val="00D426C5"/>
    <w:rsid w:val="00D43BB9"/>
    <w:rsid w:val="00D47342"/>
    <w:rsid w:val="00D505FE"/>
    <w:rsid w:val="00D5656A"/>
    <w:rsid w:val="00D56F17"/>
    <w:rsid w:val="00D618C7"/>
    <w:rsid w:val="00D64021"/>
    <w:rsid w:val="00D66FA9"/>
    <w:rsid w:val="00D70269"/>
    <w:rsid w:val="00D73107"/>
    <w:rsid w:val="00D745AC"/>
    <w:rsid w:val="00D7485B"/>
    <w:rsid w:val="00D76AAC"/>
    <w:rsid w:val="00D77EA4"/>
    <w:rsid w:val="00D879F1"/>
    <w:rsid w:val="00D94A1D"/>
    <w:rsid w:val="00D956C1"/>
    <w:rsid w:val="00D97782"/>
    <w:rsid w:val="00D97825"/>
    <w:rsid w:val="00DA146A"/>
    <w:rsid w:val="00DA3A05"/>
    <w:rsid w:val="00DA4636"/>
    <w:rsid w:val="00DB3701"/>
    <w:rsid w:val="00DC0606"/>
    <w:rsid w:val="00DD3105"/>
    <w:rsid w:val="00DD6682"/>
    <w:rsid w:val="00DD706E"/>
    <w:rsid w:val="00DE1016"/>
    <w:rsid w:val="00DE1113"/>
    <w:rsid w:val="00DE5F69"/>
    <w:rsid w:val="00DE7528"/>
    <w:rsid w:val="00DF07D6"/>
    <w:rsid w:val="00DF155A"/>
    <w:rsid w:val="00E014CF"/>
    <w:rsid w:val="00E0373A"/>
    <w:rsid w:val="00E117B7"/>
    <w:rsid w:val="00E15F7F"/>
    <w:rsid w:val="00E16F94"/>
    <w:rsid w:val="00E20CDD"/>
    <w:rsid w:val="00E23AF8"/>
    <w:rsid w:val="00E25028"/>
    <w:rsid w:val="00E47678"/>
    <w:rsid w:val="00E57579"/>
    <w:rsid w:val="00E60C19"/>
    <w:rsid w:val="00E61264"/>
    <w:rsid w:val="00E631C3"/>
    <w:rsid w:val="00E7432A"/>
    <w:rsid w:val="00E86A00"/>
    <w:rsid w:val="00E874A7"/>
    <w:rsid w:val="00E96356"/>
    <w:rsid w:val="00E97C05"/>
    <w:rsid w:val="00E97CF3"/>
    <w:rsid w:val="00EA028A"/>
    <w:rsid w:val="00EA3711"/>
    <w:rsid w:val="00EA4499"/>
    <w:rsid w:val="00EA5830"/>
    <w:rsid w:val="00EB10A2"/>
    <w:rsid w:val="00EC0019"/>
    <w:rsid w:val="00EC5603"/>
    <w:rsid w:val="00EC7376"/>
    <w:rsid w:val="00ED4C16"/>
    <w:rsid w:val="00EF1BFD"/>
    <w:rsid w:val="00EF45F8"/>
    <w:rsid w:val="00F02A50"/>
    <w:rsid w:val="00F040DB"/>
    <w:rsid w:val="00F1723F"/>
    <w:rsid w:val="00F2165F"/>
    <w:rsid w:val="00F376FF"/>
    <w:rsid w:val="00F46E60"/>
    <w:rsid w:val="00F4767A"/>
    <w:rsid w:val="00F47A1C"/>
    <w:rsid w:val="00F56763"/>
    <w:rsid w:val="00F6215D"/>
    <w:rsid w:val="00F623C3"/>
    <w:rsid w:val="00F72037"/>
    <w:rsid w:val="00F7307B"/>
    <w:rsid w:val="00F734CA"/>
    <w:rsid w:val="00F73514"/>
    <w:rsid w:val="00F75E50"/>
    <w:rsid w:val="00F80FAB"/>
    <w:rsid w:val="00F82537"/>
    <w:rsid w:val="00F83779"/>
    <w:rsid w:val="00F94029"/>
    <w:rsid w:val="00F952E7"/>
    <w:rsid w:val="00F96366"/>
    <w:rsid w:val="00FA1BD4"/>
    <w:rsid w:val="00FA4271"/>
    <w:rsid w:val="00FB4E07"/>
    <w:rsid w:val="00FB59D9"/>
    <w:rsid w:val="00FC64FE"/>
    <w:rsid w:val="00FD4C91"/>
    <w:rsid w:val="00FD5332"/>
    <w:rsid w:val="00FD59DB"/>
    <w:rsid w:val="00FE0BA4"/>
    <w:rsid w:val="00FE0CCA"/>
    <w:rsid w:val="00FE531C"/>
    <w:rsid w:val="00FF0792"/>
    <w:rsid w:val="00FF52AF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6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6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St-1383/2016</izvorni_sadrzaj>
    <derivirana_varijabla naziv="DomainObject.Predmet.OznakaBroj_1">St-1383/2016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RESPECTUM-PRAVO I PROSPERITET</izvorni_sadrzaj>
    <derivirana_varijabla naziv="DomainObject.Predmet.ProtustrankaFormated_1">  UDRUGA RESPECTUM-PRAVO I PROSPERITET</derivirana_varijabla>
  </DomainObject.Predmet.ProtustrankaFormated>
  <DomainObject.Predmet.ProtustrankaFormatedOIB>
    <izvorni_sadrzaj>  UDRUGA RESPECTUM-PRAVO I PROSPERITET, OIB 73754204833</izvorni_sadrzaj>
    <derivirana_varijabla naziv="DomainObject.Predmet.ProtustrankaFormatedOIB_1">  UDRUGA RESPECTUM-PRAVO I PROSPERITET, OIB 73754204833</derivirana_varijabla>
  </DomainObject.Predmet.ProtustrankaFormatedOIB>
  <DomainObject.Predmet.ProtustrankaFormatedWithAdress>
    <izvorni_sadrzaj> UDRUGA RESPECTUM-PRAVO I PROSPERITET, Međimurska 11, 10000 Zagreb</izvorni_sadrzaj>
    <derivirana_varijabla naziv="DomainObject.Predmet.ProtustrankaFormatedWithAdress_1"> UDRUGA RESPECTUM-PRAVO I PROSPERITET, Međimurska 11, 10000 Zagreb</derivirana_varijabla>
  </DomainObject.Predmet.ProtustrankaFormatedWithAdress>
  <DomainObject.Predmet.ProtustrankaFormatedWithAdressOIB>
    <izvorni_sadrzaj> UDRUGA RESPECTUM-PRAVO I PROSPERITET, OIB 73754204833, Međimurska 11, 10000 Zagreb</izvorni_sadrzaj>
    <derivirana_varijabla naziv="DomainObject.Predmet.ProtustrankaFormatedWithAdressOIB_1"> UDRUGA RESPECTUM-PRAVO I PROSPERITET, OIB 73754204833, Međimurska 11, 10000 Zagreb</derivirana_varijabla>
  </DomainObject.Predmet.ProtustrankaFormatedWithAdressOIB>
  <DomainObject.Predmet.ProtustrankaWithAdress>
    <izvorni_sadrzaj>UDRUGA RESPECTUM-PRAVO I PROSPERITET Međimurska 11, 10000 Zagreb</izvorni_sadrzaj>
    <derivirana_varijabla naziv="DomainObject.Predmet.ProtustrankaWithAdress_1">UDRUGA RESPECTUM-PRAVO I PROSPERITET Međimurska 11, 10000 Zagreb</derivirana_varijabla>
  </DomainObject.Predmet.ProtustrankaWithAdress>
  <DomainObject.Predmet.ProtustrankaWithAdressOIB>
    <izvorni_sadrzaj>UDRUGA RESPECTUM-PRAVO I PROSPERITET, OIB 73754204833, Međimurska 11, 10000 Zagreb</izvorni_sadrzaj>
    <derivirana_varijabla naziv="DomainObject.Predmet.ProtustrankaWithAdressOIB_1">UDRUGA RESPECTUM-PRAVO I PROSPERITET, OIB 73754204833, Međimurska 11, 10000 Zagreb</derivirana_varijabla>
  </DomainObject.Predmet.ProtustrankaWithAdressOIB>
  <DomainObject.Predmet.ProtustrankaNazivFormated>
    <izvorni_sadrzaj>UDRUGA RESPECTUM-PRAVO I PROSPERITET</izvorni_sadrzaj>
    <derivirana_varijabla naziv="DomainObject.Predmet.ProtustrankaNazivFormated_1">UDRUGA RESPECTUM-PRAVO I PROSPERITET</derivirana_varijabla>
  </DomainObject.Predmet.ProtustrankaNazivFormated>
  <DomainObject.Predmet.ProtustrankaNazivFormatedOIB>
    <izvorni_sadrzaj>UDRUGA RESPECTUM-PRAVO I PROSPERITET, OIB 73754204833</izvorni_sadrzaj>
    <derivirana_varijabla naziv="DomainObject.Predmet.ProtustrankaNazivFormatedOIB_1">UDRUGA RESPECTUM-PRAVO I PROSPERITET, OIB 73754204833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RESPECTUM-PRAVO I PROSPERITET</item>
    </izvorni_sadrzaj>
    <derivirana_varijabla naziv="DomainObject.Predmet.ProtuStrankaListFormated_1">
      <item>UDRUGA RESPECTUM-PRAVO I PROSPERITET</item>
    </derivirana_varijabla>
  </DomainObject.Predmet.ProtuStrankaListFormated>
  <DomainObject.Predmet.ProtuStrankaListFormatedOIB>
    <izvorni_sadrzaj>
      <item>UDRUGA RESPECTUM-PRAVO I PROSPERITET, OIB 73754204833</item>
    </izvorni_sadrzaj>
    <derivirana_varijabla naziv="DomainObject.Predmet.ProtuStrankaListFormatedOIB_1">
      <item>UDRUGA RESPECTUM-PRAVO I PROSPERITET, OIB 73754204833</item>
    </derivirana_varijabla>
  </DomainObject.Predmet.ProtuStrankaListFormatedOIB>
  <DomainObject.Predmet.ProtuStrankaListFormatedWithAdress>
    <izvorni_sadrzaj>
      <item>UDRUGA RESPECTUM-PRAVO I PROSPERITET, Međimurska 11, 10000 Zagreb</item>
    </izvorni_sadrzaj>
    <derivirana_varijabla naziv="DomainObject.Predmet.ProtuStrankaListFormatedWithAdress_1">
      <item>UDRUGA RESPECTUM-PRAVO I PROSPERITET, Međimurska 11, 10000 Zagreb</item>
    </derivirana_varijabla>
  </DomainObject.Predmet.ProtuStrankaListFormatedWithAdress>
  <DomainObject.Predmet.ProtuStrankaListFormatedWithAdressOIB>
    <izvorni_sadrzaj>
      <item>UDRUGA RESPECTUM-PRAVO I PROSPERITET, OIB 73754204833, Međimurska 11, 10000 Zagreb</item>
    </izvorni_sadrzaj>
    <derivirana_varijabla naziv="DomainObject.Predmet.ProtuStrankaListFormatedWithAdressOIB_1">
      <item>UDRUGA RESPECTUM-PRAVO I PROSPERITET, OIB 73754204833, Međimurska 11, 10000 Zagreb</item>
    </derivirana_varijabla>
  </DomainObject.Predmet.ProtuStrankaListFormatedWithAdressOIB>
  <DomainObject.Predmet.ProtuStrankaListNazivFormated>
    <izvorni_sadrzaj>
      <item>UDRUGA RESPECTUM-PRAVO I PROSPERITET</item>
    </izvorni_sadrzaj>
    <derivirana_varijabla naziv="DomainObject.Predmet.ProtuStrankaListNazivFormated_1">
      <item>UDRUGA RESPECTUM-PRAVO I PROSPERITET</item>
    </derivirana_varijabla>
  </DomainObject.Predmet.ProtuStrankaListNazivFormated>
  <DomainObject.Predmet.ProtuStrankaListNazivFormatedOIB>
    <izvorni_sadrzaj>
      <item>UDRUGA RESPECTUM-PRAVO I PROSPERITET, OIB 73754204833</item>
    </izvorni_sadrzaj>
    <derivirana_varijabla naziv="DomainObject.Predmet.ProtuStrankaListNazivFormatedOIB_1">
      <item>UDRUGA RESPECTUM-PRAVO I PROSPERITET, OIB 73754204833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RESPECTUM-PRAVO I PROSPERITET</izvorni_sadrzaj>
    <derivirana_varijabla naziv="DomainObject.Predmet.ProtustrankaIDrugi_1">UDRUGA RESPECTUM-PRAVO I PROSPERITET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RESPECTUM-PRAVO I PROSPERITET, OIB 73754204833, Međimurska 11, 10000 Zagreb</izvorni_sadrzaj>
    <derivirana_varijabla naziv="DomainObject.Predmet.ProtustrankaIDrugiAdressOIB_1">UDRUGA RESPECTUM-PRAVO I PROSPERITET, OIB 73754204833, Međimurska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RESPECTUM-PRAVO I PROSPERITET</item>
      <item>FINA Regionalni centar Zagreb</item>
    </izvorni_sadrzaj>
    <derivirana_varijabla naziv="DomainObject.Predmet.SudioniciListNaziv_1">
      <item>UDRUGA RESPECTUM-PRAVO I PROSPERITET</item>
      <item>FINA Regionalni centar Zagreb</item>
    </derivirana_varijabla>
  </DomainObject.Predmet.SudioniciListNaziv>
  <DomainObject.Predmet.SudioniciListAdressOIB>
    <izvorni_sadrzaj>
      <item>UDRUGA RESPECTUM-PRAVO I PROSPERITET, OIB 73754204833, Međimurska 11,10000 Zagreb</item>
      <item>FINA Regionalni centar Zagreb, OIB 85821130368, Trg svibanjskih žrtava 1995. 1,10000 Zagreb</item>
    </izvorni_sadrzaj>
    <derivirana_varijabla naziv="DomainObject.Predmet.SudioniciListAdressOIB_1">
      <item>UDRUGA RESPECTUM-PRAVO I PROSPERITET, OIB 73754204833, Međimurska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73754204833</item>
      <item>, OIB 85821130368</item>
    </izvorni_sadrzaj>
    <derivirana_varijabla naziv="DomainObject.Predmet.SudioniciListNazivOIB_1">
      <item>, OIB 73754204833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0262A-F342-4979-8369-C5324D815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2163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2016-05-30T11:23:00Z</dcterms:created>
  <dc:creator>Korisnik</dc:creator>
  <cp:lastModifiedBy>wsadmin</cp:lastModifiedBy>
  <cp:lastPrinted>2016-05-30T07:19:00Z</cp:lastPrinted>
  <dcterms:modified xmlns:xsi="http://www.w3.org/2001/XMLSchema-instance" xsi:type="dcterms:W3CDTF">2016-05-30T11:24:00Z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