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96a0" w14:paraId="bff96a0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5E78D7">
        <w:t>8</w:t>
      </w:r>
      <w:r w:rsidR="00D03D80">
        <w:t>51</w:t>
      </w:r>
      <w:r w:rsidR="004F1611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03D80" w:rsidP="00D677F7" w:rsidR="00D677F7">
      <w:pPr>
        <w:jc w:val="both"/>
      </w:pPr>
      <w:r w:rsidRPr="00D03D80">
        <w:t>Trgovački sud u Zagrebu, po sucu Maji Jurovicki, u stečajnom postupku u povodu prijedloga predlagatelja FINANCIJSKE AGENCIJE, Zagreb, Ulica grada Vukovara 70, OIB: 85821130368, za otvaranje stečajnog postupka nad dužnikom TRANSUERSO d.o.o., OIB: 10444490933 Zagreb, Radnička cesta 80</w:t>
      </w:r>
      <w:r w:rsidR="00891FE4">
        <w:t xml:space="preserve">, dana </w:t>
      </w:r>
      <w:r w:rsidR="00E25101">
        <w:t>30</w:t>
      </w:r>
      <w:r w:rsidR="0078576F">
        <w:t>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D78EB" w:rsidRPr="009D78EB">
        <w:t xml:space="preserve">dužnikom </w:t>
      </w:r>
      <w:r w:rsidR="00D03D80" w:rsidRPr="00D03D80">
        <w:t>TRANSUERSO d.o.o., OIB: 10444490933 Zagreb, Radnička cesta 80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E78D7">
        <w:t>8</w:t>
      </w:r>
      <w:r w:rsidR="00D03D80">
        <w:t>51</w:t>
      </w:r>
      <w:r w:rsidR="00C206C9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9D78EB" w:rsidRPr="009D78EB">
        <w:t xml:space="preserve">dužnikom </w:t>
      </w:r>
      <w:r w:rsidR="00D03D80" w:rsidRPr="00D03D80">
        <w:t>TRANSUERSO d.o.o., OIB: 10444490933 Zagreb, Radnička cesta 80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DE42D7">
        <w:t>2</w:t>
      </w:r>
      <w:r w:rsidR="00D03D80">
        <w:t>2</w:t>
      </w:r>
      <w:r w:rsidR="005F32B0">
        <w:t>. ožujka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</w:t>
      </w:r>
      <w:r w:rsidR="00D03D80">
        <w:t>3</w:t>
      </w:r>
      <w:r w:rsidRPr="00E83415">
        <w:t xml:space="preserve"> dana, u ukupnom iznosu od </w:t>
      </w:r>
      <w:r w:rsidR="00D03D80">
        <w:t>792.478,64</w:t>
      </w:r>
      <w:r w:rsidRPr="00E83415">
        <w:t xml:space="preserve"> kn, kao i da dužnik ima </w:t>
      </w:r>
      <w:r w:rsidR="00D03D80">
        <w:t>2</w:t>
      </w:r>
      <w:r w:rsidRPr="00E83415">
        <w:t xml:space="preserve"> </w:t>
      </w:r>
      <w:r w:rsidR="007710AE" w:rsidRPr="00E83415">
        <w:t>zaposlen</w:t>
      </w:r>
      <w:r w:rsidR="00D03D80">
        <w:t>ih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A732DB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E25101">
        <w:t>10</w:t>
      </w:r>
      <w:r w:rsidR="005F32B0">
        <w:t>. travnja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25101">
        <w:t>30</w:t>
      </w:r>
      <w:r w:rsidR="00E83415">
        <w:t>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A732DB">
        <w:t>Zakonski zastupni</w:t>
      </w:r>
      <w:r w:rsidR="00251A07" w:rsidRPr="00A732DB">
        <w:t xml:space="preserve">k </w:t>
      </w:r>
      <w:r w:rsidR="00F351AC" w:rsidRPr="00A732DB">
        <w:t>dužnika ni</w:t>
      </w:r>
      <w:r w:rsidR="00251A07" w:rsidRPr="00A732DB">
        <w:t>je</w:t>
      </w:r>
      <w:r w:rsidR="00F351AC" w:rsidRPr="00A732DB">
        <w:t xml:space="preserve"> pristupi</w:t>
      </w:r>
      <w:r w:rsidR="00251A07" w:rsidRPr="00A732DB">
        <w:t xml:space="preserve">o </w:t>
      </w:r>
      <w:r w:rsidR="00F351AC" w:rsidRPr="00A732DB">
        <w:t>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69533B">
        <w:t>1</w:t>
      </w:r>
      <w:r w:rsidR="004D66BE">
        <w:t>6</w:t>
      </w:r>
      <w:r w:rsidR="0069533B">
        <w:t>. travnja</w:t>
      </w:r>
      <w:r w:rsidR="00E83415">
        <w:t xml:space="preserve"> 2018</w:t>
      </w:r>
      <w:r w:rsidRPr="00E83415">
        <w:t>. proizlazi kako je na dužnikovom računu na dan izdavanje potvrde evidentirano 12</w:t>
      </w:r>
      <w:r w:rsidR="00D03D80">
        <w:t>3</w:t>
      </w:r>
      <w:r w:rsidRPr="00E83415">
        <w:t xml:space="preserve">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057B9">
        <w:t>30</w:t>
      </w:r>
      <w:r w:rsidR="00E83415">
        <w:t>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A732DB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A732DB" w:rsidP="004F5146" w:rsidR="00A732DB">
      <w:pPr>
        <w:jc w:val="right"/>
      </w:pPr>
      <w:r>
        <w:t>za točnost otpravka-ovlašteni službenik</w:t>
      </w:r>
    </w:p>
    <w:p w:rsidRDefault="00A732DB" w:rsidP="004F5146" w:rsidR="00A732DB">
      <w:pPr>
        <w:jc w:val="right"/>
      </w:pPr>
      <w:r>
        <w:t xml:space="preserve">Mirjana Gašparić </w:t>
      </w:r>
    </w:p>
    <w:p w:rsidRDefault="00065B42" w:rsidP="00A732DB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A732DB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="00D03D80" w:rsidRPr="00D03D80">
          <w:rPr>
            <w:sz w:val="24"/>
            <w:szCs w:val="24"/>
          </w:rPr>
          <w:t>70. St-851/2018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A5E8F"/>
    <w:rsid w:val="000B22E7"/>
    <w:rsid w:val="000B3274"/>
    <w:rsid w:val="000B5661"/>
    <w:rsid w:val="000E335E"/>
    <w:rsid w:val="001013EE"/>
    <w:rsid w:val="001057B9"/>
    <w:rsid w:val="0011494A"/>
    <w:rsid w:val="00116D9A"/>
    <w:rsid w:val="00123C0F"/>
    <w:rsid w:val="00134F3A"/>
    <w:rsid w:val="00150A6E"/>
    <w:rsid w:val="0016463D"/>
    <w:rsid w:val="00182459"/>
    <w:rsid w:val="001861A1"/>
    <w:rsid w:val="001912E6"/>
    <w:rsid w:val="00195759"/>
    <w:rsid w:val="001A20FC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51A07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77B7C"/>
    <w:rsid w:val="003C2375"/>
    <w:rsid w:val="003E6A7C"/>
    <w:rsid w:val="003F3702"/>
    <w:rsid w:val="003F4CE3"/>
    <w:rsid w:val="004074AE"/>
    <w:rsid w:val="00412D47"/>
    <w:rsid w:val="00420E90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D66BE"/>
    <w:rsid w:val="004E0320"/>
    <w:rsid w:val="004F1611"/>
    <w:rsid w:val="004F2E27"/>
    <w:rsid w:val="00500353"/>
    <w:rsid w:val="00501EBB"/>
    <w:rsid w:val="0051051E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77BBA"/>
    <w:rsid w:val="00584C29"/>
    <w:rsid w:val="00585B78"/>
    <w:rsid w:val="0059075B"/>
    <w:rsid w:val="00591F57"/>
    <w:rsid w:val="005E2826"/>
    <w:rsid w:val="005E554C"/>
    <w:rsid w:val="005E78D7"/>
    <w:rsid w:val="005F32B0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1A9C"/>
    <w:rsid w:val="0069533B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40C2"/>
    <w:rsid w:val="00947AE3"/>
    <w:rsid w:val="00947B84"/>
    <w:rsid w:val="00947BCF"/>
    <w:rsid w:val="009707E9"/>
    <w:rsid w:val="009828E7"/>
    <w:rsid w:val="009A1565"/>
    <w:rsid w:val="009B1748"/>
    <w:rsid w:val="009B3D51"/>
    <w:rsid w:val="009B48ED"/>
    <w:rsid w:val="009B782A"/>
    <w:rsid w:val="009C52AD"/>
    <w:rsid w:val="009D6F2C"/>
    <w:rsid w:val="009D78EB"/>
    <w:rsid w:val="009E3B52"/>
    <w:rsid w:val="00A0793E"/>
    <w:rsid w:val="00A12389"/>
    <w:rsid w:val="00A22504"/>
    <w:rsid w:val="00A2537E"/>
    <w:rsid w:val="00A6064D"/>
    <w:rsid w:val="00A732DB"/>
    <w:rsid w:val="00A75EA1"/>
    <w:rsid w:val="00A75F17"/>
    <w:rsid w:val="00A851A3"/>
    <w:rsid w:val="00A929BF"/>
    <w:rsid w:val="00AA3CA7"/>
    <w:rsid w:val="00AC7ED6"/>
    <w:rsid w:val="00AE4BB6"/>
    <w:rsid w:val="00B05E30"/>
    <w:rsid w:val="00B12BFE"/>
    <w:rsid w:val="00B169F1"/>
    <w:rsid w:val="00B238A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06C9"/>
    <w:rsid w:val="00C23ADD"/>
    <w:rsid w:val="00C40A44"/>
    <w:rsid w:val="00C47AA8"/>
    <w:rsid w:val="00C724A0"/>
    <w:rsid w:val="00C81D19"/>
    <w:rsid w:val="00CA7DB8"/>
    <w:rsid w:val="00CB2568"/>
    <w:rsid w:val="00CE2988"/>
    <w:rsid w:val="00CF4B35"/>
    <w:rsid w:val="00CF6214"/>
    <w:rsid w:val="00D02CD7"/>
    <w:rsid w:val="00D03D80"/>
    <w:rsid w:val="00D044FE"/>
    <w:rsid w:val="00D04C24"/>
    <w:rsid w:val="00D0503F"/>
    <w:rsid w:val="00D05119"/>
    <w:rsid w:val="00D071AD"/>
    <w:rsid w:val="00D1725E"/>
    <w:rsid w:val="00D24310"/>
    <w:rsid w:val="00D4651B"/>
    <w:rsid w:val="00D553CB"/>
    <w:rsid w:val="00D62793"/>
    <w:rsid w:val="00D647C0"/>
    <w:rsid w:val="00D66683"/>
    <w:rsid w:val="00D6684F"/>
    <w:rsid w:val="00D677F7"/>
    <w:rsid w:val="00D73D96"/>
    <w:rsid w:val="00D803A5"/>
    <w:rsid w:val="00D92B9C"/>
    <w:rsid w:val="00DC4511"/>
    <w:rsid w:val="00DD1DA3"/>
    <w:rsid w:val="00DE0F86"/>
    <w:rsid w:val="00DE42D7"/>
    <w:rsid w:val="00DF317B"/>
    <w:rsid w:val="00E04AA8"/>
    <w:rsid w:val="00E0682D"/>
    <w:rsid w:val="00E11FC8"/>
    <w:rsid w:val="00E24B5E"/>
    <w:rsid w:val="00E25101"/>
    <w:rsid w:val="00E27343"/>
    <w:rsid w:val="00E27B4B"/>
    <w:rsid w:val="00E43122"/>
    <w:rsid w:val="00E7557A"/>
    <w:rsid w:val="00E81696"/>
    <w:rsid w:val="00E83415"/>
    <w:rsid w:val="00E84110"/>
    <w:rsid w:val="00EF73E0"/>
    <w:rsid w:val="00F16EDE"/>
    <w:rsid w:val="00F324F6"/>
    <w:rsid w:val="00F351AC"/>
    <w:rsid w:val="00F36E2A"/>
    <w:rsid w:val="00F46093"/>
    <w:rsid w:val="00F532BA"/>
    <w:rsid w:val="00F566F5"/>
    <w:rsid w:val="00F56AAE"/>
    <w:rsid w:val="00F66D20"/>
    <w:rsid w:val="00F73BF2"/>
    <w:rsid w:val="00F7420C"/>
    <w:rsid w:val="00F81D7B"/>
    <w:rsid w:val="00F85EE7"/>
    <w:rsid w:val="00F956D7"/>
    <w:rsid w:val="00F962E8"/>
    <w:rsid w:val="00FC7A95"/>
    <w:rsid w:val="00FD6738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3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2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2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2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2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3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2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2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2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2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St-851/2018</izvorni_sadrzaj>
    <derivirana_varijabla naziv="DomainObject.Predmet.OznakaBroj_1">St-851/2018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TRANSUERSO d.o.o.</izvorni_sadrzaj>
    <derivirana_varijabla naziv="DomainObject.Predmet.ProtustrankaFormated_1">  TRANSUERSO d.o.o.</derivirana_varijabla>
  </DomainObject.Predmet.ProtustrankaFormated>
  <DomainObject.Predmet.ProtustrankaFormatedOIB>
    <izvorni_sadrzaj>  TRANSUERSO d.o.o., OIB 10444490933</izvorni_sadrzaj>
    <derivirana_varijabla naziv="DomainObject.Predmet.ProtustrankaFormatedOIB_1">  TRANSUERSO d.o.o., OIB 10444490933</derivirana_varijabla>
  </DomainObject.Predmet.ProtustrankaFormatedOIB>
  <DomainObject.Predmet.ProtustrankaFormatedWithAdress>
    <izvorni_sadrzaj> TRANSUERSO d.o.o., Radnička cesta 80, 10000 Zagreb</izvorni_sadrzaj>
    <derivirana_varijabla naziv="DomainObject.Predmet.ProtustrankaFormatedWithAdress_1"> TRANSUERSO d.o.o., Radnička cesta 80, 10000 Zagreb</derivirana_varijabla>
  </DomainObject.Predmet.ProtustrankaFormatedWithAdress>
  <DomainObject.Predmet.ProtustrankaFormatedWithAdressOIB>
    <izvorni_sadrzaj> TRANSUERSO d.o.o., OIB 10444490933, Radnička cesta 80, 10000 Zagreb</izvorni_sadrzaj>
    <derivirana_varijabla naziv="DomainObject.Predmet.ProtustrankaFormatedWithAdressOIB_1"> TRANSUERSO d.o.o., OIB 10444490933, Radnička cesta 80, 10000 Zagreb</derivirana_varijabla>
  </DomainObject.Predmet.ProtustrankaFormatedWithAdressOIB>
  <DomainObject.Predmet.ProtustrankaWithAdress>
    <izvorni_sadrzaj>TRANSUERSO d.o.o. Radnička cesta 80, 10000 Zagreb</izvorni_sadrzaj>
    <derivirana_varijabla naziv="DomainObject.Predmet.ProtustrankaWithAdress_1">TRANSUERSO d.o.o. Radnička cesta 80, 10000 Zagreb</derivirana_varijabla>
  </DomainObject.Predmet.ProtustrankaWithAdress>
  <DomainObject.Predmet.ProtustrankaWithAdressOIB>
    <izvorni_sadrzaj>TRANSUERSO d.o.o., OIB 10444490933, Radnička cesta 80, 10000 Zagreb</izvorni_sadrzaj>
    <derivirana_varijabla naziv="DomainObject.Predmet.ProtustrankaWithAdressOIB_1">TRANSUERSO d.o.o., OIB 10444490933, Radnička cesta 80, 10000 Zagreb</derivirana_varijabla>
  </DomainObject.Predmet.ProtustrankaWithAdressOIB>
  <DomainObject.Predmet.ProtustrankaNazivFormated>
    <izvorni_sadrzaj>TRANSUERSO d.o.o.</izvorni_sadrzaj>
    <derivirana_varijabla naziv="DomainObject.Predmet.ProtustrankaNazivFormated_1">TRANSUERSO d.o.o.</derivirana_varijabla>
  </DomainObject.Predmet.ProtustrankaNazivFormated>
  <DomainObject.Predmet.ProtustrankaNazivFormatedOIB>
    <izvorni_sadrzaj>TRANSUERSO d.o.o., OIB 10444490933</izvorni_sadrzaj>
    <derivirana_varijabla naziv="DomainObject.Predmet.ProtustrankaNazivFormatedOIB_1">TRANSUERSO d.o.o., OIB 10444490933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Renata Rožić</izvorni_sadrzaj>
    <derivirana_varijabla naziv="DomainObject.Predmet.StrankaFormated_1">  FINA Regionalni centar Zagreb; Renata Rožić</derivirana_varijabla>
  </DomainObject.Predmet.StrankaFormated>
  <DomainObject.Predmet.StrankaFormatedOIB>
    <izvorni_sadrzaj>  FINA Regionalni centar Zagreb, OIB 85821130368; Renata Rožić, OIB 93284663321</izvorni_sadrzaj>
    <derivirana_varijabla naziv="DomainObject.Predmet.StrankaFormatedOIB_1">  FINA Regionalni centar Zagreb, OIB 85821130368; Renata Rožić, OIB 93284663321</derivirana_varijabla>
  </DomainObject.Predmet.StrankaFormatedOIB>
  <DomainObject.Predmet.StrankaFormatedWithAdress>
    <izvorni_sadrzaj> FINA Regionalni centar Zagreb, Trg svibanjskih žrtava 1995. 1, 10000 Zagreb; Renata Rožić, Ferde Livadića 17, 10431 Sveta Nedelja</izvorni_sadrzaj>
    <derivirana_varijabla naziv="DomainObject.Predmet.StrankaFormatedWithAdress_1"> FINA Regionalni centar Zagreb, Trg svibanjskih žrtava 1995. 1, 10000 Zagreb; Renata Rožić, Ferde Livadića 17, 10431 Sveta Nedelja</derivirana_varijabla>
  </DomainObject.Predmet.StrankaFormatedWithAdress>
  <DomainObject.Predmet.StrankaFormatedWithAdressOIB>
    <izvorni_sadrzaj> FINA Regionalni centar Zagreb, OIB 85821130368, Trg svibanjskih žrtava 1995. 1, 10000 Zagreb; Renata Rožić, OIB 93284663321, Ferde Livadića 17, 10431 Sveta Nedelja</izvorni_sadrzaj>
    <derivirana_varijabla naziv="DomainObject.Predmet.StrankaFormatedWithAdressOIB_1"> FINA Regionalni centar Zagreb, OIB 85821130368, Trg svibanjskih žrtava 1995. 1, 10000 Zagreb; Renata Rožić, OIB 93284663321, Ferde Livadića 17, 10431 Sveta Nedelja</derivirana_varijabla>
  </DomainObject.Predmet.StrankaFormatedWithAdressOIB>
  <DomainObject.Predmet.StrankaWithAdress>
    <izvorni_sadrzaj>FINA Regionalni centar Zagreb Trg svibanjskih žrtava 1995. 1,10000 Zagreb,Renata Rožić Ferde Livadića 17,10431 Sveta Nedelja</izvorni_sadrzaj>
    <derivirana_varijabla naziv="DomainObject.Predmet.StrankaWithAdress_1">FINA Regionalni centar Zagreb Trg svibanjskih žrtava 1995. 1,10000 Zagreb,Renata Rožić Ferde Livadića 17,10431 Sveta Nedelja</derivirana_varijabla>
  </DomainObject.Predmet.StrankaWithAdress>
  <DomainObject.Predmet.StrankaWithAdressOIB>
    <izvorni_sadrzaj>FINA Regionalni centar Zagreb, OIB 85821130368, Trg svibanjskih žrtava 1995. 1,10000 Zagreb,Renata Rožić, OIB 93284663321, Ferde Livadića 17,10431 Sveta Nedelja</izvorni_sadrzaj>
    <derivirana_varijabla naziv="DomainObject.Predmet.StrankaWithAdressOIB_1">FINA Regionalni centar Zagreb, OIB 85821130368, Trg svibanjskih žrtava 1995. 1,10000 Zagreb,Renata Rožić, OIB 93284663321, Ferde Livadića 17,10431 Sveta Nedelja</derivirana_varijabla>
  </DomainObject.Predmet.StrankaWithAdressOIB>
  <DomainObject.Predmet.StrankaNazivFormated>
    <izvorni_sadrzaj>FINA Regionalni centar Zagreb,Renata Rožić</izvorni_sadrzaj>
    <derivirana_varijabla naziv="DomainObject.Predmet.StrankaNazivFormated_1">FINA Regionalni centar Zagreb,Renata Rožić</derivirana_varijabla>
  </DomainObject.Predmet.StrankaNazivFormated>
  <DomainObject.Predmet.StrankaNazivFormatedOIB>
    <izvorni_sadrzaj>FINA Regionalni centar Zagreb, OIB 85821130368,Renata Rožić, OIB 93284663321</izvorni_sadrzaj>
    <derivirana_varijabla naziv="DomainObject.Predmet.StrankaNazivFormatedOIB_1">FINA Regionalni centar Zagreb, OIB 85821130368,Renata Rožić, OIB 93284663321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Renata Rožić</item>
    </izvorni_sadrzaj>
    <derivirana_varijabla naziv="DomainObject.Predmet.StrankaListFormated_1">
      <item>FINA Regionalni centar Zagreb</item>
      <item>Renata Rožić</item>
    </derivirana_varijabla>
  </DomainObject.Predmet.StrankaListFormated>
  <DomainObject.Predmet.StrankaListFormatedOIB>
    <izvorni_sadrzaj>
      <item>FINA Regionalni centar Zagreb, OIB 85821130368</item>
      <item>Renata Rožić, OIB 93284663321</item>
    </izvorni_sadrzaj>
    <derivirana_varijabla naziv="DomainObject.Predmet.StrankaListFormatedOIB_1">
      <item>FINA Regionalni centar Zagreb, OIB 85821130368</item>
      <item>Renata Rožić, OIB 93284663321</item>
    </derivirana_varijabla>
  </DomainObject.Predmet.StrankaListFormatedOIB>
  <DomainObject.Predmet.StrankaListFormatedWithAdress>
    <izvorni_sadrzaj>
      <item>FINA Regionalni centar Zagreb, Trg svibanjskih žrtava 1995. 1, 10000 Zagreb</item>
      <item>Renata Rožić, Ferde Livadića 17, 10431 Sveta Nedelja</item>
    </izvorni_sadrzaj>
    <derivirana_varijabla naziv="DomainObject.Predmet.StrankaListFormatedWithAdress_1">
      <item>FINA Regionalni centar Zagreb, Trg svibanjskih žrtava 1995. 1, 10000 Zagreb</item>
      <item>Renata Rožić, Ferde Livadića 17, 10431 Sveta Nedelja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Renata Rožić, OIB 93284663321, Ferde Livadića 17, 10431 Sveta Nedelja</item>
    </izvorni_sadrzaj>
    <derivirana_varijabla naziv="DomainObject.Predmet.StrankaListFormatedWithAdressOIB_1">
      <item>FINA Regionalni centar Zagreb, OIB 85821130368, Trg svibanjskih žrtava 1995. 1, 10000 Zagreb</item>
      <item>Renata Rožić, OIB 93284663321, Ferde Livadića 17, 10431 Sveta Nedelja</item>
    </derivirana_varijabla>
  </DomainObject.Predmet.StrankaListFormatedWithAdressOIB>
  <DomainObject.Predmet.StrankaListNazivFormated>
    <izvorni_sadrzaj>
      <item>FINA Regionalni centar Zagreb</item>
      <item>Renata Rožić</item>
    </izvorni_sadrzaj>
    <derivirana_varijabla naziv="DomainObject.Predmet.StrankaListNazivFormated_1">
      <item>FINA Regionalni centar Zagreb</item>
      <item>Renata Rožić</item>
    </derivirana_varijabla>
  </DomainObject.Predmet.StrankaListNazivFormated>
  <DomainObject.Predmet.StrankaListNazivFormatedOIB>
    <izvorni_sadrzaj>
      <item>FINA Regionalni centar Zagreb, OIB 85821130368</item>
      <item>Renata Rožić, OIB 93284663321</item>
    </izvorni_sadrzaj>
    <derivirana_varijabla naziv="DomainObject.Predmet.StrankaListNazivFormatedOIB_1">
      <item>FINA Regionalni centar Zagreb, OIB 85821130368</item>
      <item>Renata Rožić, OIB 93284663321</item>
    </derivirana_varijabla>
  </DomainObject.Predmet.StrankaListNazivFormatedOIB>
  <DomainObject.Predmet.ProtuStrankaListFormated>
    <izvorni_sadrzaj>
      <item>TRANSUERSO d.o.o.</item>
    </izvorni_sadrzaj>
    <derivirana_varijabla naziv="DomainObject.Predmet.ProtuStrankaListFormated_1">
      <item>TRANSUERSO d.o.o.</item>
    </derivirana_varijabla>
  </DomainObject.Predmet.ProtuStrankaListFormated>
  <DomainObject.Predmet.ProtuStrankaListFormatedOIB>
    <izvorni_sadrzaj>
      <item>TRANSUERSO d.o.o., OIB 10444490933</item>
    </izvorni_sadrzaj>
    <derivirana_varijabla naziv="DomainObject.Predmet.ProtuStrankaListFormatedOIB_1">
      <item>TRANSUERSO d.o.o., OIB 10444490933</item>
    </derivirana_varijabla>
  </DomainObject.Predmet.ProtuStrankaListFormatedOIB>
  <DomainObject.Predmet.ProtuStrankaListFormatedWithAdress>
    <izvorni_sadrzaj>
      <item>TRANSUERSO d.o.o., Radnička cesta 80, 10000 Zagreb</item>
    </izvorni_sadrzaj>
    <derivirana_varijabla naziv="DomainObject.Predmet.ProtuStrankaListFormatedWithAdress_1">
      <item>TRANSUERSO d.o.o., Radnička cesta 80, 10000 Zagreb</item>
    </derivirana_varijabla>
  </DomainObject.Predmet.ProtuStrankaListFormatedWithAdress>
  <DomainObject.Predmet.ProtuStrankaListFormatedWithAdressOIB>
    <izvorni_sadrzaj>
      <item>TRANSUERSO d.o.o., OIB 10444490933, Radnička cesta 80, 10000 Zagreb</item>
    </izvorni_sadrzaj>
    <derivirana_varijabla naziv="DomainObject.Predmet.ProtuStrankaListFormatedWithAdressOIB_1">
      <item>TRANSUERSO d.o.o., OIB 10444490933, Radnička cesta 80, 10000 Zagreb</item>
    </derivirana_varijabla>
  </DomainObject.Predmet.ProtuStrankaListFormatedWithAdressOIB>
  <DomainObject.Predmet.ProtuStrankaListNazivFormated>
    <izvorni_sadrzaj>
      <item>TRANSUERSO d.o.o.</item>
    </izvorni_sadrzaj>
    <derivirana_varijabla naziv="DomainObject.Predmet.ProtuStrankaListNazivFormated_1">
      <item>TRANSUERSO d.o.o.</item>
    </derivirana_varijabla>
  </DomainObject.Predmet.ProtuStrankaListNazivFormated>
  <DomainObject.Predmet.ProtuStrankaListNazivFormatedOIB>
    <izvorni_sadrzaj>
      <item>TRANSUERSO d.o.o., OIB 10444490933</item>
    </izvorni_sadrzaj>
    <derivirana_varijabla naziv="DomainObject.Predmet.ProtuStrankaListNazivFormatedOIB_1">
      <item>TRANSUERSO d.o.o., OIB 10444490933</item>
    </derivirana_varijabla>
  </DomainObject.Predmet.ProtuStrankaListNazivFormatedOIB>
  <DomainObject.Predmet.OstaliListFormated>
    <izvorni_sadrzaj>
      <item>Renata Rožić</item>
    </izvorni_sadrzaj>
    <derivirana_varijabla naziv="DomainObject.Predmet.OstaliListFormated_1">
      <item>Renata Rožić</item>
    </derivirana_varijabla>
  </DomainObject.Predmet.OstaliListFormated>
  <DomainObject.Predmet.OstaliListFormatedOIB>
    <izvorni_sadrzaj>
      <item>Renata Rožić, OIB 93284663321</item>
    </izvorni_sadrzaj>
    <derivirana_varijabla naziv="DomainObject.Predmet.OstaliListFormatedOIB_1">
      <item>Renata Rožić, OIB 93284663321</item>
    </derivirana_varijabla>
  </DomainObject.Predmet.OstaliListFormatedOIB>
  <DomainObject.Predmet.OstaliListFormatedWithAdress>
    <izvorni_sadrzaj>
      <item>Renata Rožić, Ferde Livadića 17, 10431 Sveta Nedelja</item>
    </izvorni_sadrzaj>
    <derivirana_varijabla naziv="DomainObject.Predmet.OstaliListFormatedWithAdress_1">
      <item>Renata Rožić, Ferde Livadića 17, 10431 Sveta Nedelja</item>
    </derivirana_varijabla>
  </DomainObject.Predmet.OstaliListFormatedWithAdress>
  <DomainObject.Predmet.OstaliListFormatedWithAdressOIB>
    <izvorni_sadrzaj>
      <item>Renata Rožić, OIB 93284663321, Ferde Livadića 17, 10431 Sveta Nedelja</item>
    </izvorni_sadrzaj>
    <derivirana_varijabla naziv="DomainObject.Predmet.OstaliListFormatedWithAdressOIB_1">
      <item>Renata Rožić, OIB 93284663321, Ferde Livadića 17, 10431 Sveta Nedelja</item>
    </derivirana_varijabla>
  </DomainObject.Predmet.OstaliListFormatedWithAdressOIB>
  <DomainObject.Predmet.OstaliListNazivFormated>
    <izvorni_sadrzaj>
      <item>Renata Rožić</item>
    </izvorni_sadrzaj>
    <derivirana_varijabla naziv="DomainObject.Predmet.OstaliListNazivFormated_1">
      <item>Renata Rožić</item>
    </derivirana_varijabla>
  </DomainObject.Predmet.OstaliListNazivFormated>
  <DomainObject.Predmet.OstaliListNazivFormatedOIB>
    <izvorni_sadrzaj>
      <item>Renata Rožić, OIB 93284663321</item>
    </izvorni_sadrzaj>
    <derivirana_varijabla naziv="DomainObject.Predmet.OstaliListNazivFormatedOIB_1">
      <item>Renata Rožić, OIB 93284663321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TRANSUERSO d.o.o.</izvorni_sadrzaj>
    <derivirana_varijabla naziv="DomainObject.Predmet.ProtustrankaIDrugi_1">TRANSUERSO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TRANSUERSO d.o.o., OIB 10444490933, Radnička cesta 80, 10000 Zagreb</izvorni_sadrzaj>
    <derivirana_varijabla naziv="DomainObject.Predmet.ProtustrankaIDrugiAdressOIB_1">TRANSUERSO d.o.o., OIB 10444490933,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TRANSUERSO d.o.o.</item>
      <item>FINA Regionalni centar Zagreb</item>
      <item>Renata Rožić</item>
      <item>Renata Rožić</item>
    </izvorni_sadrzaj>
    <derivirana_varijabla naziv="DomainObject.Predmet.SudioniciListNaziv_1">
      <item>TRANSUERSO d.o.o.</item>
      <item>FINA Regionalni centar Zagreb</item>
      <item>Renata Rožić</item>
      <item>Renata Rožić</item>
    </derivirana_varijabla>
  </DomainObject.Predmet.SudioniciListNaziv>
  <DomainObject.Predmet.SudioniciListAdressOIB>
    <izvorni_sadrzaj>
      <item>TRANSUERSO d.o.o., OIB 10444490933, Radnička cesta 80,10000 Zagreb</item>
      <item>FINA Regionalni centar Zagreb, OIB 85821130368, Trg svibanjskih žrtava 1995. 1,10000 Zagreb</item>
      <item>Renata Rožić, OIB 93284663321, Ferde Livadića 17,10431 Sveta Nedelja</item>
      <item>Renata Rožić, OIB 93284663321, Ferde Livadića 17,10431 Sveta Nedelja</item>
    </izvorni_sadrzaj>
    <derivirana_varijabla naziv="DomainObject.Predmet.SudioniciListAdressOIB_1">
      <item>TRANSUERSO d.o.o., OIB 10444490933, Radnička cesta 80,10000 Zagreb</item>
      <item>FINA Regionalni centar Zagreb, OIB 85821130368, Trg svibanjskih žrtava 1995. 1,10000 Zagreb</item>
      <item>Renata Rožić, OIB 93284663321, Ferde Livadića 17,10431 Sveta Nedelja</item>
      <item>Renata Rožić, OIB 93284663321, Ferde Livadića 17,10431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10444490933</item>
      <item>, OIB 85821130368</item>
      <item>, OIB 93284663321</item>
      <item>, OIB 93284663321</item>
    </izvorni_sadrzaj>
    <derivirana_varijabla naziv="DomainObject.Predmet.SudioniciListNazivOIB_1">
      <item>, OIB 10444490933</item>
      <item>, OIB 85821130368</item>
      <item>, OIB 93284663321</item>
      <item>, OIB 93284663321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E03305-89FC-45B4-9537-E8B8934DD8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3904</properties:Characters>
  <properties:Lines>82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2018-05-29T09:18:00Z</dcterms:created>
  <dc:creator>gzubak</dc:creator>
  <cp:lastModifiedBy>Mirjana Gašparić</cp:lastModifiedBy>
  <cp:lastPrinted>2018-05-30T10:10:00Z</cp:lastPrinted>
  <dcterms:modified xmlns:xsi="http://www.w3.org/2001/XMLSchema-instance" xsi:type="dcterms:W3CDTF">2018-05-30T10:10:00Z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(St-851-2018-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