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8e92" w14:paraId="e6a8e92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6279E">
        <w:t>539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E6279E">
        <w:t>BALVAN d.o.o.</w:t>
      </w:r>
      <w:r w:rsidR="00E72FE1">
        <w:t>,</w:t>
      </w:r>
      <w:r w:rsidR="00E6279E">
        <w:t xml:space="preserve"> "u likvidaciji", Dazlina, Matešić 14, OIB: 00516525812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5962B4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skrać</w:t>
      </w:r>
      <w:r w:rsidR="007046CC">
        <w:t>eni stečajni postupak nad dužnikom</w:t>
      </w:r>
      <w:r w:rsidR="003038A0">
        <w:t xml:space="preserve"> </w:t>
      </w:r>
      <w:r w:rsidR="00E6279E">
        <w:t>BALVAN d.o.o.</w:t>
      </w:r>
      <w:r w:rsidR="00E72FE1">
        <w:t>,</w:t>
      </w:r>
      <w:r w:rsidR="00E6279E">
        <w:t xml:space="preserve"> "u likvidaciji", Dazlina, Matešić 14, OIB: 00516525812</w:t>
      </w:r>
      <w:r w:rsidR="007046CC">
        <w:t xml:space="preserve">, sa danom </w:t>
      </w:r>
      <w:r>
        <w:t>2</w:t>
      </w:r>
      <w:r w:rsidR="005962B4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5962B4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E6279E">
        <w:t>BALVAN d.o.o.</w:t>
      </w:r>
      <w:r w:rsidR="00E72FE1">
        <w:t>,</w:t>
      </w:r>
      <w:r w:rsidR="00E6279E">
        <w:t xml:space="preserve"> "u likvidaciji", Dazlina, Matešić 14, OIB: 00516525812</w:t>
      </w:r>
      <w:r>
        <w:t xml:space="preserve">, sa danom </w:t>
      </w:r>
      <w:r w:rsidR="00EB4DE6">
        <w:t>2</w:t>
      </w:r>
      <w:r w:rsidR="005962B4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6279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E6279E">
        <w:t>BALVAN d.o.o.</w:t>
      </w:r>
      <w:r w:rsidR="00E72FE1">
        <w:t>,</w:t>
      </w:r>
      <w:r w:rsidR="00E6279E">
        <w:t xml:space="preserve"> "u likvidaciji", Dazlina, Matešić 14, OIB: 00516525812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6279E">
        <w:t>539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E6279E">
        <w:t>likvidatora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DE2FFB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5962B4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BA7" w:rsidP="00EB4DE6" w:rsidR="00A84BA7">
      <w:r>
        <w:separator/>
      </w:r>
    </w:p>
  </w:endnote>
  <w:endnote w:id="0" w:type="continuationSeparator">
    <w:p w:rsidRDefault="00A84BA7" w:rsidP="00EB4DE6" w:rsidR="00A84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BA7" w:rsidP="00EB4DE6" w:rsidR="00A84BA7">
      <w:r>
        <w:separator/>
      </w:r>
    </w:p>
  </w:footnote>
  <w:footnote w:id="0" w:type="continuationSeparator">
    <w:p w:rsidRDefault="00A84BA7" w:rsidP="00EB4DE6" w:rsidR="00A84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84956">
      <w:rPr>
        <w:noProof/>
      </w:rPr>
      <w:t>2</w:t>
    </w:r>
    <w:r>
      <w:fldChar w:fldCharType="end"/>
    </w:r>
    <w:r>
      <w:t xml:space="preserve">                            </w:t>
    </w:r>
    <w:r w:rsidR="00E6279E">
      <w:t xml:space="preserve">                        9 St-539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0101E"/>
    <w:rsid w:val="001F15A4"/>
    <w:rsid w:val="002A577B"/>
    <w:rsid w:val="003038A0"/>
    <w:rsid w:val="00347B56"/>
    <w:rsid w:val="00384956"/>
    <w:rsid w:val="004A2683"/>
    <w:rsid w:val="00520609"/>
    <w:rsid w:val="00527C04"/>
    <w:rsid w:val="00581CB0"/>
    <w:rsid w:val="005944A7"/>
    <w:rsid w:val="005962B4"/>
    <w:rsid w:val="007046CC"/>
    <w:rsid w:val="00771C05"/>
    <w:rsid w:val="009229A6"/>
    <w:rsid w:val="00A05719"/>
    <w:rsid w:val="00A4361C"/>
    <w:rsid w:val="00A84BA7"/>
    <w:rsid w:val="00AC5066"/>
    <w:rsid w:val="00BC0563"/>
    <w:rsid w:val="00BE24BF"/>
    <w:rsid w:val="00C07A69"/>
    <w:rsid w:val="00C72B8B"/>
    <w:rsid w:val="00C84E3C"/>
    <w:rsid w:val="00CB4E78"/>
    <w:rsid w:val="00DE2FFB"/>
    <w:rsid w:val="00E6279E"/>
    <w:rsid w:val="00E72FE1"/>
    <w:rsid w:val="00EB4DE6"/>
    <w:rsid w:val="00F87093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BALVAN društvo s ograničenom odgovornošću za trgovinu i prijevoz, "u likvidaciji"</izvorni_sadrzaj>
    <derivirana_varijabla naziv="DomainObject.Predmet.ProtustrankaFormated_1">  BALVAN društvo s ograničenom odgovornošću za trgovinu i prijevoz, "u likvidaciji"</derivirana_varijabla>
  </DomainObject.Predmet.ProtustrankaFormated>
  <DomainObject.Predmet.ProtustrankaFormatedOIB>
    <izvorni_sadrzaj>  BALVAN društvo s ograničenom odgovornošću za trgovinu i prijevoz, "u likvidaciji", OIB 00516525812</izvorni_sadrzaj>
    <derivirana_varijabla naziv="DomainObject.Predmet.ProtustrankaFormatedOIB_1">  BALVAN društvo s ograničenom odgovornošću za trgovinu i prijevoz, "u likvidaciji", OIB 00516525812</derivirana_varijabla>
  </DomainObject.Predmet.ProtustrankaFormatedOIB>
  <DomainObject.Predmet.ProtustrankaFormatedWithAdress>
    <izvorni_sadrzaj> BALVAN društvo s ograničenom odgovornošću za trgovinu i prijevoz, "u likvidaciji", Matešić 14 , 22240 Dazlina</izvorni_sadrzaj>
    <derivirana_varijabla naziv="DomainObject.Predmet.ProtustrankaFormatedWithAdress_1"> BALVAN društvo s ograničenom odgovornošću za trgovinu i prijevoz, "u likvidaciji", Matešić 14 , 22240 Dazlina</derivirana_varijabla>
  </DomainObject.Predmet.ProtustrankaFormatedWithAdress>
  <DomainObject.Predmet.ProtustrankaFormatedWithAdressOIB>
    <izvorni_sadrzaj> BALVAN društvo s ograničenom odgovornošću za trgovinu i prijevoz, "u likvidaciji", OIB 00516525812, Matešić 14 , 22240 Dazlina</izvorni_sadrzaj>
    <derivirana_varijabla naziv="DomainObject.Predmet.ProtustrankaFormatedWithAdressOIB_1"> BALVAN društvo s ograničenom odgovornošću za trgovinu i prijevoz, "u likvidaciji", OIB 00516525812, Matešić 14 , 22240 Dazlina</derivirana_varijabla>
  </DomainObject.Predmet.ProtustrankaFormatedWithAdressOIB>
  <DomainObject.Predmet.ProtustrankaWithAdress>
    <izvorni_sadrzaj>BALVAN društvo s ograničenom odgovornošću za trgovinu i prijevoz, "u likvidaciji" Matešić 14 , 22240 Dazlina</izvorni_sadrzaj>
    <derivirana_varijabla naziv="DomainObject.Predmet.ProtustrankaWithAdress_1">BALVAN društvo s ograničenom odgovornošću za trgovinu i prijevoz, "u likvidaciji" Matešić 14 , 22240 Dazlina</derivirana_varijabla>
  </DomainObject.Predmet.ProtustrankaWithAdress>
  <DomainObject.Predmet.ProtustrankaWithAdressOIB>
    <izvorni_sadrzaj>BALVAN društvo s ograničenom odgovornošću za trgovinu i prijevoz, "u likvidaciji", OIB 00516525812, Matešić 14 , 22240 Dazlina</izvorni_sadrzaj>
    <derivirana_varijabla naziv="DomainObject.Predmet.ProtustrankaWithAdressOIB_1">BALVAN društvo s ograničenom odgovornošću za trgovinu i prijevoz, "u likvidaciji", OIB 00516525812, Matešić 14 , 22240 Dazlina</derivirana_varijabla>
  </DomainObject.Predmet.ProtustrankaWithAdressOIB>
  <DomainObject.Predmet.ProtustrankaNazivFormated>
    <izvorni_sadrzaj>BALVAN društvo s ograničenom odgovornošću za trgovinu i prijevoz, "u likvidaciji"</izvorni_sadrzaj>
    <derivirana_varijabla naziv="DomainObject.Predmet.ProtustrankaNazivFormated_1">BALVAN društvo s ograničenom odgovornošću za trgovinu i prijevoz, "u likvidaciji"</derivirana_varijabla>
  </DomainObject.Predmet.ProtustrankaNazivFormated>
  <DomainObject.Predmet.ProtustrankaNazivFormatedOIB>
    <izvorni_sadrzaj>BALVAN društvo s ograničenom odgovornošću za trgovinu i prijevoz, "u likvidaciji", OIB 00516525812</izvorni_sadrzaj>
    <derivirana_varijabla naziv="DomainObject.Predmet.ProtustrankaNazivFormatedOIB_1">BALVAN društvo s ograničenom odgovornošću za trgovinu i prijevoz, "u likvidaciji", OIB 00516525812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BALVAN društvo s ograničenom odgovornošću za trgovinu i prijevoz, "u likvidaciji"</item>
    </izvorni_sadrzaj>
    <derivirana_varijabla naziv="DomainObject.Predmet.ProtuStrankaListFormated_1">
      <item>BALVAN društvo s ograničenom odgovornošću za trgovinu i prijevoz, "u likvidaciji"</item>
    </derivirana_varijabla>
  </DomainObject.Predmet.ProtuStrankaListFormated>
  <DomainObject.Predmet.ProtuStrankaListFormatedOIB>
    <izvorni_sadrzaj>
      <item>BALVAN društvo s ograničenom odgovornošću za trgovinu i prijevoz, "u likvidaciji", OIB 00516525812</item>
    </izvorni_sadrzaj>
    <derivirana_varijabla naziv="DomainObject.Predmet.ProtuStrankaListFormatedOIB_1">
      <item>BALVAN društvo s ograničenom odgovornošću za trgovinu i prijevoz, "u likvidaciji", OIB 00516525812</item>
    </derivirana_varijabla>
  </DomainObject.Predmet.ProtuStrankaListFormatedOIB>
  <DomainObject.Predmet.ProtuStrankaListFormatedWithAdress>
    <izvorni_sadrzaj>
      <item>BALVAN društvo s ograničenom odgovornošću za trgovinu i prijevoz, "u likvidaciji", Matešić 14 , 22240 Dazlina</item>
    </izvorni_sadrzaj>
    <derivirana_varijabla naziv="DomainObject.Predmet.ProtuStrankaListFormatedWithAdress_1">
      <item>BALVAN društvo s ograničenom odgovornošću za trgovinu i prijevoz, "u likvidaciji", Matešić 14 , 22240 Dazlina</item>
    </derivirana_varijabla>
  </DomainObject.Predmet.ProtuStrankaListFormatedWithAdress>
  <DomainObject.Predmet.ProtuStrankaListFormatedWithAdressOIB>
    <izvorni_sadrzaj>
      <item>BALVAN društvo s ograničenom odgovornošću za trgovinu i prijevoz, "u likvidaciji", OIB 00516525812, Matešić 14 , 22240 Dazlina</item>
    </izvorni_sadrzaj>
    <derivirana_varijabla naziv="DomainObject.Predmet.ProtuStrankaListFormatedWithAdressOIB_1">
      <item>BALVAN društvo s ograničenom odgovornošću za trgovinu i prijevoz, "u likvidaciji", OIB 00516525812, Matešić 14 , 22240 Dazlina</item>
    </derivirana_varijabla>
  </DomainObject.Predmet.ProtuStrankaListFormatedWithAdressOIB>
  <DomainObject.Predmet.ProtuStrankaListNazivFormated>
    <izvorni_sadrzaj>
      <item>BALVAN društvo s ograničenom odgovornošću za trgovinu i prijevoz, "u likvidaciji"</item>
    </izvorni_sadrzaj>
    <derivirana_varijabla naziv="DomainObject.Predmet.ProtuStrankaListNazivFormated_1">
      <item>BALVAN društvo s ograničenom odgovornošću za trgovinu i prijevoz, "u likvidaciji"</item>
    </derivirana_varijabla>
  </DomainObject.Predmet.ProtuStrankaListNazivFormated>
  <DomainObject.Predmet.ProtuStrankaListNazivFormatedOIB>
    <izvorni_sadrzaj>
      <item>BALVAN društvo s ograničenom odgovornošću za trgovinu i prijevoz, "u likvidaciji", OIB 00516525812</item>
    </izvorni_sadrzaj>
    <derivirana_varijabla naziv="DomainObject.Predmet.ProtuStrankaListNazivFormatedOIB_1">
      <item>BALVAN društvo s ograničenom odgovornošću za trgovinu i prijevoz, "u likvidaciji", OIB 00516525812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BALVAN društvo s ograničenom odgovornošću za trgovinu i prijevoz, "u likvidaciji"</izvorni_sadrzaj>
    <derivirana_varijabla naziv="DomainObject.Predmet.ProtustrankaIDrugi_1">BALVAN društvo s ograničenom odgovornošću za trgovinu i prijevoz, "u likvidaciji"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BALVAN društvo s ograničenom odgovornošću za trgovinu i prijevoz, "u likvidaciji", OIB 00516525812, Matešić 14 , 22240 Dazlina</izvorni_sadrzaj>
    <derivirana_varijabla naziv="DomainObject.Predmet.ProtustrankaIDrugiAdressOIB_1">BALVAN društvo s ograničenom odgovornošću za trgovinu i prijevoz, "u likvidaciji", OIB 00516525812, Matešić 14 , 22240 Dazlina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BALVAN društvo s ograničenom odgovornošću za trgovinu i prijevoz, "u likvidaciji"</item>
    </izvorni_sadrzaj>
    <derivirana_varijabla naziv="DomainObject.Predmet.SudioniciListNaziv_1">
      <item>FINA - Podružnica Šibenik</item>
      <item>BALVAN društvo s ograničenom odgovornošću za trgovinu i prijevoz, "u likvidaciji"</item>
    </derivirana_varijabla>
  </DomainObject.Predmet.SudioniciListNaziv>
  <DomainObject.Predmet.SudioniciListAdressOIB>
    <izvorni_sadrzaj>
      <item>FINA - Podružnica Šibenik, OIB 85821130368, Perivoj L. Marune 1,22000 Dubrava Kod Šibenika</item>
      <item>BALVAN društvo s ograničenom odgovornošću za trgovinu i prijevoz, "u likvidaciji", OIB 00516525812, Matešić 14 ,22240 Dazlina</item>
    </izvorni_sadrzaj>
    <derivirana_varijabla naziv="DomainObject.Predmet.SudioniciListAdressOIB_1">
      <item>FINA - Podružnica Šibenik, OIB 85821130368, Perivoj L. Marune 1,22000 Dubrava Kod Šibenika</item>
      <item>BALVAN društvo s ograničenom odgovornošću za trgovinu i prijevoz, "u likvidaciji", OIB 00516525812, Matešić 14 ,22240 Dazlina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00516525812</item>
    </izvorni_sadrzaj>
    <derivirana_varijabla naziv="DomainObject.Predmet.SudioniciListNazivOIB_1">
      <item>, OIB 85821130368</item>
      <item>, OIB 00516525812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2509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2015-12-28T10:32:00Z</dcterms:created>
  <dc:creator>mgulin1</dc:creator>
  <cp:keywords/>
  <cp:lastModifiedBy>Katarina Benić</cp:lastModifiedBy>
  <cp:lastPrinted>2015-12-28T11:58:00Z</cp:lastPrinted>
  <dcterms:modified xmlns:xsi="http://www.w3.org/2001/XMLSchema-instance" xsi:type="dcterms:W3CDTF">2015-12-28T11:58:00Z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