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93c0" w14:paraId="06593c0"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F5557C">
        <w:rPr>
          <w:sz w:val="24"/>
          <w:szCs w:val="24"/>
        </w:rPr>
        <w:t>6057/16-3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w:t>
      </w:r>
      <w:r w:rsidR="00F5557C">
        <w:rPr>
          <w:sz w:val="24"/>
          <w:szCs w:val="24"/>
        </w:rPr>
        <w:t xml:space="preserve">STEGOSA j. d. o. o., Zagreb, Ulica Slavka Batušića 4, OIB </w:t>
      </w:r>
      <w:r w:rsidR="00F5557C" w:rsidRPr="00F5557C">
        <w:rPr>
          <w:sz w:val="24"/>
          <w:szCs w:val="24"/>
        </w:rPr>
        <w:t>96418501206</w:t>
      </w:r>
      <w:r w:rsidR="006E1C25" w:rsidRPr="00992C71">
        <w:rPr>
          <w:sz w:val="24"/>
          <w:szCs w:val="24"/>
        </w:rPr>
        <w:t>,</w:t>
      </w:r>
      <w:r w:rsidR="008A6BDB" w:rsidRPr="00992C71">
        <w:rPr>
          <w:sz w:val="24"/>
          <w:szCs w:val="24"/>
        </w:rPr>
        <w:t xml:space="preserve"> dana </w:t>
      </w:r>
      <w:r w:rsidR="003178E4">
        <w:rPr>
          <w:sz w:val="24"/>
          <w:szCs w:val="24"/>
        </w:rPr>
        <w:t>28</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F5557C">
        <w:rPr>
          <w:sz w:val="24"/>
          <w:szCs w:val="24"/>
        </w:rPr>
        <w:t xml:space="preserve">STEGOSA j. d. o. o., Zagreb, Ulica Slavka Batušića 4, OIB </w:t>
      </w:r>
      <w:r w:rsidR="00F5557C" w:rsidRPr="00F5557C">
        <w:rPr>
          <w:sz w:val="24"/>
          <w:szCs w:val="24"/>
        </w:rPr>
        <w:t>96418501206</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F5557C">
        <w:rPr>
          <w:sz w:val="24"/>
          <w:szCs w:val="24"/>
        </w:rPr>
        <w:t xml:space="preserve">Snježana Ćupurdija, Zagreb,Ulica Slavka Batušića 4, OIB </w:t>
      </w:r>
      <w:r w:rsidR="00F5557C" w:rsidRPr="00F5557C">
        <w:rPr>
          <w:sz w:val="24"/>
          <w:szCs w:val="24"/>
        </w:rPr>
        <w:t>65263450705</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 xml:space="preserve">anje stečajnog postupka  za dan </w:t>
      </w:r>
      <w:r w:rsidR="00862DE0">
        <w:rPr>
          <w:sz w:val="24"/>
          <w:szCs w:val="24"/>
        </w:rPr>
        <w:t>14. veljače</w:t>
      </w:r>
      <w:r w:rsidR="00992C71">
        <w:rPr>
          <w:sz w:val="24"/>
          <w:szCs w:val="24"/>
        </w:rPr>
        <w:t xml:space="preserve"> 2018</w:t>
      </w:r>
      <w:r w:rsidRPr="00992C71">
        <w:rPr>
          <w:sz w:val="24"/>
          <w:szCs w:val="24"/>
        </w:rPr>
        <w:t>. u</w:t>
      </w:r>
      <w:r w:rsidR="004A164A">
        <w:rPr>
          <w:sz w:val="24"/>
          <w:szCs w:val="24"/>
        </w:rPr>
        <w:t xml:space="preserve"> </w:t>
      </w:r>
      <w:r w:rsidR="00F5557C">
        <w:rPr>
          <w:sz w:val="24"/>
          <w:szCs w:val="24"/>
        </w:rPr>
        <w:t>10</w:t>
      </w:r>
      <w:r w:rsidR="00862DE0">
        <w:rPr>
          <w:sz w:val="24"/>
          <w:szCs w:val="24"/>
        </w:rPr>
        <w:t>,30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F5557C">
        <w:rPr>
          <w:sz w:val="24"/>
          <w:szCs w:val="24"/>
        </w:rPr>
        <w:t xml:space="preserve">STEGOSA j. d. o. o., Zagreb, Ulica Slavka Batušića 4, OIB </w:t>
      </w:r>
      <w:r w:rsidR="00F5557C" w:rsidRPr="00F5557C">
        <w:rPr>
          <w:sz w:val="24"/>
          <w:szCs w:val="24"/>
        </w:rPr>
        <w:t>96418501206</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F5557C">
        <w:rPr>
          <w:sz w:val="24"/>
          <w:szCs w:val="24"/>
        </w:rPr>
        <w:t>19. rujan</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F5557C">
        <w:rPr>
          <w:sz w:val="24"/>
          <w:szCs w:val="24"/>
        </w:rPr>
        <w:t>6.676,04</w:t>
      </w:r>
      <w:r w:rsidR="00282553" w:rsidRPr="00992C71">
        <w:rPr>
          <w:sz w:val="24"/>
          <w:szCs w:val="24"/>
        </w:rPr>
        <w:t xml:space="preserve"> kn</w:t>
      </w:r>
      <w:r w:rsidR="00862DE0">
        <w:rPr>
          <w:sz w:val="24"/>
          <w:szCs w:val="24"/>
        </w:rPr>
        <w:t xml:space="preserve"> kao i da dužnik ima</w:t>
      </w:r>
      <w:r w:rsidR="00F5557C">
        <w:rPr>
          <w:sz w:val="24"/>
          <w:szCs w:val="24"/>
        </w:rPr>
        <w:t xml:space="preserve"> 1</w:t>
      </w:r>
      <w:r w:rsidR="00992C71">
        <w:rPr>
          <w:sz w:val="24"/>
          <w:szCs w:val="24"/>
        </w:rPr>
        <w:t xml:space="preserve">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178E4" w:rsidP="006E1C25" w:rsidR="00DA4746">
      <w:pPr>
        <w:jc w:val="center"/>
        <w:rPr>
          <w:sz w:val="24"/>
          <w:szCs w:val="24"/>
        </w:rPr>
      </w:pPr>
      <w:r>
        <w:rPr>
          <w:sz w:val="24"/>
          <w:szCs w:val="24"/>
        </w:rPr>
        <w:t>Zagreb, 28</w:t>
      </w:r>
      <w:r w:rsidR="00992C71">
        <w:rPr>
          <w:sz w:val="24"/>
          <w:szCs w:val="24"/>
        </w:rPr>
        <w:t>.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BE301B">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BE301B" w:rsidP="003B1981" w:rsidR="00BE301B" w:rsidRPr="00BE301B">
      <w:pPr>
        <w:rPr>
          <w:sz w:val="24"/>
          <w:szCs w:val="24"/>
        </w:rPr>
      </w:pPr>
      <w:r>
        <w:tab/>
      </w:r>
      <w:r>
        <w:tab/>
      </w:r>
      <w:r>
        <w:tab/>
      </w:r>
      <w:r>
        <w:tab/>
      </w:r>
      <w:r>
        <w:tab/>
      </w:r>
      <w:r>
        <w:tab/>
      </w:r>
      <w:r>
        <w:tab/>
      </w:r>
      <w:r>
        <w:tab/>
      </w:r>
      <w:r w:rsidRPr="00BE301B">
        <w:rPr>
          <w:sz w:val="24"/>
          <w:szCs w:val="24"/>
        </w:rPr>
        <w:t>Za toč. otpravka – ovl. službenik</w:t>
      </w:r>
    </w:p>
    <w:p w:rsidRDefault="00BE301B" w:rsidP="003B1981" w:rsidR="00BE301B" w:rsidRPr="00BE301B">
      <w:pPr>
        <w:rPr>
          <w:sz w:val="24"/>
          <w:szCs w:val="24"/>
        </w:rPr>
      </w:pPr>
      <w:r w:rsidRPr="00BE301B">
        <w:rPr>
          <w:sz w:val="24"/>
          <w:szCs w:val="24"/>
        </w:rPr>
        <w:tab/>
      </w:r>
      <w:r w:rsidRPr="00BE301B">
        <w:rPr>
          <w:sz w:val="24"/>
          <w:szCs w:val="24"/>
        </w:rPr>
        <w:tab/>
      </w:r>
      <w:r w:rsidRPr="00BE301B">
        <w:rPr>
          <w:sz w:val="24"/>
          <w:szCs w:val="24"/>
        </w:rPr>
        <w:tab/>
      </w:r>
      <w:r w:rsidRPr="00BE301B">
        <w:rPr>
          <w:sz w:val="24"/>
          <w:szCs w:val="24"/>
        </w:rPr>
        <w:tab/>
      </w:r>
      <w:r w:rsidRPr="00BE301B">
        <w:rPr>
          <w:sz w:val="24"/>
          <w:szCs w:val="24"/>
        </w:rPr>
        <w:tab/>
      </w:r>
      <w:r w:rsidRPr="00BE301B">
        <w:rPr>
          <w:sz w:val="24"/>
          <w:szCs w:val="24"/>
        </w:rPr>
        <w:tab/>
      </w:r>
      <w:r w:rsidRPr="00BE301B">
        <w:rPr>
          <w:sz w:val="24"/>
          <w:szCs w:val="24"/>
        </w:rPr>
        <w:tab/>
      </w:r>
      <w:r w:rsidRPr="00BE301B">
        <w:rPr>
          <w:sz w:val="24"/>
          <w:szCs w:val="24"/>
        </w:rPr>
        <w:tab/>
      </w:r>
      <w:r w:rsidRPr="00BE301B">
        <w:rPr>
          <w:sz w:val="24"/>
          <w:szCs w:val="24"/>
        </w:rPr>
        <w:tab/>
        <w:t>Kristina Švajger</w:t>
      </w:r>
    </w:p>
    <w:p w:rsidRDefault="008C508F" w:rsidP="00992C71" w:rsidR="008C508F" w:rsidRPr="00BE301B">
      <w:pPr>
        <w:jc w:val="both"/>
        <w:rPr>
          <w:sz w:val="24"/>
          <w:szCs w:val="24"/>
        </w:rPr>
      </w:pPr>
    </w:p>
    <w:p w:rsidRDefault="006E1C25" w:rsidP="00992C71" w:rsidR="006E1C25" w:rsidRPr="00BE301B">
      <w:pPr>
        <w:jc w:val="both"/>
        <w:rPr>
          <w:sz w:val="24"/>
          <w:szCs w:val="24"/>
        </w:rPr>
      </w:pPr>
    </w:p>
    <w:sectPr w:rsidSect="00992C71" w:rsidR="006E1C25" w:rsidRPr="00BE301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47D" w:rsidP="00DA4746" w:rsidR="00DA547D">
      <w:r>
        <w:separator/>
      </w:r>
    </w:p>
  </w:endnote>
  <w:endnote w:id="0" w:type="continuationSeparator">
    <w:p w:rsidRDefault="00DA547D" w:rsidP="00DA4746" w:rsidR="00DA5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47D" w:rsidP="00DA4746" w:rsidR="00DA547D">
      <w:r>
        <w:separator/>
      </w:r>
    </w:p>
  </w:footnote>
  <w:footnote w:id="0" w:type="continuationSeparator">
    <w:p w:rsidRDefault="00DA547D" w:rsidP="00DA4746" w:rsidR="00DA54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F5557C">
      <w:rPr>
        <w:sz w:val="24"/>
        <w:szCs w:val="24"/>
      </w:rPr>
      <w:t>6057/16-3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BE301B">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2019A2"/>
    <w:rsid w:val="00202CA7"/>
    <w:rsid w:val="00282553"/>
    <w:rsid w:val="002C2318"/>
    <w:rsid w:val="002E32C7"/>
    <w:rsid w:val="003178E4"/>
    <w:rsid w:val="00324420"/>
    <w:rsid w:val="00341151"/>
    <w:rsid w:val="003435B8"/>
    <w:rsid w:val="00344D85"/>
    <w:rsid w:val="003A64C2"/>
    <w:rsid w:val="00420EE3"/>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862DE0"/>
    <w:rsid w:val="008A6BDB"/>
    <w:rsid w:val="008C508F"/>
    <w:rsid w:val="009008B6"/>
    <w:rsid w:val="00932EA1"/>
    <w:rsid w:val="00943E39"/>
    <w:rsid w:val="00992C71"/>
    <w:rsid w:val="009D1627"/>
    <w:rsid w:val="00A766AA"/>
    <w:rsid w:val="00AF11BA"/>
    <w:rsid w:val="00B66D24"/>
    <w:rsid w:val="00B93F60"/>
    <w:rsid w:val="00BA4E36"/>
    <w:rsid w:val="00BE301B"/>
    <w:rsid w:val="00C052FC"/>
    <w:rsid w:val="00C41C1C"/>
    <w:rsid w:val="00CD0162"/>
    <w:rsid w:val="00D5350B"/>
    <w:rsid w:val="00DA4746"/>
    <w:rsid w:val="00DA547D"/>
    <w:rsid w:val="00DA5881"/>
    <w:rsid w:val="00E25A35"/>
    <w:rsid w:val="00E8615E"/>
    <w:rsid w:val="00F555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E301B"/>
    <w:rPr>
      <w:color w:val="808080"/>
      <w:bdr w:space="0" w:sz="0" w:color="auto" w:val="none"/>
      <w:shd w:fill="auto" w:color="auto" w:val="clear"/>
    </w:rPr>
  </w:style>
  <w:style w:customStyle="true" w:styleId="eSPISCCParagraphDefaultFont" w:type="character">
    <w:name w:val="eSPIS_CC_Paragraph Default Font"/>
    <w:basedOn w:val="Zadanifontodlomka"/>
    <w:rsid w:val="00BE30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0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E30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0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E301B"/>
    <w:rPr>
      <w:color w:val="808080"/>
      <w:bdr w:color="auto" w:space="0" w:sz="0" w:val="none"/>
      <w:shd w:color="auto" w:fill="auto" w:val="clear"/>
    </w:rPr>
  </w:style>
  <w:style w:customStyle="1" w:styleId="eSPISCCParagraphDefaultFont" w:type="character">
    <w:name w:val="eSPIS_CC_Paragraph Default Font"/>
    <w:basedOn w:val="Zadanifontodlomka"/>
    <w:rsid w:val="00BE30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01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E30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0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6057</izvorni_sadrzaj>
    <derivirana_varijabla naziv="DomainObject.Predmet.Broj_1">6057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St-6057/2016</izvorni_sadrzaj>
    <derivirana_varijabla naziv="DomainObject.Predmet.OznakaBroj_1">St-6057/2016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STEGOSA j.d.o.o. za trgovinu i usluge zastupanog po punomoćniku Snježana Ćupurdija</izvorni_sadrzaj>
    <derivirana_varijabla naziv="DomainObject.Predmet.ProtustrankaFormated_1">  STEGOSA j.d.o.o. za trgovinu i usluge zastupanog po punomoćniku Snježana Ćupurdija</derivirana_varijabla>
  </DomainObject.Predmet.ProtustrankaFormated>
  <DomainObject.Predmet.ProtustrankaFormatedOIB>
    <izvorni_sadrzaj>  STEGOSA j.d.o.o. za trgovinu i usluge, OIB 96418501206 zastupanog po punomoćniku Snježana Ćupurdija</izvorni_sadrzaj>
    <derivirana_varijabla naziv="DomainObject.Predmet.ProtustrankaFormatedOIB_1">  STEGOSA j.d.o.o. za trgovinu i usluge, OIB 96418501206 zastupanog po punomoćniku Snježana Ćupurdija</derivirana_varijabla>
  </DomainObject.Predmet.ProtustrankaFormatedOIB>
  <DomainObject.Predmet.ProtustrankaFormatedWithAdress>
    <izvorni_sadrzaj> STEGOSA j.d.o.o. za trgovinu i usluge, Ulica Slavka Batušića 4, 10000 Zagreb zastupanog po punomoćniku Snježana Ćupurdija</izvorni_sadrzaj>
    <derivirana_varijabla naziv="DomainObject.Predmet.ProtustrankaFormatedWithAdress_1"> STEGOSA j.d.o.o. za trgovinu i usluge, Ulica Slavka Batušića 4, 10000 Zagreb zastupanog po punomoćniku Snježana Ćupurdija</derivirana_varijabla>
  </DomainObject.Predmet.ProtustrankaFormatedWithAdress>
  <DomainObject.Predmet.ProtustrankaFormatedWithAdressOIB>
    <izvorni_sadrzaj> STEGOSA j.d.o.o. za trgovinu i usluge, OIB 96418501206, Ulica Slavka Batušića 4, 10000 Zagreb zastupanog po punomoćniku Snježana Ćupurdija</izvorni_sadrzaj>
    <derivirana_varijabla naziv="DomainObject.Predmet.ProtustrankaFormatedWithAdressOIB_1"> STEGOSA j.d.o.o. za trgovinu i usluge, OIB 96418501206, Ulica Slavka Batušića 4, 10000 Zagreb zastupanog po punomoćniku Snježana Ćupurdija</derivirana_varijabla>
  </DomainObject.Predmet.ProtustrankaFormatedWithAdressOIB>
  <DomainObject.Predmet.ProtustrankaWithAdress>
    <izvorni_sadrzaj>STEGOSA j.d.o.o. za trgovinu i usluge Ulica Slavka Batušića 4, 10000 Zagreb</izvorni_sadrzaj>
    <derivirana_varijabla naziv="DomainObject.Predmet.ProtustrankaWithAdress_1">STEGOSA j.d.o.o. za trgovinu i usluge Ulica Slavka Batušića 4, 10000 Zagreb</derivirana_varijabla>
  </DomainObject.Predmet.ProtustrankaWithAdress>
  <DomainObject.Predmet.ProtustrankaWithAdressOIB>
    <izvorni_sadrzaj>STEGOSA j.d.o.o. za trgovinu i usluge, OIB 96418501206, Ulica Slavka Batušića 4, 10000 Zagreb</izvorni_sadrzaj>
    <derivirana_varijabla naziv="DomainObject.Predmet.ProtustrankaWithAdressOIB_1">STEGOSA j.d.o.o. za trgovinu i usluge, OIB 96418501206, Ulica Slavka Batušića 4, 10000 Zagreb</derivirana_varijabla>
  </DomainObject.Predmet.ProtustrankaWithAdressOIB>
  <DomainObject.Predmet.ProtustrankaNazivFormated>
    <izvorni_sadrzaj>STEGOSA j.d.o.o. za trgovinu i usluge</izvorni_sadrzaj>
    <derivirana_varijabla naziv="DomainObject.Predmet.ProtustrankaNazivFormated_1">STEGOSA j.d.o.o. za trgovinu i usluge</derivirana_varijabla>
  </DomainObject.Predmet.ProtustrankaNazivFormated>
  <DomainObject.Predmet.ProtustrankaNazivFormatedOIB>
    <izvorni_sadrzaj>STEGOSA j.d.o.o. za trgovinu i usluge, OIB 96418501206</izvorni_sadrzaj>
    <derivirana_varijabla naziv="DomainObject.Predmet.ProtustrankaNazivFormatedOIB_1">STEGOSA j.d.o.o. za trgovinu i usluge, OIB 96418501206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STEGOSA j.d.o.o. za trgovinu i usluge zastupanog po punomoćniku Snježana Ćupurdija</item>
    </izvorni_sadrzaj>
    <derivirana_varijabla naziv="DomainObject.Predmet.ProtuStrankaListFormated_1">
      <item>STEGOSA j.d.o.o. za trgovinu i usluge zastupanog po punomoćniku Snježana Ćupurdija</item>
    </derivirana_varijabla>
  </DomainObject.Predmet.ProtuStrankaListFormated>
  <DomainObject.Predmet.ProtuStrankaListFormatedOIB>
    <izvorni_sadrzaj>
      <item>STEGOSA j.d.o.o. za trgovinu i usluge, OIB 96418501206 zastupanog po punomoćniku Snježana Ćupurdija</item>
    </izvorni_sadrzaj>
    <derivirana_varijabla naziv="DomainObject.Predmet.ProtuStrankaListFormatedOIB_1">
      <item>STEGOSA j.d.o.o. za trgovinu i usluge, OIB 96418501206 zastupanog po punomoćniku Snježana Ćupurdija</item>
    </derivirana_varijabla>
  </DomainObject.Predmet.ProtuStrankaListFormatedOIB>
  <DomainObject.Predmet.ProtuStrankaListFormatedWithAdress>
    <izvorni_sadrzaj>
      <item>STEGOSA j.d.o.o. za trgovinu i usluge, Ulica Slavka Batušića 4, 10000 Zagreb zastupanog po punomoćniku Snježana Ćupurdija</item>
    </izvorni_sadrzaj>
    <derivirana_varijabla naziv="DomainObject.Predmet.ProtuStrankaListFormatedWithAdress_1">
      <item>STEGOSA j.d.o.o. za trgovinu i usluge, Ulica Slavka Batušića 4, 10000 Zagreb zastupanog po punomoćniku Snježana Ćupurdija</item>
    </derivirana_varijabla>
  </DomainObject.Predmet.ProtuStrankaListFormatedWithAdress>
  <DomainObject.Predmet.ProtuStrankaListFormatedWithAdressOIB>
    <izvorni_sadrzaj>
      <item>STEGOSA j.d.o.o. za trgovinu i usluge, OIB 96418501206, Ulica Slavka Batušića 4, 10000 Zagreb zastupanog po punomoćniku Snježana Ćupurdija</item>
    </izvorni_sadrzaj>
    <derivirana_varijabla naziv="DomainObject.Predmet.ProtuStrankaListFormatedWithAdressOIB_1">
      <item>STEGOSA j.d.o.o. za trgovinu i usluge, OIB 96418501206, Ulica Slavka Batušića 4, 10000 Zagreb zastupanog po punomoćniku Snježana Ćupurdija</item>
    </derivirana_varijabla>
  </DomainObject.Predmet.ProtuStrankaListFormatedWithAdressOIB>
  <DomainObject.Predmet.ProtuStrankaListNazivFormated>
    <izvorni_sadrzaj>
      <item>STEGOSA j.d.o.o. za trgovinu i usluge</item>
    </izvorni_sadrzaj>
    <derivirana_varijabla naziv="DomainObject.Predmet.ProtuStrankaListNazivFormated_1">
      <item>STEGOSA j.d.o.o. za trgovinu i usluge</item>
    </derivirana_varijabla>
  </DomainObject.Predmet.ProtuStrankaListNazivFormated>
  <DomainObject.Predmet.ProtuStrankaListNazivFormatedOIB>
    <izvorni_sadrzaj>
      <item>STEGOSA j.d.o.o. za trgovinu i usluge, OIB 96418501206</item>
    </izvorni_sadrzaj>
    <derivirana_varijabla naziv="DomainObject.Predmet.ProtuStrankaListNazivFormatedOIB_1">
      <item>STEGOSA j.d.o.o. za trgovinu i usluge, OIB 96418501206</item>
    </derivirana_varijabla>
  </DomainObject.Predmet.ProtuStrankaListNazivFormatedOIB>
  <DomainObject.Predmet.OstaliListFormated>
    <izvorni_sadrzaj>
      <item>Snježana Ćupurdija punomoćnik sudionika u postupku STEGOSA j.d.o.o. za trgovinu i usluge</item>
    </izvorni_sadrzaj>
    <derivirana_varijabla naziv="DomainObject.Predmet.OstaliListFormated_1">
      <item>Snježana Ćupurdija punomoćnik sudionika u postupku STEGOSA j.d.o.o. za trgovinu i usluge</item>
    </derivirana_varijabla>
  </DomainObject.Predmet.OstaliListFormated>
  <DomainObject.Predmet.OstaliListFormatedOIB>
    <izvorni_sadrzaj>
      <item>Snježana Ćupurdija, OIB 65263450705 punomoćnik sudionika u postupku STEGOSA j.d.o.o. za trgovinu i usluge</item>
    </izvorni_sadrzaj>
    <derivirana_varijabla naziv="DomainObject.Predmet.OstaliListFormatedOIB_1">
      <item>Snježana Ćupurdija, OIB 65263450705 punomoćnik sudionika u postupku STEGOSA j.d.o.o. za trgovinu i usluge</item>
    </derivirana_varijabla>
  </DomainObject.Predmet.OstaliListFormatedOIB>
  <DomainObject.Predmet.OstaliListFormatedWithAdress>
    <izvorni_sadrzaj>
      <item>Snježana Ćupurdija, Ulica Rudolfa Matza 7, 10360 Sesvete punomoćnik sudionika u postupku STEGOSA j.d.o.o. za trgovinu i usluge</item>
    </izvorni_sadrzaj>
    <derivirana_varijabla naziv="DomainObject.Predmet.OstaliListFormatedWithAdress_1">
      <item>Snježana Ćupurdija, Ulica Rudolfa Matza 7, 10360 Sesvete punomoćnik sudionika u postupku STEGOSA j.d.o.o. za trgovinu i usluge</item>
    </derivirana_varijabla>
  </DomainObject.Predmet.OstaliListFormatedWithAdress>
  <DomainObject.Predmet.OstaliListFormatedWithAdressOIB>
    <izvorni_sadrzaj>
      <item>Snježana Ćupurdija, OIB 65263450705, Ulica Rudolfa Matza 7, 10360 Sesvete punomoćnik sudionika u postupku STEGOSA j.d.o.o. za trgovinu i usluge</item>
    </izvorni_sadrzaj>
    <derivirana_varijabla naziv="DomainObject.Predmet.OstaliListFormatedWithAdressOIB_1">
      <item>Snježana Ćupurdija, OIB 65263450705, Ulica Rudolfa Matza 7, 10360 Sesvete punomoćnik sudionika u postupku STEGOSA j.d.o.o. za trgovinu i usluge</item>
    </derivirana_varijabla>
  </DomainObject.Predmet.OstaliListFormatedWithAdressOIB>
  <DomainObject.Predmet.OstaliListNazivFormated>
    <izvorni_sadrzaj>
      <item>Snježana Ćupurdija</item>
    </izvorni_sadrzaj>
    <derivirana_varijabla naziv="DomainObject.Predmet.OstaliListNazivFormated_1">
      <item>Snježana Ćupurdija</item>
    </derivirana_varijabla>
  </DomainObject.Predmet.OstaliListNazivFormated>
  <DomainObject.Predmet.OstaliListNazivFormatedOIB>
    <izvorni_sadrzaj>
      <item>Snježana Ćupurdija, OIB 65263450705</item>
    </izvorni_sadrzaj>
    <derivirana_varijabla naziv="DomainObject.Predmet.OstaliListNazivFormatedOIB_1">
      <item>Snježana Ćupurdija, OIB 65263450705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STEGOSA j.d.o.o. za trgovinu i usluge</izvorni_sadrzaj>
    <derivirana_varijabla naziv="DomainObject.Predmet.ProtustrankaIDrugi_1">STEGOSA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STEGOSA j.d.o.o. za trgovinu i usluge, OIB 96418501206, Ulica Slavka Batušića 4, 10000 Zagreb</izvorni_sadrzaj>
    <derivirana_varijabla naziv="DomainObject.Predmet.ProtustrankaIDrugiAdressOIB_1">STEGOSA j.d.o.o. za trgovinu i usluge, OIB 96418501206, Ulica Slavka Batušića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STEGOSA j.d.o.o. za trgovinu i usluge</item>
      <item>Snježana Ćupurdija</item>
    </izvorni_sadrzaj>
    <derivirana_varijabla naziv="DomainObject.Predmet.SudioniciListNaziv_1">
      <item>FINA Regionalni centar Zagreb</item>
      <item>STEGOSA j.d.o.o. za trgovinu i usluge</item>
      <item>Snježana Ćupurdija</item>
    </derivirana_varijabla>
  </DomainObject.Predmet.SudioniciListNaziv>
  <DomainObject.Predmet.SudioniciListAdressOIB>
    <izvorni_sadrzaj>
      <item>FINA Regionalni centar Zagreb, OIB 85821130368, Trg svibanjskih žrtava 1995. br. 1,10000 Zagreb</item>
      <item>STEGOSA j.d.o.o. za trgovinu i usluge, OIB 96418501206, Ulica Slavka Batušića 4,10000 Zagreb</item>
      <item>Snježana Ćupurdija, OIB 65263450705, Ulica Rudolfa Matza 7,10360 Sesvete</item>
    </izvorni_sadrzaj>
    <derivirana_varijabla naziv="DomainObject.Predmet.SudioniciListAdressOIB_1">
      <item>FINA Regionalni centar Zagreb, OIB 85821130368, Trg svibanjskih žrtava 1995. br. 1,10000 Zagreb</item>
      <item>STEGOSA j.d.o.o. za trgovinu i usluge, OIB 96418501206, Ulica Slavka Batušića 4,10000 Zagreb</item>
      <item>Snježana Ćupurdija, OIB 65263450705, Ulica Rudolfa Matza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96418501206</item>
      <item>, OIB 65263450705</item>
    </izvorni_sadrzaj>
    <derivirana_varijabla naziv="DomainObject.Predmet.SudioniciListNazivOIB_1">
      <item>, OIB 85821130368</item>
      <item>, OIB 96418501206</item>
      <item>, OIB 65263450705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C6A755-41DA-43D3-A9DA-F6C50BF9A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5413</properties:Characters>
  <properties:Lines>115</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2017-11-28T13:19:00Z</dcterms:created>
  <dc:creator>Valentina Kranjčić</dc:creator>
  <cp:lastModifiedBy>Kristina Švajger</cp:lastModifiedBy>
  <cp:lastPrinted>2017-11-28T13:20:00Z</cp:lastPrinted>
  <dcterms:modified xmlns:xsi="http://www.w3.org/2001/XMLSchema-instance" xsi:type="dcterms:W3CDTF">2017-11-28T13:20:00Z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