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f71c0" w14:paraId="cdf71c0" w:rsidRDefault="000E7895" w:rsidP="000E7895"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1541145</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0E7895" w:rsidR="00AE649C" w:rsidRPr="00B76F3C">
      <w:pPr>
        <w:pStyle w:val="NormaleSPIS"/>
        <w:spacing w:after="0"/>
      </w:pPr>
    </w:p>
    <w:p w:rsidRDefault="000E7895" w:rsidP="000E7895" w:rsidR="000E7895">
      <w:pPr>
        <w:spacing w:after="0"/>
      </w:pPr>
      <w:r>
        <w:tab/>
        <w:t>Republika Hrvatska</w:t>
      </w:r>
    </w:p>
    <w:p w:rsidRDefault="000E7895" w:rsidP="000E7895" w:rsidR="000E7895">
      <w:pPr>
        <w:spacing w:after="0"/>
      </w:pPr>
      <w:r>
        <w:t xml:space="preserve">      Trgovački sud u Bjelovaru</w:t>
      </w:r>
    </w:p>
    <w:p w:rsidRDefault="000E7895" w:rsidP="000E7895" w:rsidR="000E7895">
      <w:pPr>
        <w:spacing w:after="0"/>
      </w:pPr>
      <w:r>
        <w:t>Bjelovar, Šet. dr. Ivše Lebovića 42</w:t>
      </w:r>
    </w:p>
    <w:p w:rsidRDefault="000E7895" w:rsidP="000E7895" w:rsidR="000E7895">
      <w:pPr>
        <w:spacing w:after="0"/>
        <w:jc w:val="right"/>
      </w:pPr>
      <w:r>
        <w:t>Poslovni broj: 2 St-659/2017-5</w:t>
      </w:r>
    </w:p>
    <w:p w:rsidRDefault="000E7895" w:rsidP="000E7895" w:rsidR="000E7895">
      <w:pPr>
        <w:spacing w:after="0"/>
        <w:jc w:val="both"/>
      </w:pPr>
    </w:p>
    <w:p w:rsidRDefault="000E7895" w:rsidP="000E7895" w:rsidR="000E7895">
      <w:pPr>
        <w:spacing w:after="0"/>
        <w:jc w:val="both"/>
      </w:pPr>
    </w:p>
    <w:p w:rsidRDefault="000E7895" w:rsidP="000E7895" w:rsidR="000E7895">
      <w:pPr>
        <w:spacing w:after="0"/>
        <w:jc w:val="center"/>
      </w:pPr>
      <w:r>
        <w:t>U  I M E   R E P U B L I K E   H R V A T S K E</w:t>
      </w:r>
    </w:p>
    <w:p w:rsidRDefault="000E7895" w:rsidP="000E7895" w:rsidR="000E7895">
      <w:pPr>
        <w:spacing w:after="0"/>
        <w:jc w:val="center"/>
      </w:pPr>
    </w:p>
    <w:p w:rsidRDefault="000E7895" w:rsidP="000E7895" w:rsidR="000E7895">
      <w:pPr>
        <w:spacing w:after="0"/>
        <w:jc w:val="center"/>
      </w:pPr>
      <w:r>
        <w:t>R J E Š E N J E</w:t>
      </w:r>
    </w:p>
    <w:p w:rsidRDefault="000E7895" w:rsidP="000E7895" w:rsidR="000E7895">
      <w:pPr>
        <w:spacing w:after="0"/>
        <w:jc w:val="both"/>
      </w:pPr>
    </w:p>
    <w:p w:rsidRDefault="000E7895" w:rsidP="000E7895" w:rsidR="000E7895">
      <w:pPr>
        <w:spacing w:after="0"/>
        <w:jc w:val="both"/>
      </w:pPr>
      <w:r>
        <w:t xml:space="preserve">Trgovački sud u Bjelovaru, po sucu pojedincu Tomislavu Mrazoviću, u skraćenom stečajnom postupku nad dužnikom KONA d.o.o. za trgovinu i usluge, Bregana, Kneza Trpimira 42,  MBS: 080122233, OIB: 94926108628, koga zastupa punomoćnik Mihael Prčić, odvjetnik u Samoboru, Jurjevska 1, odlučujući o žalbi stečajnog dužnika, protiv rješenja Trgovačkog suda u Bjelovaru poslovni broj St-659/2017-3 od 16. studenoga 2017. godine, 7. prosinca  2017.  </w:t>
      </w:r>
    </w:p>
    <w:p w:rsidRDefault="000E7895" w:rsidP="000E7895" w:rsidR="000E7895">
      <w:pPr>
        <w:spacing w:after="0"/>
        <w:jc w:val="both"/>
      </w:pPr>
    </w:p>
    <w:p w:rsidRDefault="000E7895" w:rsidP="000E7895" w:rsidR="000E7895">
      <w:pPr>
        <w:spacing w:after="0"/>
        <w:jc w:val="both"/>
      </w:pPr>
    </w:p>
    <w:p w:rsidRDefault="000E7895" w:rsidP="000E7895" w:rsidR="000E7895">
      <w:pPr>
        <w:spacing w:after="0"/>
        <w:jc w:val="center"/>
      </w:pPr>
      <w:r>
        <w:t>r i j e š i o   j e</w:t>
      </w:r>
    </w:p>
    <w:p w:rsidRDefault="000E7895" w:rsidP="000E7895" w:rsidR="000E7895">
      <w:pPr>
        <w:spacing w:after="0"/>
        <w:jc w:val="both"/>
      </w:pPr>
    </w:p>
    <w:p w:rsidRDefault="000E7895" w:rsidP="000E7895" w:rsidR="000E7895">
      <w:pPr>
        <w:spacing w:after="0"/>
        <w:jc w:val="both"/>
      </w:pPr>
      <w:r>
        <w:tab/>
        <w:t>1. Ukida se rješenje Trgovačkog suda u Bjelovaru poslovni broj St-659/2017-3 od 16. studenoga 2017. godine.</w:t>
      </w:r>
    </w:p>
    <w:p w:rsidRDefault="000E7895" w:rsidP="000E7895" w:rsidR="000E7895">
      <w:pPr>
        <w:spacing w:after="0"/>
        <w:jc w:val="both"/>
      </w:pPr>
    </w:p>
    <w:p w:rsidRDefault="000E7895" w:rsidP="000E7895" w:rsidR="000E7895">
      <w:pPr>
        <w:spacing w:after="0"/>
        <w:jc w:val="both"/>
      </w:pPr>
      <w:r>
        <w:tab/>
        <w:t>2. Stečajni postupak se obustavlja.</w:t>
      </w:r>
    </w:p>
    <w:p w:rsidRDefault="000E7895" w:rsidP="000E7895" w:rsidR="000E7895">
      <w:pPr>
        <w:spacing w:after="0"/>
        <w:jc w:val="both"/>
      </w:pPr>
    </w:p>
    <w:p w:rsidRDefault="000E7895" w:rsidP="000E7895" w:rsidR="000E7895">
      <w:pPr>
        <w:spacing w:after="0"/>
        <w:jc w:val="both"/>
      </w:pPr>
    </w:p>
    <w:p w:rsidRDefault="000E7895" w:rsidP="000E7895" w:rsidR="000E7895">
      <w:pPr>
        <w:spacing w:after="0"/>
        <w:jc w:val="center"/>
      </w:pPr>
      <w:r>
        <w:t>Obrazloženje</w:t>
      </w:r>
    </w:p>
    <w:p w:rsidRDefault="000E7895" w:rsidP="000E7895" w:rsidR="000E7895">
      <w:pPr>
        <w:spacing w:after="0"/>
        <w:jc w:val="center"/>
      </w:pPr>
    </w:p>
    <w:p w:rsidRDefault="000E7895" w:rsidP="000E7895" w:rsidR="000E7895">
      <w:pPr>
        <w:spacing w:after="0"/>
        <w:jc w:val="both"/>
      </w:pPr>
      <w:r>
        <w:tab/>
        <w:t>Rješenjem Trgovačkog suda u Bjelovaru poslovni broj St-659/2017-3 od 16. studenoga 2017. godine po zahtjevu Financijske agencije, RC Zagreb, Podružnica Zagreb, Trg svibanjskih žrtava 1995. 1, odlučeno je da se otvara i zaključuje stečajni postupak nad dužnikom KONA d.o.o. za trgovinu i usluge, Bregana, Kneza Trpimira 42,  MBS: 080122233, OIB: 94926108628,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0E7895" w:rsidP="000E7895" w:rsidR="000E7895">
      <w:pPr>
        <w:spacing w:after="0"/>
        <w:jc w:val="both"/>
      </w:pPr>
    </w:p>
    <w:p w:rsidRDefault="000E7895" w:rsidP="000E7895" w:rsidR="000E7895">
      <w:pPr>
        <w:spacing w:after="0"/>
        <w:jc w:val="both"/>
      </w:pPr>
      <w:r>
        <w:tab/>
        <w:t>Protiv navedene odluke stečajni dužnik uložio je žalbu jer su prije završetka prethodnog postupka evidentirane neizvršene osnove za plaćanje u cijelosti podmirene.</w:t>
      </w:r>
    </w:p>
    <w:p w:rsidRDefault="000E7895" w:rsidP="000E7895" w:rsidR="000E7895">
      <w:pPr>
        <w:spacing w:after="0"/>
        <w:jc w:val="both"/>
      </w:pPr>
    </w:p>
    <w:p w:rsidRDefault="000E7895" w:rsidP="000E7895" w:rsidR="000E7895">
      <w:pPr>
        <w:spacing w:after="0"/>
        <w:jc w:val="both"/>
      </w:pPr>
      <w:r>
        <w:tab/>
        <w:t xml:space="preserve">Sud je izvršio uvid u potvrdu Financijske agencije (list 12 spisa) iz koje proizlazi da stečajni dužnik dana 20. studenoga 2017. godine nema više evidentiranih neizvršenih osnova za plaćanje. </w:t>
      </w:r>
    </w:p>
    <w:p w:rsidRDefault="000E7895" w:rsidP="000E7895" w:rsidR="000E7895">
      <w:pPr>
        <w:spacing w:after="0"/>
        <w:jc w:val="both"/>
      </w:pPr>
    </w:p>
    <w:p w:rsidRDefault="000E7895" w:rsidP="000E7895" w:rsidR="000E7895">
      <w:pPr>
        <w:spacing w:after="0"/>
        <w:jc w:val="both"/>
      </w:pPr>
      <w:r>
        <w:tab/>
        <w:t>Odredbom čl. 6. st. 2. Stečajnog zakona (NN br. 71/15 i 104/17, dalje SZ)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0E7895" w:rsidP="000E7895" w:rsidR="000E7895">
      <w:pPr>
        <w:spacing w:after="0"/>
        <w:jc w:val="both"/>
      </w:pPr>
      <w:r>
        <w:lastRenderedPageBreak/>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0E7895" w:rsidP="000E7895" w:rsidR="000E7895">
      <w:pPr>
        <w:spacing w:after="0"/>
        <w:jc w:val="both"/>
      </w:pPr>
    </w:p>
    <w:p w:rsidRDefault="000E7895" w:rsidP="000E7895" w:rsidR="000E7895">
      <w:pPr>
        <w:spacing w:after="0"/>
        <w:jc w:val="both"/>
      </w:pPr>
      <w:r>
        <w:tab/>
        <w:t>Slijedom navedenog, budući je uvidom u potvrdu Financijske agencije (list 12 spisa) utvrđeno da dužnik prije donošenja pobijanog rješenja, odnosno za vrijeme trajanja prethodnog postupka, nema više evidentiranih neizvršenih osnova za plaćanje, to sud smatra da nisu ispunjene pretpostavke propisane odredbama čl. 5. SZ-a za otvaranje stečajnog postupka.</w:t>
      </w:r>
    </w:p>
    <w:p w:rsidRDefault="000E7895" w:rsidP="000E7895" w:rsidR="000E7895">
      <w:pPr>
        <w:spacing w:after="0"/>
        <w:jc w:val="both"/>
      </w:pPr>
    </w:p>
    <w:p w:rsidRDefault="000E7895" w:rsidP="000E7895" w:rsidR="000E7895">
      <w:pPr>
        <w:spacing w:after="0"/>
        <w:jc w:val="both"/>
      </w:pPr>
      <w:r>
        <w:tab/>
        <w:t>Iz navedenih razloga valjalo je temeljem odredbe čl. 436. st. 2. u vezi odredbe čl. 5. SZ-a, ukinuti pobijano rješenje i temeljem odredbe čl. 128. st. 9. obustaviti stečajni postupak.</w:t>
      </w:r>
    </w:p>
    <w:p w:rsidRDefault="000E7895" w:rsidP="000E7895" w:rsidR="000E7895">
      <w:pPr>
        <w:spacing w:after="0"/>
        <w:jc w:val="both"/>
      </w:pPr>
    </w:p>
    <w:p w:rsidRDefault="000E7895" w:rsidP="000E7895" w:rsidR="000E7895">
      <w:pPr>
        <w:spacing w:after="0"/>
        <w:jc w:val="center"/>
      </w:pPr>
      <w:r>
        <w:t>U Bjelovaru 7. prosinca 2017.</w:t>
      </w:r>
    </w:p>
    <w:p w:rsidRDefault="000E7895" w:rsidP="000E7895" w:rsidR="000E7895">
      <w:pPr>
        <w:spacing w:after="0"/>
        <w:jc w:val="both"/>
        <w:rPr>
          <w:szCs w:val="20"/>
          <w:lang w:val="en-GB"/>
        </w:rPr>
      </w:pPr>
    </w:p>
    <w:p w:rsidRDefault="000E7895" w:rsidP="000E7895" w:rsidR="000E7895">
      <w:pPr>
        <w:spacing w:after="0"/>
        <w:jc w:val="both"/>
      </w:pPr>
      <w:r>
        <w:tab/>
      </w:r>
      <w:r>
        <w:tab/>
      </w:r>
      <w:r>
        <w:tab/>
      </w:r>
      <w:r>
        <w:tab/>
      </w:r>
      <w:r>
        <w:tab/>
      </w:r>
      <w:r>
        <w:tab/>
      </w:r>
      <w:r>
        <w:tab/>
      </w:r>
      <w:r>
        <w:tab/>
        <w:t xml:space="preserve">     SUDAC</w:t>
      </w:r>
    </w:p>
    <w:p w:rsidRDefault="000E7895" w:rsidP="000E7895" w:rsidR="000E7895">
      <w:pPr>
        <w:spacing w:after="0"/>
        <w:jc w:val="both"/>
      </w:pPr>
      <w:r>
        <w:tab/>
      </w:r>
      <w:r>
        <w:tab/>
      </w:r>
      <w:r>
        <w:tab/>
      </w:r>
      <w:r>
        <w:tab/>
      </w:r>
      <w:r>
        <w:tab/>
      </w:r>
      <w:r>
        <w:tab/>
      </w:r>
      <w:r>
        <w:tab/>
        <w:t>TOMISLAV MRAZOVIĆ, v.r.</w:t>
      </w:r>
    </w:p>
    <w:p w:rsidRDefault="000E7895" w:rsidP="000E7895" w:rsidR="000E7895">
      <w:pPr>
        <w:spacing w:after="0"/>
        <w:jc w:val="both"/>
      </w:pPr>
      <w:r>
        <w:tab/>
      </w:r>
      <w:r>
        <w:tab/>
      </w:r>
      <w:r>
        <w:tab/>
      </w:r>
      <w:r>
        <w:tab/>
      </w:r>
      <w:r>
        <w:tab/>
      </w:r>
      <w:r>
        <w:tab/>
        <w:t xml:space="preserve">    Za točnost otpravka – ovlašteni službenik</w:t>
      </w:r>
    </w:p>
    <w:p w:rsidRDefault="000E7895" w:rsidP="000E7895" w:rsidR="000E7895">
      <w:pPr>
        <w:spacing w:after="0"/>
        <w:jc w:val="both"/>
        <w:rPr>
          <w:b/>
        </w:rPr>
      </w:pPr>
      <w:r>
        <w:tab/>
      </w:r>
      <w:r>
        <w:tab/>
      </w:r>
      <w:r>
        <w:tab/>
      </w:r>
      <w:r>
        <w:tab/>
      </w:r>
      <w:r>
        <w:tab/>
      </w:r>
      <w:r>
        <w:tab/>
      </w:r>
      <w:r>
        <w:tab/>
      </w:r>
      <w:r>
        <w:tab/>
        <w:t>Romana Tremski</w:t>
      </w:r>
    </w:p>
    <w:p w:rsidRDefault="000E7895" w:rsidP="000E7895" w:rsidR="000E7895">
      <w:pPr>
        <w:spacing w:after="0"/>
        <w:jc w:val="both"/>
        <w:rPr>
          <w:b/>
        </w:rPr>
      </w:pPr>
      <w:r>
        <w:rPr>
          <w:b/>
        </w:rPr>
        <w:t xml:space="preserve"> </w:t>
      </w:r>
    </w:p>
    <w:p w:rsidRDefault="000E7895" w:rsidP="000E7895" w:rsidR="000E7895">
      <w:pPr>
        <w:spacing w:after="0"/>
        <w:jc w:val="both"/>
      </w:pPr>
      <w:r>
        <w:t xml:space="preserve">                                                                </w:t>
      </w:r>
      <w:r>
        <w:tab/>
      </w:r>
      <w:r>
        <w:tab/>
        <w:t xml:space="preserve">         </w:t>
      </w:r>
    </w:p>
    <w:p w:rsidRDefault="000E7895" w:rsidP="000E7895" w:rsidR="000E7895">
      <w:pPr>
        <w:spacing w:after="0"/>
        <w:jc w:val="both"/>
      </w:pPr>
    </w:p>
    <w:p w:rsidRDefault="000E7895" w:rsidP="000E7895" w:rsidR="000E7895">
      <w:pPr>
        <w:spacing w:after="0"/>
        <w:jc w:val="both"/>
        <w:rPr>
          <w:szCs w:val="20"/>
        </w:rPr>
      </w:pPr>
    </w:p>
    <w:p w:rsidRDefault="000E7895" w:rsidP="000E7895" w:rsidR="000E7895">
      <w:pPr>
        <w:spacing w:after="0"/>
        <w:jc w:val="both"/>
      </w:pPr>
    </w:p>
    <w:p w:rsidRDefault="000E7895" w:rsidP="000E7895"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0E789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187707"/>
      <w:docPartObj>
        <w:docPartGallery w:val="Page Numbers (Top of Page)"/>
        <w:docPartUnique/>
      </w:docPartObj>
    </w:sdtPr>
    <w:sdtContent>
      <w:p w:rsidRDefault="000E7895" w:rsidP="000E7895" w:rsidR="000E7895">
        <w:pPr>
          <w:pStyle w:val="Zaglavlje"/>
          <w:spacing w:after="0"/>
          <w:jc w:val="center"/>
        </w:pPr>
        <w:r>
          <w:fldChar w:fldCharType="begin"/>
        </w:r>
        <w:r>
          <w:instrText>PAGE   \* MERGEFORMAT</w:instrText>
        </w:r>
        <w:r>
          <w:fldChar w:fldCharType="separate"/>
        </w:r>
        <w:r w:rsidR="00A27883">
          <w:t>2</w:t>
        </w:r>
        <w:r>
          <w:fldChar w:fldCharType="end"/>
        </w:r>
      </w:p>
    </w:sdtContent>
  </w:sdt>
  <w:p w:rsidRDefault="000E7895" w:rsidP="000E7895" w:rsidR="008333A9">
    <w:pPr>
      <w:spacing w:after="0"/>
      <w:jc w:val="right"/>
    </w:pPr>
    <w:r>
      <w:t>Poslovni broj: 2 St-659/2017-5</w:t>
    </w:r>
  </w:p>
  <w:p w:rsidRDefault="000E7895" w:rsidP="000E7895" w:rsidR="000E7895">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E7895"/>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27883"/>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69960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St-659/2017-5</izvorni_sadrzaj>
    <derivirana_varijabla naziv="DomainObject.Oznaka_1">St-659/2017-5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studenog 2017.</izvorni_sadrzaj>
    <derivirana_varijabla naziv="DomainObject.Predmet.DatumRjesavanja_1">16.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St-659/2017</izvorni_sadrzaj>
    <derivirana_varijabla naziv="DomainObject.Predmet.OznakaBroj_1">St-659/2017</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KONA d.o.o. za trgovinu i usluge zastupanog po punomoćniku Darko Fotak; Odvetnik Mihael Prčić</izvorni_sadrzaj>
    <derivirana_varijabla naziv="DomainObject.Predmet.ProtustrankaFormated_1">  KONA d.o.o. za trgovinu i usluge zastupanog po punomoćniku Darko Fotak; Odvetnik Mihael Prčić</derivirana_varijabla>
  </DomainObject.Predmet.ProtustrankaFormated>
  <DomainObject.Predmet.ProtustrankaFormatedOIB>
    <izvorni_sadrzaj>  KONA d.o.o. za trgovinu i usluge, OIB 94926108628 zastupanog po punomoćniku Darko Fotak; Odvetnik Mihael Prčić</izvorni_sadrzaj>
    <derivirana_varijabla naziv="DomainObject.Predmet.ProtustrankaFormatedOIB_1">  KONA d.o.o. za trgovinu i usluge, OIB 94926108628 zastupanog po punomoćniku Darko Fotak; Odvetnik Mihael Prčić</derivirana_varijabla>
  </DomainObject.Predmet.ProtustrankaFormatedOIB>
  <DomainObject.Predmet.ProtustrankaFormatedWithAdress>
    <izvorni_sadrzaj> KONA d.o.o. za trgovinu i usluge, Kneza Trpimira 42, 10432 Bregana zastupanog po punomoćniku Darko Fotak; Odvetnik Mihael Prčić</izvorni_sadrzaj>
    <derivirana_varijabla naziv="DomainObject.Predmet.ProtustrankaFormatedWithAdress_1"> KONA d.o.o. za trgovinu i usluge, Kneza Trpimira 42, 10432 Bregana zastupanog po punomoćniku Darko Fotak; Odvetnik Mihael Prčić</derivirana_varijabla>
  </DomainObject.Predmet.ProtustrankaFormatedWithAdress>
  <DomainObject.Predmet.ProtustrankaFormatedWithAdressOIB>
    <izvorni_sadrzaj> KONA d.o.o. za trgovinu i usluge, OIB 94926108628, Kneza Trpimira 42, 10432 Bregana zastupanog po punomoćniku Darko Fotak; Odvetnik Mihael Prčić</izvorni_sadrzaj>
    <derivirana_varijabla naziv="DomainObject.Predmet.ProtustrankaFormatedWithAdressOIB_1"> KONA d.o.o. za trgovinu i usluge, OIB 94926108628, Kneza Trpimira 42, 10432 Bregana zastupanog po punomoćniku Darko Fotak; Odvetnik Mihael Prčić</derivirana_varijabla>
  </DomainObject.Predmet.ProtustrankaFormatedWithAdressOIB>
  <DomainObject.Predmet.ProtustrankaWithAdress>
    <izvorni_sadrzaj>KONA d.o.o. za trgovinu i usluge Kneza Trpimira 42, 10432 Bregana</izvorni_sadrzaj>
    <derivirana_varijabla naziv="DomainObject.Predmet.ProtustrankaWithAdress_1">KONA d.o.o. za trgovinu i usluge Kneza Trpimira 42, 10432 Bregana</derivirana_varijabla>
  </DomainObject.Predmet.ProtustrankaWithAdress>
  <DomainObject.Predmet.ProtustrankaWithAdressOIB>
    <izvorni_sadrzaj>KONA d.o.o. za trgovinu i usluge, OIB 94926108628, Kneza Trpimira 42, 10432 Bregana</izvorni_sadrzaj>
    <derivirana_varijabla naziv="DomainObject.Predmet.ProtustrankaWithAdressOIB_1">KONA d.o.o. za trgovinu i usluge, OIB 94926108628, Kneza Trpimira 42, 10432 Bregana</derivirana_varijabla>
  </DomainObject.Predmet.ProtustrankaWithAdressOIB>
  <DomainObject.Predmet.ProtustrankaNazivFormated>
    <izvorni_sadrzaj>KONA d.o.o. za trgovinu i usluge</izvorni_sadrzaj>
    <derivirana_varijabla naziv="DomainObject.Predmet.ProtustrankaNazivFormated_1">KONA d.o.o. za trgovinu i usluge</derivirana_varijabla>
  </DomainObject.Predmet.ProtustrankaNazivFormated>
  <DomainObject.Predmet.ProtustrankaNazivFormatedOIB>
    <izvorni_sadrzaj>KONA d.o.o. za trgovinu i usluge, OIB 94926108628</izvorni_sadrzaj>
    <derivirana_varijabla naziv="DomainObject.Predmet.ProtustrankaNazivFormatedOIB_1">KONA d.o.o. za trgovinu i usluge, OIB 94926108628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KONA d.o.o. za trgovinu i usluge zastupanog po punomoćniku Darko Fotak; Odvetnik Mihael Prčić</item>
    </izvorni_sadrzaj>
    <derivirana_varijabla naziv="DomainObject.Predmet.ProtuStrankaListFormated_1">
      <item>KONA d.o.o. za trgovinu i usluge zastupanog po punomoćniku Darko Fotak; Odvetnik Mihael Prčić</item>
    </derivirana_varijabla>
  </DomainObject.Predmet.ProtuStrankaListFormated>
  <DomainObject.Predmet.ProtuStrankaListFormatedOIB>
    <izvorni_sadrzaj>
      <item>KONA d.o.o. za trgovinu i usluge, OIB 94926108628 zastupanog po punomoćniku Darko Fotak; Odvetnik Mihael Prčić</item>
    </izvorni_sadrzaj>
    <derivirana_varijabla naziv="DomainObject.Predmet.ProtuStrankaListFormatedOIB_1">
      <item>KONA d.o.o. za trgovinu i usluge, OIB 94926108628 zastupanog po punomoćniku Darko Fotak; Odvetnik Mihael Prčić</item>
    </derivirana_varijabla>
  </DomainObject.Predmet.ProtuStrankaListFormatedOIB>
  <DomainObject.Predmet.ProtuStrankaListFormatedWithAdress>
    <izvorni_sadrzaj>
      <item>KONA d.o.o. za trgovinu i usluge, Kneza Trpimira 42, 10432 Bregana zastupanog po punomoćniku Darko Fotak; Odvetnik Mihael Prčić</item>
    </izvorni_sadrzaj>
    <derivirana_varijabla naziv="DomainObject.Predmet.ProtuStrankaListFormatedWithAdress_1">
      <item>KONA d.o.o. za trgovinu i usluge, Kneza Trpimira 42, 10432 Bregana zastupanog po punomoćniku Darko Fotak; Odvetnik Mihael Prčić</item>
    </derivirana_varijabla>
  </DomainObject.Predmet.ProtuStrankaListFormatedWithAdress>
  <DomainObject.Predmet.ProtuStrankaListFormatedWithAdressOIB>
    <izvorni_sadrzaj>
      <item>KONA d.o.o. za trgovinu i usluge, OIB 94926108628, Kneza Trpimira 42, 10432 Bregana zastupanog po punomoćniku Darko Fotak; Odvetnik Mihael Prčić</item>
    </izvorni_sadrzaj>
    <derivirana_varijabla naziv="DomainObject.Predmet.ProtuStrankaListFormatedWithAdressOIB_1">
      <item>KONA d.o.o. za trgovinu i usluge, OIB 94926108628, Kneza Trpimira 42, 10432 Bregana zastupanog po punomoćniku Darko Fotak; Odvetnik Mihael Prčić</item>
    </derivirana_varijabla>
  </DomainObject.Predmet.ProtuStrankaListFormatedWithAdressOIB>
  <DomainObject.Predmet.ProtuStrankaListNazivFormated>
    <izvorni_sadrzaj>
      <item>KONA d.o.o. za trgovinu i usluge</item>
    </izvorni_sadrzaj>
    <derivirana_varijabla naziv="DomainObject.Predmet.ProtuStrankaListNazivFormated_1">
      <item>KONA d.o.o. za trgovinu i usluge</item>
    </derivirana_varijabla>
  </DomainObject.Predmet.ProtuStrankaListNazivFormated>
  <DomainObject.Predmet.ProtuStrankaListNazivFormatedOIB>
    <izvorni_sadrzaj>
      <item>KONA d.o.o. za trgovinu i usluge, OIB 94926108628</item>
    </izvorni_sadrzaj>
    <derivirana_varijabla naziv="DomainObject.Predmet.ProtuStrankaListNazivFormatedOIB_1">
      <item>KONA d.o.o. za trgovinu i usluge, OIB 94926108628</item>
    </derivirana_varijabla>
  </DomainObject.Predmet.ProtuStrankaListNazivFormatedOIB>
  <DomainObject.Predmet.OstaliListFormated>
    <izvorni_sadrzaj>
      <item>Darko Fotak punomoćnik sudionika u postupku KONA d.o.o. za trgovinu i usluge</item>
      <item>Odvetnik Mihael Prčić punomoćnik sudionika u postupku KONA d.o.o. za trgovinu i usluge</item>
    </izvorni_sadrzaj>
    <derivirana_varijabla naziv="DomainObject.Predmet.OstaliListFormated_1">
      <item>Darko Fotak punomoćnik sudionika u postupku KONA d.o.o. za trgovinu i usluge</item>
      <item>Odvetnik Mihael Prčić punomoćnik sudionika u postupku KONA d.o.o. za trgovinu i usluge</item>
    </derivirana_varijabla>
  </DomainObject.Predmet.OstaliListFormated>
  <DomainObject.Predmet.OstaliListFormatedOIB>
    <izvorni_sadrzaj>
      <item>Darko Fotak, OIB 07734949396 punomoćnik sudionika u postupku KONA d.o.o. za trgovinu i usluge</item>
      <item>Odvetnik Mihael Prčić, OIB 52258444676 punomoćnik sudionika u postupku KONA d.o.o. za trgovinu i usluge</item>
    </izvorni_sadrzaj>
    <derivirana_varijabla naziv="DomainObject.Predmet.OstaliListFormatedOIB_1">
      <item>Darko Fotak, OIB 07734949396 punomoćnik sudionika u postupku KONA d.o.o. za trgovinu i usluge</item>
      <item>Odvetnik Mihael Prčić, OIB 52258444676 punomoćnik sudionika u postupku KONA d.o.o. za trgovinu i usluge</item>
    </derivirana_varijabla>
  </DomainObject.Predmet.OstaliListFormatedOIB>
  <DomainObject.Predmet.OstaliListFormatedWithAdress>
    <izvorni_sadrzaj>
      <item>Darko Fotak, Lug K. Trpimira 42, 10430 Samobor punomoćnik sudionika u postupku KONA d.o.o. za trgovinu i usluge</item>
      <item>Odvetnik Mihael Prčić, Jurjevska 1, 10430 Samobor punomoćnik sudionika u postupku KONA d.o.o. za trgovinu i usluge</item>
    </izvorni_sadrzaj>
    <derivirana_varijabla naziv="DomainObject.Predmet.OstaliListFormatedWithAdress_1">
      <item>Darko Fotak, Lug K. Trpimira 42, 10430 Samobor punomoćnik sudionika u postupku KONA d.o.o. za trgovinu i usluge</item>
      <item>Odvetnik Mihael Prčić, Jurjevska 1, 10430 Samobor punomoćnik sudionika u postupku KONA d.o.o. za trgovinu i usluge</item>
    </derivirana_varijabla>
  </DomainObject.Predmet.OstaliListFormatedWithAdress>
  <DomainObject.Predmet.OstaliListFormatedWithAdressOIB>
    <izvorni_sadrzaj>
      <item>Darko Fotak, OIB 07734949396, Lug K. Trpimira 42, 10430 Samobor punomoćnik sudionika u postupku KONA d.o.o. za trgovinu i usluge</item>
      <item>Odvetnik Mihael Prčić, OIB 52258444676, Jurjevska 1, 10430 Samobor punomoćnik sudionika u postupku KONA d.o.o. za trgovinu i usluge</item>
    </izvorni_sadrzaj>
    <derivirana_varijabla naziv="DomainObject.Predmet.OstaliListFormatedWithAdressOIB_1">
      <item>Darko Fotak, OIB 07734949396, Lug K. Trpimira 42, 10430 Samobor punomoćnik sudionika u postupku KONA d.o.o. za trgovinu i usluge</item>
      <item>Odvetnik Mihael Prčić, OIB 52258444676, Jurjevska 1, 10430 Samobor punomoćnik sudionika u postupku KONA d.o.o. za trgovinu i usluge</item>
    </derivirana_varijabla>
  </DomainObject.Predmet.OstaliListFormatedWithAdressOIB>
  <DomainObject.Predmet.OstaliListNazivFormated>
    <izvorni_sadrzaj>
      <item>Darko Fotak</item>
      <item>Odvetnik Mihael Prčić</item>
    </izvorni_sadrzaj>
    <derivirana_varijabla naziv="DomainObject.Predmet.OstaliListNazivFormated_1">
      <item>Darko Fotak</item>
      <item>Odvetnik Mihael Prčić</item>
    </derivirana_varijabla>
  </DomainObject.Predmet.OstaliListNazivFormated>
  <DomainObject.Predmet.OstaliListNazivFormatedOIB>
    <izvorni_sadrzaj>
      <item>Darko Fotak, OIB 07734949396</item>
      <item>Odvetnik Mihael Prčić, OIB 52258444676</item>
    </izvorni_sadrzaj>
    <derivirana_varijabla naziv="DomainObject.Predmet.OstaliListNazivFormatedOIB_1">
      <item>Darko Fotak, OIB 07734949396</item>
      <item>Odvetnik Mihael Prčić, OIB 52258444676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St-659/2017-5</izvorni_sadrzaj>
    <derivirana_varijabla naziv="DomainObject.PoslovniBrojDokumenta_1">St-659/2017-5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KONA d.o.o. za trgovinu i usluge</izvorni_sadrzaj>
    <derivirana_varijabla naziv="DomainObject.Predmet.ProtustrankaIDrugi_1">KONA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KONA d.o.o. za trgovinu i usluge, OIB 94926108628, Kneza Trpimira 42, 10432 Bregana</izvorni_sadrzaj>
    <derivirana_varijabla naziv="DomainObject.Predmet.ProtustrankaIDrugiAdressOIB_1">KONA d.o.o. za trgovinu i usluge, OIB 94926108628, Kneza Trpimira 42,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studenog 2017.</izvorni_sadrzaj>
    <derivirana_varijabla naziv="DomainObject.Predmet.OdlukaRjesenje.DatumDonosenjaOdluke_1">16.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St-659/2017-3</izvorni_sadrzaj>
    <derivirana_varijabla naziv="DomainObject.Predmet.OdlukaRjesenje.Oznaka_1">St-659/2017-3</derivirana_varijabla>
  </DomainObject.Predmet.OdlukaRjesenje.Oznaka>
  <DomainObject.Predmet.SudioniciListNaziv>
    <izvorni_sadrzaj>
      <item>KONA d.o.o. za trgovinu i usluge</item>
      <item>FINA Regionalni centar Zagreb</item>
      <item>Darko Fotak</item>
      <item>Odvetnik Mihael Prčić</item>
    </izvorni_sadrzaj>
    <derivirana_varijabla naziv="DomainObject.Predmet.SudioniciListNaziv_1">
      <item>KONA d.o.o. za trgovinu i usluge</item>
      <item>FINA Regionalni centar Zagreb</item>
      <item>Darko Fotak</item>
      <item>Odvetnik Mihael Prčić</item>
    </derivirana_varijabla>
  </DomainObject.Predmet.SudioniciListNaziv>
  <DomainObject.Predmet.SudioniciListAdressOIB>
    <izvorni_sadrzaj>
      <item>KONA d.o.o. za trgovinu i usluge, OIB 94926108628, Kneza Trpimira 42,10432 Bregana</item>
      <item>FINA Regionalni centar Zagreb, OIB 85821130368, Trg svibanjskih žrtava 1995. br. 1,10000 Zagreb</item>
      <item>Darko Fotak, OIB 07734949396, Lug K. Trpimira 42,10430 Samobor</item>
      <item>Odvetnik Mihael Prčić, OIB 52258444676, Jurjevska 1,10430 Samobor</item>
    </izvorni_sadrzaj>
    <derivirana_varijabla naziv="DomainObject.Predmet.SudioniciListAdressOIB_1">
      <item>KONA d.o.o. za trgovinu i usluge, OIB 94926108628, Kneza Trpimira 42,10432 Bregana</item>
      <item>FINA Regionalni centar Zagreb, OIB 85821130368, Trg svibanjskih žrtava 1995. br. 1,10000 Zagreb</item>
      <item>Darko Fotak, OIB 07734949396, Lug K. Trpimira 42,10430 Samobor</item>
      <item>Odvetnik Mihael Prčić, OIB 52258444676, Jurjevska 1,10430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5B6ED4-DF92-4361-846C-27C6868E55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548</properties:Words>
  <properties:Characters>2961</properties:Characters>
  <properties:Lines>79</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2017-12-07T08:23:00Z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St-659/2017-5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