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3a07" w14:paraId="4413a07" w:rsidRDefault="00026A24" w:rsidP="00026A24" w:rsidR="00026A2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26A24" w:rsidP="00026A24" w:rsidR="00026A24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26A24" w:rsidP="00026A24" w:rsidR="00026A24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26A24" w:rsidP="00026A24" w:rsidR="00026A2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026A24" w:rsidP="00026A24" w:rsidR="00026A24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St-4385/2015</w:t>
      </w:r>
    </w:p>
    <w:p w:rsidRDefault="00026A24" w:rsidP="00026A24" w:rsidR="00026A24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26A24" w:rsidP="00026A24" w:rsidR="00026A24">
      <w:pPr>
        <w:jc w:val="center"/>
        <w:rPr>
          <w:rFonts w:hAnsi="Times New Roman" w:ascii="Times New Roman"/>
          <w:szCs w:val="24"/>
          <w:lang w:val="hr-HR"/>
        </w:rPr>
      </w:pPr>
    </w:p>
    <w:p w:rsidRDefault="00026A24" w:rsidP="00026A24" w:rsidR="00026A24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26A24" w:rsidP="00026A24" w:rsidR="00026A24" w:rsidRPr="00840E3D">
      <w:pPr>
        <w:jc w:val="right"/>
        <w:rPr>
          <w:rFonts w:hAnsi="Times New Roman" w:ascii="Times New Roman"/>
          <w:szCs w:val="24"/>
          <w:lang w:val="hr-HR"/>
        </w:rPr>
      </w:pPr>
    </w:p>
    <w:p w:rsidRDefault="00026A24" w:rsidP="00026A24" w:rsidR="00026A2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26A24" w:rsidP="00026A24" w:rsidR="00026A2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26A24" w:rsidP="00026A24" w:rsidR="00026A2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>d dužnikom</w:t>
      </w:r>
      <w:r>
        <w:rPr>
          <w:rFonts w:hAnsi="Times New Roman" w:ascii="Times New Roman"/>
          <w:szCs w:val="24"/>
        </w:rPr>
        <w:t xml:space="preserve"> SPORTSKO RIBOLOVNI KLUB "LUBIN", OIB: 14475819477, Zagreb, Ivana </w:t>
      </w:r>
      <w:proofErr w:type="spellStart"/>
      <w:r>
        <w:rPr>
          <w:rFonts w:hAnsi="Times New Roman" w:ascii="Times New Roman"/>
          <w:szCs w:val="24"/>
        </w:rPr>
        <w:t>Trnskog</w:t>
      </w:r>
      <w:proofErr w:type="spellEnd"/>
      <w:r>
        <w:rPr>
          <w:rFonts w:hAnsi="Times New Roman" w:ascii="Times New Roman"/>
          <w:szCs w:val="24"/>
        </w:rPr>
        <w:t xml:space="preserve"> 19,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29.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26A24" w:rsidP="00026A24" w:rsidR="00026A2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26A24" w:rsidP="00026A24" w:rsidR="00026A24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26A24" w:rsidP="00026A24" w:rsidR="00026A24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26A24" w:rsidP="00026A24" w:rsidR="00026A2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SPORTSKO RIBOLOVNI KLUB "LUBIN", OIB: 14475819477, Zagreb, Ivana </w:t>
      </w:r>
      <w:proofErr w:type="spellStart"/>
      <w:r>
        <w:rPr>
          <w:rFonts w:hAnsi="Times New Roman" w:ascii="Times New Roman"/>
          <w:szCs w:val="24"/>
        </w:rPr>
        <w:t>Trnskog</w:t>
      </w:r>
      <w:proofErr w:type="spellEnd"/>
      <w:r>
        <w:rPr>
          <w:rFonts w:hAnsi="Times New Roman" w:ascii="Times New Roman"/>
          <w:szCs w:val="24"/>
        </w:rPr>
        <w:t xml:space="preserve"> 19.</w:t>
      </w:r>
    </w:p>
    <w:p w:rsidRDefault="00026A24" w:rsidP="00026A24" w:rsidR="00026A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26A24" w:rsidP="00026A24" w:rsidR="00026A24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29. travnja 2016. godine u 14 sati i 25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 xml:space="preserve">objavljeno na mrežnoj stranici e-Oglasna ploča ovog suda. </w:t>
      </w:r>
    </w:p>
    <w:p w:rsidRDefault="00026A24" w:rsidP="00026A24" w:rsidR="00026A24">
      <w:pPr>
        <w:pStyle w:val="BodyText21"/>
        <w:ind w:firstLine="0"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26A24" w:rsidP="00026A24" w:rsidR="00026A24" w:rsidRPr="00B93F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Renato Sabljić, OIB: 74644810692, iz Zagreba, Zdenački zavoj 14.</w:t>
      </w:r>
    </w:p>
    <w:p w:rsidRDefault="00026A24" w:rsidP="00026A24" w:rsidR="00026A24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26A24" w:rsidP="00026A24" w:rsidR="00026A24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SPORTSKO RIBOLOVNI KLUB "LUBIN", OIB: 14475819477, Zagreb, Ivana </w:t>
      </w:r>
      <w:proofErr w:type="spellStart"/>
      <w:r>
        <w:rPr>
          <w:rFonts w:hAnsi="Times New Roman" w:ascii="Times New Roman"/>
          <w:szCs w:val="24"/>
        </w:rPr>
        <w:t>Trnskog</w:t>
      </w:r>
      <w:proofErr w:type="spellEnd"/>
      <w:r>
        <w:rPr>
          <w:rFonts w:hAnsi="Times New Roman" w:ascii="Times New Roman"/>
          <w:szCs w:val="24"/>
        </w:rPr>
        <w:t xml:space="preserve"> 19.</w:t>
      </w:r>
    </w:p>
    <w:p w:rsidRDefault="00026A24" w:rsidP="00026A24" w:rsidR="00026A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26A24" w:rsidP="00026A24" w:rsidR="00026A24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26A24" w:rsidP="00026A24" w:rsidR="00026A24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26A24" w:rsidP="00026A24" w:rsidR="00026A24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26A24" w:rsidP="00026A24" w:rsidR="00026A24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26A24" w:rsidP="00026A24" w:rsidR="00026A24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26A24" w:rsidP="00026A24" w:rsidR="00026A24">
      <w:pPr>
        <w:jc w:val="both"/>
        <w:rPr>
          <w:rFonts w:hAnsi="Times New Roman" w:ascii="Times New Roman"/>
          <w:lang w:val="hr-HR"/>
        </w:rPr>
      </w:pPr>
    </w:p>
    <w:p w:rsidRDefault="00026A24" w:rsidP="00026A24" w:rsidR="00026A24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23</w:t>
      </w:r>
      <w:r w:rsidRPr="002B7CE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2B7CE9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026A24" w:rsidP="00026A24" w:rsidR="00026A24">
      <w:pPr>
        <w:jc w:val="both"/>
        <w:rPr>
          <w:rFonts w:hAnsi="Times New Roman" w:ascii="Times New Roman"/>
        </w:rPr>
      </w:pPr>
    </w:p>
    <w:p w:rsidRDefault="00026A24" w:rsidP="00026A24" w:rsidR="00026A24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26A24" w:rsidP="00026A24" w:rsidR="00026A2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26A24" w:rsidP="00026A24" w:rsidR="00026A24">
      <w:pPr>
        <w:jc w:val="both"/>
        <w:rPr>
          <w:rFonts w:hAnsi="Times New Roman" w:ascii="Times New Roman"/>
          <w:lang w:val="hr-HR"/>
        </w:rPr>
      </w:pPr>
    </w:p>
    <w:p w:rsidRDefault="00026A24" w:rsidP="00026A24" w:rsidR="00026A24">
      <w:pPr>
        <w:jc w:val="both"/>
        <w:rPr>
          <w:rFonts w:hAnsi="Times New Roman" w:ascii="Times New Roman"/>
          <w:lang w:val="hr-HR"/>
        </w:rPr>
      </w:pPr>
    </w:p>
    <w:p w:rsidRDefault="00026A24" w:rsidP="00026A24" w:rsidR="00026A2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29. travnja 2016. godine</w:t>
      </w:r>
    </w:p>
    <w:p w:rsidRDefault="00026A24" w:rsidP="00026A24" w:rsidR="00026A24">
      <w:pPr>
        <w:jc w:val="center"/>
        <w:rPr>
          <w:rFonts w:hAnsi="Times New Roman" w:ascii="Times New Roman"/>
          <w:lang w:val="hr-HR"/>
        </w:rPr>
      </w:pPr>
    </w:p>
    <w:p w:rsidRDefault="00026A24" w:rsidP="00026A24" w:rsidR="00026A24">
      <w:pPr>
        <w:jc w:val="center"/>
        <w:rPr>
          <w:rFonts w:hAnsi="Times New Roman" w:ascii="Times New Roman"/>
          <w:lang w:val="hr-HR"/>
        </w:rPr>
      </w:pPr>
    </w:p>
    <w:p w:rsidRDefault="00026A24" w:rsidP="00026A24" w:rsidR="00026A2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26A24" w:rsidP="00026A24" w:rsidR="00026A24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026A24" w:rsidP="00026A24" w:rsidR="00026A2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26A24" w:rsidP="00026A24" w:rsidR="00026A24">
      <w:pPr>
        <w:jc w:val="both"/>
        <w:rPr>
          <w:rFonts w:hAnsi="Times New Roman" w:ascii="Times New Roman"/>
          <w:szCs w:val="24"/>
          <w:lang w:val="hr-HR"/>
        </w:rPr>
      </w:pPr>
    </w:p>
    <w:p w:rsidRDefault="00026A24" w:rsidP="00026A24" w:rsidR="00026A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26A24" w:rsidP="00026A24" w:rsidR="00026A24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6A24" w:rsidP="00026A24" w:rsidR="00026A24" w:rsidRPr="00371BBF">
      <w:pPr>
        <w:jc w:val="both"/>
        <w:rPr>
          <w:rFonts w:hAnsi="Times New Roman" w:ascii="Times New Roman"/>
        </w:rPr>
      </w:pPr>
    </w:p>
    <w:p w:rsidRDefault="00026A24" w:rsidP="00026A24" w:rsidR="00026A24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26A24" w:rsidP="00026A24" w:rsidR="00026A2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026A24" w:rsidP="00026A24" w:rsidR="00026A2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26A24" w:rsidP="00026A24" w:rsidR="00026A24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026A24" w:rsidP="00026A24" w:rsidR="00026A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26A24" w:rsidP="00026A24" w:rsidR="00026A2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26A24" w:rsidP="00026A24" w:rsidR="00026A24" w:rsidRPr="00D44D4F">
      <w:pPr>
        <w:jc w:val="center"/>
        <w:rPr>
          <w:sz w:val="32"/>
          <w:u w:val="single"/>
          <w:lang w:val="hr-HR"/>
        </w:rPr>
      </w:pPr>
    </w:p>
    <w:p w:rsidRDefault="00026A24" w:rsidP="00026A24" w:rsidR="00026A24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E10" w:rsidR="00000000">
      <w:r>
        <w:separator/>
      </w:r>
    </w:p>
  </w:endnote>
  <w:endnote w:id="0" w:type="continuationSeparator">
    <w:p w:rsidRDefault="004E1E1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E10" w:rsidR="00000000">
      <w:r>
        <w:separator/>
      </w:r>
    </w:p>
  </w:footnote>
  <w:footnote w:id="0" w:type="continuationSeparator">
    <w:p w:rsidRDefault="004E1E1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26A24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St-4385/2015</w:t>
        </w:r>
      </w:p>
    </w:sdtContent>
  </w:sdt>
  <w:p w:rsidRDefault="00026A24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A24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E1E10" w:rsidP="00840E3D" w:rsidR="00840E3D">
    <w:pPr>
      <w:pStyle w:val="Zaglavlje"/>
      <w:rPr>
        <w:lang w:val="hr-HR"/>
      </w:rPr>
    </w:pPr>
  </w:p>
  <w:p w:rsidRDefault="00026A24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26A24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298"/>
    <w:rsid w:val="00026A24"/>
    <w:rsid w:val="00135025"/>
    <w:rsid w:val="00181F4E"/>
    <w:rsid w:val="004E1E10"/>
    <w:rsid w:val="00873298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6A24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26A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6A24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26A2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6A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6A24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1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E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6A24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26A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6A24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26A2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6A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6A24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E1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E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4385</izvorni_sadrzaj>
    <derivirana_varijabla naziv="DomainObject.Predmet.Broj_1">4385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St-4385/2015</izvorni_sadrzaj>
    <derivirana_varijabla naziv="DomainObject.Predmet.OznakaBroj_1">St-4385/2015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ribolovni klub LUBIN zastupanog po punomoćniku Ivan Merčep</izvorni_sadrzaj>
    <derivirana_varijabla naziv="DomainObject.Predmet.ProtustrankaFormated_1">  Sportsko ribolovni klub LUBIN zastupanog po punomoćniku Ivan Merčep</derivirana_varijabla>
  </DomainObject.Predmet.ProtustrankaFormated>
  <DomainObject.Predmet.ProtustrankaFormatedOIB>
    <izvorni_sadrzaj>  Sportsko ribolovni klub LUBIN, OIB 14475819477 zastupanog po punomoćniku Ivan Merčep</izvorni_sadrzaj>
    <derivirana_varijabla naziv="DomainObject.Predmet.ProtustrankaFormatedOIB_1">  Sportsko ribolovni klub LUBIN, OIB 14475819477 zastupanog po punomoćniku Ivan Merčep</derivirana_varijabla>
  </DomainObject.Predmet.ProtustrankaFormatedOIB>
  <DomainObject.Predmet.ProtustrankaFormatedWithAdress>
    <izvorni_sadrzaj> Sportsko ribolovni klub LUBIN, Ivana Trnskog 19, 10000 Zagreb zastupanog po punomoćniku Ivan Merčep</izvorni_sadrzaj>
    <derivirana_varijabla naziv="DomainObject.Predmet.ProtustrankaFormatedWithAdress_1"> Sportsko ribolovni klub LUBIN, Ivana Trnskog 19, 10000 Zagreb zastupanog po punomoćniku Ivan Merčep</derivirana_varijabla>
  </DomainObject.Predmet.ProtustrankaFormatedWithAdress>
  <DomainObject.Predmet.ProtustrankaFormatedWithAdressOIB>
    <izvorni_sadrzaj> Sportsko ribolovni klub LUBIN, OIB 14475819477, Ivana Trnskog 19, 10000 Zagreb zastupanog po punomoćniku Ivan Merčep</izvorni_sadrzaj>
    <derivirana_varijabla naziv="DomainObject.Predmet.ProtustrankaFormatedWithAdressOIB_1"> Sportsko ribolovni klub LUBIN, OIB 14475819477, Ivana Trnskog 19, 10000 Zagreb zastupanog po punomoćniku Ivan Merčep</derivirana_varijabla>
  </DomainObject.Predmet.ProtustrankaFormatedWithAdressOIB>
  <DomainObject.Predmet.ProtustrankaWithAdress>
    <izvorni_sadrzaj>Sportsko ribolovni klub LUBIN Ivana Trnskog 19, 10000 Zagreb</izvorni_sadrzaj>
    <derivirana_varijabla naziv="DomainObject.Predmet.ProtustrankaWithAdress_1">Sportsko ribolovni klub LUBIN Ivana Trnskog 19, 10000 Zagreb</derivirana_varijabla>
  </DomainObject.Predmet.ProtustrankaWithAdress>
  <DomainObject.Predmet.ProtustrankaWithAdressOIB>
    <izvorni_sadrzaj>Sportsko ribolovni klub LUBIN, OIB 14475819477, Ivana Trnskog 19, 10000 Zagreb</izvorni_sadrzaj>
    <derivirana_varijabla naziv="DomainObject.Predmet.ProtustrankaWithAdressOIB_1">Sportsko ribolovni klub LUBIN, OIB 14475819477, Ivana Trnskog 19, 10000 Zagreb</derivirana_varijabla>
  </DomainObject.Predmet.ProtustrankaWithAdressOIB>
  <DomainObject.Predmet.ProtustrankaNazivFormated>
    <izvorni_sadrzaj>Sportsko ribolovni klub LUBIN</izvorni_sadrzaj>
    <derivirana_varijabla naziv="DomainObject.Predmet.ProtustrankaNazivFormated_1">Sportsko ribolovni klub LUBIN</derivirana_varijabla>
  </DomainObject.Predmet.ProtustrankaNazivFormated>
  <DomainObject.Predmet.ProtustrankaNazivFormatedOIB>
    <izvorni_sadrzaj>Sportsko ribolovni klub LUBIN, OIB 14475819477</izvorni_sadrzaj>
    <derivirana_varijabla naziv="DomainObject.Predmet.ProtustrankaNazivFormatedOIB_1">Sportsko ribolovni klub LUBIN, OIB 14475819477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ribolovni klub LUBIN zastupanog po punomoćniku Ivan Merčep</item>
    </izvorni_sadrzaj>
    <derivirana_varijabla naziv="DomainObject.Predmet.ProtuStrankaListFormated_1">
      <item>Sportsko ribolovni klub LUBIN zastupanog po punomoćniku Ivan Merčep</item>
    </derivirana_varijabla>
  </DomainObject.Predmet.ProtuStrankaListFormated>
  <DomainObject.Predmet.ProtuStrankaListFormatedOIB>
    <izvorni_sadrzaj>
      <item>Sportsko ribolovni klub LUBIN, OIB 14475819477 zastupanog po punomoćniku Ivan Merčep</item>
    </izvorni_sadrzaj>
    <derivirana_varijabla naziv="DomainObject.Predmet.ProtuStrankaListFormatedOIB_1">
      <item>Sportsko ribolovni klub LUBIN, OIB 14475819477 zastupanog po punomoćniku Ivan Merčep</item>
    </derivirana_varijabla>
  </DomainObject.Predmet.ProtuStrankaListFormatedOIB>
  <DomainObject.Predmet.ProtuStrankaListFormatedWithAdress>
    <izvorni_sadrzaj>
      <item>Sportsko ribolovni klub LUBIN, Ivana Trnskog 19, 10000 Zagreb zastupanog po punomoćniku Ivan Merčep</item>
    </izvorni_sadrzaj>
    <derivirana_varijabla naziv="DomainObject.Predmet.ProtuStrankaListFormatedWithAdress_1">
      <item>Sportsko ribolovni klub LUBIN, Ivana Trnskog 19, 10000 Zagreb zastupanog po punomoćniku Ivan Merčep</item>
    </derivirana_varijabla>
  </DomainObject.Predmet.ProtuStrankaListFormatedWithAdress>
  <DomainObject.Predmet.ProtuStrankaListFormatedWithAdressOIB>
    <izvorni_sadrzaj>
      <item>Sportsko ribolovni klub LUBIN, OIB 14475819477, Ivana Trnskog 19, 10000 Zagreb zastupanog po punomoćniku Ivan Merčep</item>
    </izvorni_sadrzaj>
    <derivirana_varijabla naziv="DomainObject.Predmet.ProtuStrankaListFormatedWithAdressOIB_1">
      <item>Sportsko ribolovni klub LUBIN, OIB 14475819477, Ivana Trnskog 19, 10000 Zagreb zastupanog po punomoćniku Ivan Merčep</item>
    </derivirana_varijabla>
  </DomainObject.Predmet.ProtuStrankaListFormatedWithAdressOIB>
  <DomainObject.Predmet.ProtuStrankaListNazivFormated>
    <izvorni_sadrzaj>
      <item>Sportsko ribolovni klub LUBIN</item>
    </izvorni_sadrzaj>
    <derivirana_varijabla naziv="DomainObject.Predmet.ProtuStrankaListNazivFormated_1">
      <item>Sportsko ribolovni klub LUBIN</item>
    </derivirana_varijabla>
  </DomainObject.Predmet.ProtuStrankaListNazivFormated>
  <DomainObject.Predmet.ProtuStrankaListNazivFormatedOIB>
    <izvorni_sadrzaj>
      <item>Sportsko ribolovni klub LUBIN, OIB 14475819477</item>
    </izvorni_sadrzaj>
    <derivirana_varijabla naziv="DomainObject.Predmet.ProtuStrankaListNazivFormatedOIB_1">
      <item>Sportsko ribolovni klub LUBIN, OIB 14475819477</item>
    </derivirana_varijabla>
  </DomainObject.Predmet.ProtuStrankaListNazivFormatedOIB>
  <DomainObject.Predmet.OstaliListFormated>
    <izvorni_sadrzaj>
      <item>Ivan Merčep punomoćnik sudionika u postupku Sportsko ribolovni klub LUBIN</item>
    </izvorni_sadrzaj>
    <derivirana_varijabla naziv="DomainObject.Predmet.OstaliListFormated_1">
      <item>Ivan Merčep punomoćnik sudionika u postupku Sportsko ribolovni klub LUBIN</item>
    </derivirana_varijabla>
  </DomainObject.Predmet.OstaliListFormated>
  <DomainObject.Predmet.OstaliListFormatedOIB>
    <izvorni_sadrzaj>
      <item>Ivan Merčep, OIB  punomoćnik sudionika u postupku Sportsko ribolovni klub LUBIN</item>
    </izvorni_sadrzaj>
    <derivirana_varijabla naziv="DomainObject.Predmet.OstaliListFormatedOIB_1">
      <item>Ivan Merčep, OIB  punomoćnik sudionika u postupku Sportsko ribolovni klub LUBIN</item>
    </derivirana_varijabla>
  </DomainObject.Predmet.OstaliListFormatedOIB>
  <DomainObject.Predmet.OstaliListFormatedWithAdress>
    <izvorni_sadrzaj>
      <item>Ivan Merčep, Ivana Trnskog 19, 10000 Zagreb punomoćnik sudionika u postupku Sportsko ribolovni klub LUBIN</item>
    </izvorni_sadrzaj>
    <derivirana_varijabla naziv="DomainObject.Predmet.OstaliListFormatedWithAdress_1">
      <item>Ivan Merčep, Ivana Trnskog 19, 10000 Zagreb punomoćnik sudionika u postupku Sportsko ribolovni klub LUBIN</item>
    </derivirana_varijabla>
  </DomainObject.Predmet.OstaliListFormatedWithAdress>
  <DomainObject.Predmet.OstaliListFormatedWithAdressOIB>
    <izvorni_sadrzaj>
      <item>Ivan Merčep, OIB , Ivana Trnskog 19, 10000 Zagreb punomoćnik sudionika u postupku Sportsko ribolovni klub LUBIN</item>
    </izvorni_sadrzaj>
    <derivirana_varijabla naziv="DomainObject.Predmet.OstaliListFormatedWithAdressOIB_1">
      <item>Ivan Merčep, OIB , Ivana Trnskog 19, 10000 Zagreb punomoćnik sudionika u postupku Sportsko ribolovni klub LUBIN</item>
    </derivirana_varijabla>
  </DomainObject.Predmet.OstaliListFormatedWithAdressOIB>
  <DomainObject.Predmet.OstaliListNazivFormated>
    <izvorni_sadrzaj>
      <item>Ivan Merčep</item>
    </izvorni_sadrzaj>
    <derivirana_varijabla naziv="DomainObject.Predmet.OstaliListNazivFormated_1">
      <item>Ivan Merčep</item>
    </derivirana_varijabla>
  </DomainObject.Predmet.OstaliListNazivFormated>
  <DomainObject.Predmet.OstaliListNazivFormatedOIB>
    <izvorni_sadrzaj>
      <item>Ivan Merčep, OIB </item>
    </izvorni_sadrzaj>
    <derivirana_varijabla naziv="DomainObject.Predmet.OstaliListNazivFormatedOIB_1">
      <item>Ivan Merčep,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ribolovni klub LUBIN</izvorni_sadrzaj>
    <derivirana_varijabla naziv="DomainObject.Predmet.ProtustrankaIDrugi_1">Sportsko ribolovni klub LUBIN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Sportsko ribolovni klub LUBIN, OIB 14475819477, Ivana Trnskog 19, 10000 Zagreb</izvorni_sadrzaj>
    <derivirana_varijabla naziv="DomainObject.Predmet.ProtustrankaIDrugiAdressOIB_1">Sportsko ribolovni klub LUBIN, OIB 14475819477, Ivana Trnskog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ribolovni klub LUBIN</item>
      <item>Ivan Merčep</item>
    </izvorni_sadrzaj>
    <derivirana_varijabla naziv="DomainObject.Predmet.SudioniciListNaziv_1">
      <item>FINA Regionalni centar Zagreb</item>
      <item>Sportsko ribolovni klub LUBIN</item>
      <item>Ivan Merčep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Sportsko ribolovni klub LUBIN, OIB 14475819477, Ivana Trnskog 19,10000 Zagreb</item>
      <item>Ivan Merčep, OIB , Ivana Trnskog 19,10000 Zagreb</item>
    </izvorni_sadrzaj>
    <derivirana_varijabla naziv="DomainObject.Predmet.SudioniciListAdressOIB_1">
      <item>FINA Regionalni centar Zagreb, OIB 85821130368, Trg svibanjskih žrtava 1995. 1,10000 Zagreb</item>
      <item>Sportsko ribolovni klub LUBIN, OIB 14475819477, Ivana Trnskog 19,10000 Zagreb</item>
      <item>Ivan Merčep, OIB , Ivana Trnskog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14475819477</item>
      <item>, OIB </item>
    </izvorni_sadrzaj>
    <derivirana_varijabla naziv="DomainObject.Predmet.SudioniciListNazivOIB_1">
      <item>, OIB 85821130368</item>
      <item>, OIB 14475819477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1917</properties:Characters>
  <properties:Lines>70</properties:Lines>
  <properties:Paragraphs>25</properties:Paragraphs>
  <properties:TotalTime>0</properties:TotalTime>
  <properties:ScaleCrop>false</properties:ScaleCrop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2016-04-29T11:52:00Z</dcterms:created>
  <dc:creator>Marija Lukić</dc:creator>
  <dc:description/>
  <cp:keywords/>
  <cp:lastModifiedBy>Marija Lukić</cp:lastModifiedBy>
  <dcterms:modified xmlns:xsi="http://www.w3.org/2001/XMLSchema-instance" xsi:type="dcterms:W3CDTF">2016-04-29T11:53:00Z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