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c0a7" w14:paraId="2e0c0a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226935">
        <w:rPr>
          <w:rFonts w:hAnsi="Times New Roman" w:ascii="Times New Roman"/>
        </w:rPr>
        <w:t xml:space="preserve">                         </w:t>
      </w:r>
      <w:r w:rsidRPr="008F27CC">
        <w:rPr>
          <w:rFonts w:hAnsi="Times New Roman" w:ascii="Times New Roman"/>
        </w:rPr>
        <w:t xml:space="preserve">  </w:t>
      </w:r>
      <w:r w:rsidR="00EF0738">
        <w:rPr>
          <w:rFonts w:hAnsi="Times New Roman" w:ascii="Times New Roman"/>
        </w:rPr>
        <w:t>48. St-</w:t>
      </w:r>
      <w:r w:rsidR="004F3313">
        <w:rPr>
          <w:rFonts w:hAnsi="Times New Roman" w:ascii="Times New Roman"/>
        </w:rPr>
        <w:t>5391</w:t>
      </w:r>
      <w:r w:rsidRPr="008F27CC">
        <w:rPr>
          <w:rFonts w:hAnsi="Times New Roman" w:ascii="Times New Roman"/>
        </w:rPr>
        <w:t>/16</w:t>
      </w:r>
      <w:r w:rsidR="00226935">
        <w:rPr>
          <w:rFonts w:hAnsi="Times New Roman" w:ascii="Times New Roman"/>
        </w:rPr>
        <w:t>-14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226935" w:rsidP="00226935" w:rsidR="00D4710A" w:rsidRPr="008F27CC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226935" w:rsidR="00464385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F3313" w:rsidRPr="004F3313">
        <w:rPr>
          <w:rFonts w:hAnsi="Times New Roman" w:ascii="Times New Roman"/>
        </w:rPr>
        <w:t>GARFIELD d.o.o., Duga Resa, Nikole Tesle 8, OIB: 47457441114, MBS: 020003369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226935" w:rsidP="00226935" w:rsidR="0022693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4F3313" w:rsidRPr="004F3313">
        <w:rPr>
          <w:rFonts w:hAnsi="Times New Roman" w:ascii="Times New Roman"/>
        </w:rPr>
        <w:t>GARFIELD d.o.o., Duga Resa, Nikole Tesle 8, OIB: 47457441114, MBS: 020003369</w:t>
      </w:r>
      <w:r w:rsidR="00123017">
        <w:rPr>
          <w:rFonts w:hAnsi="Times New Roman" w:ascii="Times New Roman"/>
        </w:rPr>
        <w:t xml:space="preserve"> 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226935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4F3313" w:rsidRPr="004F3313">
        <w:rPr>
          <w:rFonts w:hAnsi="Times New Roman" w:ascii="Times New Roman"/>
        </w:rPr>
        <w:t>Rola Štefan</w:t>
      </w:r>
      <w:r w:rsidR="00123017" w:rsidRPr="00123017">
        <w:rPr>
          <w:rFonts w:hAnsi="Times New Roman" w:ascii="Times New Roman"/>
        </w:rPr>
        <w:t xml:space="preserve">, OIB: </w:t>
      </w:r>
      <w:r w:rsidR="004F3313" w:rsidRPr="004F3313">
        <w:rPr>
          <w:rFonts w:hAnsi="Times New Roman" w:ascii="Times New Roman"/>
        </w:rPr>
        <w:t>26698048809</w:t>
      </w:r>
      <w:r w:rsidR="00123017" w:rsidRPr="00123017">
        <w:rPr>
          <w:rFonts w:hAnsi="Times New Roman" w:ascii="Times New Roman"/>
        </w:rPr>
        <w:t xml:space="preserve">, </w:t>
      </w:r>
      <w:r w:rsidR="004F3313" w:rsidRPr="004F3313">
        <w:rPr>
          <w:rFonts w:hAnsi="Times New Roman" w:ascii="Times New Roman"/>
        </w:rPr>
        <w:t>Vlaška 95, Zagreb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4F3313" w:rsidRPr="004F3313">
        <w:rPr>
          <w:rFonts w:hAnsi="Times New Roman" w:ascii="Times New Roman"/>
        </w:rPr>
        <w:t>GARFIELD d.o.o., Duga Resa, Nikole Tesle 8, OIB: 47457441114, MBS: 020003369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4F3313" w:rsidRPr="004F3313">
        <w:rPr>
          <w:rFonts w:hAnsi="Times New Roman" w:ascii="Times New Roman"/>
        </w:rPr>
        <w:t>GARFIELD d.o.o., Duga Resa, Nikole Tesle 8, OIB: 47457441114, MBS: 020003369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91DEF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972BDC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A91DEF" w:rsidRPr="00A91DEF">
        <w:rPr>
          <w:rFonts w:hAnsi="Times New Roman" w:ascii="Times New Roman"/>
        </w:rPr>
        <w:t>GARFIELD d.o.o., Duga Resa, Nikole Tesle 8, OIB: 47457441114, MBS: 020003369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91DEF">
        <w:rPr>
          <w:rFonts w:hAnsi="Times New Roman" w:ascii="Times New Roman"/>
        </w:rPr>
        <w:t>0</w:t>
      </w:r>
      <w:r w:rsidR="00123017">
        <w:rPr>
          <w:rFonts w:hAnsi="Times New Roman" w:ascii="Times New Roman"/>
        </w:rPr>
        <w:t>3</w:t>
      </w:r>
      <w:r w:rsidR="00DC2885" w:rsidRPr="008F27CC">
        <w:rPr>
          <w:rFonts w:hAnsi="Times New Roman" w:ascii="Times New Roman"/>
        </w:rPr>
        <w:t xml:space="preserve">. </w:t>
      </w:r>
      <w:r w:rsidR="00123017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91DEF">
        <w:rPr>
          <w:rFonts w:hAnsi="Times New Roman" w:ascii="Times New Roman"/>
        </w:rPr>
        <w:t>19.035,98</w:t>
      </w:r>
      <w:r w:rsidR="00123017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A91DEF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91DEF">
        <w:rPr>
          <w:rFonts w:hAnsi="Times New Roman" w:ascii="Times New Roman"/>
        </w:rPr>
        <w:t>23</w:t>
      </w:r>
      <w:r w:rsidR="00CC1769">
        <w:rPr>
          <w:rFonts w:hAnsi="Times New Roman" w:ascii="Times New Roman"/>
        </w:rPr>
        <w:t xml:space="preserve">. </w:t>
      </w:r>
      <w:r w:rsidR="00A91DEF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91DEF">
        <w:rPr>
          <w:rFonts w:hAnsi="Times New Roman" w:ascii="Times New Roman"/>
        </w:rPr>
        <w:t>08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A91DEF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A91DEF">
        <w:rPr>
          <w:rFonts w:hAnsi="Times New Roman" w:ascii="Times New Roman"/>
        </w:rPr>
        <w:t>25</w:t>
      </w:r>
      <w:r w:rsidR="00DE0F07">
        <w:rPr>
          <w:rFonts w:hAnsi="Times New Roman" w:ascii="Times New Roman"/>
        </w:rPr>
        <w:t>.0</w:t>
      </w:r>
      <w:r w:rsidR="00A91DEF">
        <w:rPr>
          <w:rFonts w:hAnsi="Times New Roman" w:ascii="Times New Roman"/>
        </w:rPr>
        <w:t>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91DEF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A91DEF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178A2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178A2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FD7308">
        <w:rPr>
          <w:rFonts w:hAnsi="Times New Roman" w:ascii="Times New Roman"/>
        </w:rPr>
        <w:t>,v.r.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D7308" w:rsidP="00FD7308" w:rsidR="00F748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D7308" w:rsidP="00FD7308" w:rsidR="00FD73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FD7308" w:rsidP="00FD7308" w:rsidR="00FD7308" w:rsidRPr="00FD73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sectPr w:rsidSect="006A3D35" w:rsidR="00FD7308" w:rsidRPr="00FD730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F5F" w:rsidR="00DF4F5F">
      <w:r>
        <w:separator/>
      </w:r>
    </w:p>
  </w:endnote>
  <w:endnote w:id="0" w:type="continuationSeparator">
    <w:p w:rsidRDefault="00DF4F5F" w:rsidR="00DF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F5F" w:rsidR="00DF4F5F">
      <w:r>
        <w:separator/>
      </w:r>
    </w:p>
  </w:footnote>
  <w:footnote w:id="0" w:type="continuationSeparator">
    <w:p w:rsidRDefault="00DF4F5F" w:rsidR="00DF4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3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F3313">
      <w:rPr>
        <w:rFonts w:hAnsi="Times New Roman" w:ascii="Times New Roman"/>
      </w:rPr>
      <w:t>5391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226935">
      <w:rPr>
        <w:rFonts w:hAnsi="Times New Roman" w:ascii="Times New Roman"/>
      </w:rPr>
      <w:t>-14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935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DF4F5F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7489C"/>
    <w:rsid w:val="00F97CAD"/>
    <w:rsid w:val="00FB1C9C"/>
    <w:rsid w:val="00FC3737"/>
    <w:rsid w:val="00FC40FF"/>
    <w:rsid w:val="00FC553E"/>
    <w:rsid w:val="00FD7308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5391</izvorni_sadrzaj>
    <derivirana_varijabla naziv="DomainObject.Predmet.Broj_1">5391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St-5391/2016</izvorni_sadrzaj>
    <derivirana_varijabla naziv="DomainObject.Predmet.OznakaBroj_1">St-5391/2016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GARFIELD d.o.o. za ugostiteljstvo, trgovinu i usluge zastupanog po punomoćniku Silvija Mihalić</izvorni_sadrzaj>
    <derivirana_varijabla naziv="DomainObject.Predmet.ProtustrankaFormated_1">  GARFIELD d.o.o. za ugostiteljstvo, trgovinu i usluge zastupanog po punomoćniku Silvija Mihalić</derivirana_varijabla>
  </DomainObject.Predmet.ProtustrankaFormated>
  <DomainObject.Predmet.ProtustrankaFormatedOIB>
    <izvorni_sadrzaj>  GARFIELD d.o.o. za ugostiteljstvo, trgovinu i usluge, OIB 47457441114 zastupanog po punomoćniku Silvija Mihalić</izvorni_sadrzaj>
    <derivirana_varijabla naziv="DomainObject.Predmet.ProtustrankaFormatedOIB_1">  GARFIELD d.o.o. za ugostiteljstvo, trgovinu i usluge, OIB 47457441114 zastupanog po punomoćniku Silvija Mihalić</derivirana_varijabla>
  </DomainObject.Predmet.ProtustrankaFormatedOIB>
  <DomainObject.Predmet.ProtustrankaFormatedWithAdress>
    <izvorni_sadrzaj> GARFIELD d.o.o. za ugostiteljstvo, trgovinu i usluge, Josefa Jeruzalema 1A, 47250 Duga Resa zastupanog po punomoćniku Silvija Mihalić</izvorni_sadrzaj>
    <derivirana_varijabla naziv="DomainObject.Predmet.ProtustrankaFormatedWithAdress_1"> GARFIELD d.o.o. za ugostiteljstvo, trgovinu i usluge, Josefa Jeruzalema 1A, 47250 Duga Resa zastupanog po punomoćniku Silvija Mihalić</derivirana_varijabla>
  </DomainObject.Predmet.ProtustrankaFormatedWithAdress>
  <DomainObject.Predmet.ProtustrankaFormatedWithAdressOIB>
    <izvorni_sadrzaj> GARFIELD d.o.o. za ugostiteljstvo, trgovinu i usluge, OIB 47457441114, Josefa Jeruzalema 1A, 47250 Duga Resa zastupanog po punomoćniku Silvija Mihalić</izvorni_sadrzaj>
    <derivirana_varijabla naziv="DomainObject.Predmet.ProtustrankaFormatedWithAdressOIB_1"> GARFIELD d.o.o. za ugostiteljstvo, trgovinu i usluge, OIB 47457441114, Josefa Jeruzalema 1A, 47250 Duga Resa zastupanog po punomoćniku Silvija Mihalić</derivirana_varijabla>
  </DomainObject.Predmet.ProtustrankaFormatedWithAdressOIB>
  <DomainObject.Predmet.ProtustrankaWithAdress>
    <izvorni_sadrzaj>GARFIELD d.o.o. za ugostiteljstvo, trgovinu i usluge Josefa Jeruzalema 1A, 47250 Duga Resa</izvorni_sadrzaj>
    <derivirana_varijabla naziv="DomainObject.Predmet.ProtustrankaWithAdress_1">GARFIELD d.o.o. za ugostiteljstvo, trgovinu i usluge Josefa Jeruzalema 1A, 47250 Duga Resa</derivirana_varijabla>
  </DomainObject.Predmet.ProtustrankaWithAdress>
  <DomainObject.Predmet.ProtustrankaWithAdressOIB>
    <izvorni_sadrzaj>GARFIELD d.o.o. za ugostiteljstvo, trgovinu i usluge, OIB 47457441114, Josefa Jeruzalema 1A, 47250 Duga Resa</izvorni_sadrzaj>
    <derivirana_varijabla naziv="DomainObject.Predmet.ProtustrankaWithAdressOIB_1">GARFIELD d.o.o. za ugostiteljstvo, trgovinu i usluge, OIB 47457441114, Josefa Jeruzalema 1A, 47250 Duga Resa</derivirana_varijabla>
  </DomainObject.Predmet.ProtustrankaWithAdressOIB>
  <DomainObject.Predmet.ProtustrankaNazivFormated>
    <izvorni_sadrzaj>GARFIELD d.o.o. za ugostiteljstvo, trgovinu i usluge</izvorni_sadrzaj>
    <derivirana_varijabla naziv="DomainObject.Predmet.ProtustrankaNazivFormated_1">GARFIELD d.o.o. za ugostiteljstvo, trgovinu i usluge</derivirana_varijabla>
  </DomainObject.Predmet.ProtustrankaNazivFormated>
  <DomainObject.Predmet.ProtustrankaNazivFormatedOIB>
    <izvorni_sadrzaj>GARFIELD d.o.o. za ugostiteljstvo, trgovinu i usluge, OIB 47457441114</izvorni_sadrzaj>
    <derivirana_varijabla naziv="DomainObject.Predmet.ProtustrankaNazivFormatedOIB_1">GARFIELD d.o.o. za ugostiteljstvo, trgovinu i usluge, OIB 47457441114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GARFIELD d.o.o. za ugostiteljstvo, trgovinu i usluge zastupanog po punomoćniku Silvija Mihalić</item>
    </izvorni_sadrzaj>
    <derivirana_varijabla naziv="DomainObject.Predmet.ProtuStrankaListFormated_1">
      <item>GARFIELD d.o.o. za ugostiteljstvo, trgovinu i usluge zastupanog po punomoćniku Silvija Mihalić</item>
    </derivirana_varijabla>
  </DomainObject.Predmet.ProtuStrankaListFormated>
  <DomainObject.Predmet.ProtuStrankaListFormatedOIB>
    <izvorni_sadrzaj>
      <item>GARFIELD d.o.o. za ugostiteljstvo, trgovinu i usluge, OIB 47457441114 zastupanog po punomoćniku Silvija Mihalić</item>
    </izvorni_sadrzaj>
    <derivirana_varijabla naziv="DomainObject.Predmet.ProtuStrankaListFormatedOIB_1">
      <item>GARFIELD d.o.o. za ugostiteljstvo, trgovinu i usluge, OIB 47457441114 zastupanog po punomoćniku Silvija Mihalić</item>
    </derivirana_varijabla>
  </DomainObject.Predmet.ProtuStrankaListFormatedOIB>
  <DomainObject.Predmet.ProtuStrankaListFormatedWithAdress>
    <izvorni_sadrzaj>
      <item>GARFIELD d.o.o. za ugostiteljstvo, trgovinu i usluge, Josefa Jeruzalema 1A, 47250 Duga Resa zastupanog po punomoćniku Silvija Mihalić</item>
    </izvorni_sadrzaj>
    <derivirana_varijabla naziv="DomainObject.Predmet.ProtuStrankaListFormatedWithAdress_1">
      <item>GARFIELD d.o.o. za ugostiteljstvo, trgovinu i usluge, Josefa Jeruzalema 1A, 47250 Duga Resa zastupanog po punomoćniku Silvija Mihalić</item>
    </derivirana_varijabla>
  </DomainObject.Predmet.ProtuStrankaListFormatedWithAdress>
  <DomainObject.Predmet.ProtuStrankaListFormatedWithAdressOIB>
    <izvorni_sadrzaj>
      <item>GARFIELD d.o.o. za ugostiteljstvo, trgovinu i usluge, OIB 47457441114, Josefa Jeruzalema 1A, 47250 Duga Resa zastupanog po punomoćniku Silvija Mihalić</item>
    </izvorni_sadrzaj>
    <derivirana_varijabla naziv="DomainObject.Predmet.ProtuStrankaListFormatedWithAdressOIB_1">
      <item>GARFIELD d.o.o. za ugostiteljstvo, trgovinu i usluge, OIB 47457441114, Josefa Jeruzalema 1A, 47250 Duga Resa zastupanog po punomoćniku Silvija Mihalić</item>
    </derivirana_varijabla>
  </DomainObject.Predmet.ProtuStrankaListFormatedWithAdressOIB>
  <DomainObject.Predmet.ProtuStrankaListNazivFormated>
    <izvorni_sadrzaj>
      <item>GARFIELD d.o.o. za ugostiteljstvo, trgovinu i usluge</item>
    </izvorni_sadrzaj>
    <derivirana_varijabla naziv="DomainObject.Predmet.ProtuStrankaListNazivFormated_1">
      <item>GARFIELD d.o.o. za ugostiteljstvo, trgovinu i usluge</item>
    </derivirana_varijabla>
  </DomainObject.Predmet.ProtuStrankaListNazivFormated>
  <DomainObject.Predmet.ProtuStrankaListNazivFormatedOIB>
    <izvorni_sadrzaj>
      <item>GARFIELD d.o.o. za ugostiteljstvo, trgovinu i usluge, OIB 47457441114</item>
    </izvorni_sadrzaj>
    <derivirana_varijabla naziv="DomainObject.Predmet.ProtuStrankaListNazivFormatedOIB_1">
      <item>GARFIELD d.o.o. za ugostiteljstvo, trgovinu i usluge, OIB 47457441114</item>
    </derivirana_varijabla>
  </DomainObject.Predmet.ProtuStrankaListNazivFormatedOIB>
  <DomainObject.Predmet.OstaliListFormated>
    <izvorni_sadrzaj>
      <item>Silvija Mihalić punomoćnik sudionika u postupku GARFIELD d.o.o. za ugostiteljstvo, trgovinu i usluge</item>
    </izvorni_sadrzaj>
    <derivirana_varijabla naziv="DomainObject.Predmet.OstaliListFormated_1">
      <item>Silvija Mihalić punomoćnik sudionika u postupku GARFIELD d.o.o. za ugostiteljstvo, trgovinu i usluge</item>
    </derivirana_varijabla>
  </DomainObject.Predmet.OstaliListFormated>
  <DomainObject.Predmet.OstaliListFormatedOIB>
    <izvorni_sadrzaj>
      <item>Silvija Mihalić, OIB 37524490184 punomoćnik sudionika u postupku GARFIELD d.o.o. za ugostiteljstvo, trgovinu i usluge</item>
    </izvorni_sadrzaj>
    <derivirana_varijabla naziv="DomainObject.Predmet.OstaliListFormatedOIB_1">
      <item>Silvija Mihalić, OIB 37524490184 punomoćnik sudionika u postupku GARFIELD d.o.o. za ugostiteljstvo, trgovinu i usluge</item>
    </derivirana_varijabla>
  </DomainObject.Predmet.OstaliListFormatedOIB>
  <DomainObject.Predmet.OstaliListFormatedWithAdress>
    <izvorni_sadrzaj>
      <item>Silvija Mihalić, Nikole Tesle 8, 47250 Duga Resa punomoćnik sudionika u postupku GARFIELD d.o.o. za ugostiteljstvo, trgovinu i usluge</item>
    </izvorni_sadrzaj>
    <derivirana_varijabla naziv="DomainObject.Predmet.OstaliListFormatedWithAdress_1">
      <item>Silvija Mihalić, Nikole Tesle 8, 47250 Duga Resa punomoćnik sudionika u postupku GARFIELD d.o.o. za ugostiteljstvo, trgovinu i usluge</item>
    </derivirana_varijabla>
  </DomainObject.Predmet.OstaliListFormatedWithAdress>
  <DomainObject.Predmet.OstaliListFormatedWithAdressOIB>
    <izvorni_sadrzaj>
      <item>Silvija Mihalić, OIB 37524490184, Nikole Tesle 8, 47250 Duga Resa punomoćnik sudionika u postupku GARFIELD d.o.o. za ugostiteljstvo, trgovinu i usluge</item>
    </izvorni_sadrzaj>
    <derivirana_varijabla naziv="DomainObject.Predmet.OstaliListFormatedWithAdressOIB_1">
      <item>Silvija Mihalić, OIB 37524490184, Nikole Tesle 8, 47250 Duga Resa punomoćnik sudionika u postupku GARFIELD d.o.o. za ugostiteljstvo, trgovinu i usluge</item>
    </derivirana_varijabla>
  </DomainObject.Predmet.OstaliListFormatedWithAdressOIB>
  <DomainObject.Predmet.OstaliListNazivFormated>
    <izvorni_sadrzaj>
      <item>Silvija Mihalić</item>
    </izvorni_sadrzaj>
    <derivirana_varijabla naziv="DomainObject.Predmet.OstaliListNazivFormated_1">
      <item>Silvija Mihalić</item>
    </derivirana_varijabla>
  </DomainObject.Predmet.OstaliListNazivFormated>
  <DomainObject.Predmet.OstaliListNazivFormatedOIB>
    <izvorni_sadrzaj>
      <item>Silvija Mihalić, OIB 37524490184</item>
    </izvorni_sadrzaj>
    <derivirana_varijabla naziv="DomainObject.Predmet.OstaliListNazivFormatedOIB_1">
      <item>Silvija Mihalić, OIB 37524490184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GARFIELD d.o.o. za ugostiteljstvo, trgovinu i usluge</izvorni_sadrzaj>
    <derivirana_varijabla naziv="DomainObject.Predmet.ProtustrankaIDrugi_1">GARFIELD d.o.o. za ugostiteljstvo,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GARFIELD d.o.o. za ugostiteljstvo, trgovinu i usluge, OIB 47457441114, Josefa Jeruzalema 1A, 47250 Duga Resa</izvorni_sadrzaj>
    <derivirana_varijabla naziv="DomainObject.Predmet.ProtustrankaIDrugiAdressOIB_1">GARFIELD d.o.o. za ugostiteljstvo, trgovinu i usluge, OIB 47457441114, Josefa Jeruzalema 1A,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GARFIELD d.o.o. za ugostiteljstvo, trgovinu i usluge</item>
      <item>Silvija Mihalić</item>
    </izvorni_sadrzaj>
    <derivirana_varijabla naziv="DomainObject.Predmet.SudioniciListNaziv_1">
      <item>FINA regionalni centar Zagreb, podružnica Karlovac</item>
      <item>GARFIELD d.o.o. za ugostiteljstvo, trgovinu i usluge</item>
      <item>Silvija Mihalić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GARFIELD d.o.o. za ugostiteljstvo, trgovinu i usluge, OIB 47457441114, Josefa Jeruzalema 1A,47250 Duga Resa</item>
      <item>Silvija Mihalić, OIB 37524490184, Nikole Tesle 8,47250 Duga Resa</item>
    </izvorni_sadrzaj>
    <derivirana_varijabla naziv="DomainObject.Predmet.SudioniciListAdressOIB_1">
      <item>FINA regionalni centar Zagreb, podružnica Karlovac, OIB 85821130368, Vitezovićeva 1,47000 Karlovac</item>
      <item>GARFIELD d.o.o. za ugostiteljstvo, trgovinu i usluge, OIB 47457441114, Josefa Jeruzalema 1A,47250 Duga Resa</item>
      <item>Silvija Mihalić, OIB 37524490184, Nikole Tesle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47457441114</item>
      <item>, OIB 37524490184</item>
    </izvorni_sadrzaj>
    <derivirana_varijabla naziv="DomainObject.Predmet.SudioniciListNazivOIB_1">
      <item>, OIB 85821130368</item>
      <item>, OIB 47457441114</item>
      <item>, OIB 37524490184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72D79-B7C3-43FE-BCD0-ECD70D19C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4329</properties:Characters>
  <properties:Lines>102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2017-07-21T09:36:00Z</dcterms:created>
  <dc:creator>x</dc:creator>
  <cp:lastModifiedBy>Zlatka Plivelić</cp:lastModifiedBy>
  <cp:lastPrinted>2017-01-31T09:15:00Z</cp:lastPrinted>
  <dcterms:modified xmlns:xsi="http://www.w3.org/2001/XMLSchema-instance" xsi:type="dcterms:W3CDTF">2017-07-21T09:43:00Z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