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c4a529" w14:paraId="1c4a52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AD34D4">
              <w:t>2 St-15/2017-30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</w:t>
      </w:r>
      <w:proofErr w:type="spellStart"/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 nagodbe povodom prijedloga dužnika GENUS d.o.o., Varaždin, Ivana Kukuljevića 6, OIB: 53374719414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dana 1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radi glasovanja o planu financijskog restrukturiranja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12,40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ročište se putem objave ovog rješenja na e-oglasnoj ploči suda pozivaju:</w:t>
      </w:r>
    </w:p>
    <w:p w:rsidRDefault="00B22C36" w:rsidP="00035A5D" w:rsidR="00B22C3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C36" w:rsidP="00B22C36" w:rsidR="00B22C36" w:rsidRPr="00B22C36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GENUS d.o.o., Varaždin, Ivana Kukuljevića 6</w:t>
      </w:r>
    </w:p>
    <w:p w:rsidRDefault="00B22C36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povjerenik Sven Pirker, Varaždin, Trg kralja Tomislava 2</w:t>
      </w:r>
    </w:p>
    <w:p w:rsidRDefault="00B22C36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vjerovnici</w:t>
      </w:r>
    </w:p>
    <w:p w:rsidRDefault="00035A5D" w:rsidP="00B22C36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B22C36" w:rsidR="00B22C3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22C3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Bubaš, v.r.</w:t>
      </w:r>
    </w:p>
    <w:p w:rsidRDefault="00B22C36" w:rsidP="009A48E5" w:rsidR="00B22C3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C36" w:rsidP="009A48E5" w:rsidR="00B22C3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D34D4">
      <w:rPr>
        <w:rFonts w:hAnsi="Times New Roman" w:ascii="Times New Roman"/>
        <w:noProof/>
        <w:sz w:val="24"/>
        <w:szCs w:val="24"/>
      </w:rPr>
      <w:t>Poslovni broj: 2 St-15/2017-30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22C3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D34D4"/>
    <w:rsid w:val="00AF28D9"/>
    <w:rsid w:val="00B00B9A"/>
    <w:rsid w:val="00B22C36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4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4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St-15/2017-30</izvorni_sadrzaj>
    <derivirana_varijabla naziv="DomainObject.Oznaka_1">St-15/2017-30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usluge; J&amp;T banka d.d.</izvorni_sadrzaj>
    <derivirana_varijabla naziv="DomainObject.Predmet.StrankaFormated_1">  Genus društvo s ograničenom odgovornošću za usluge; J&amp;T banka d.d.</derivirana_varijabla>
  </DomainObject.Predmet.StrankaFormated>
  <DomainObject.Predmet.StrankaFormatedOIB>
    <izvorni_sadrzaj>  Genus društvo s ograničenom odgovornošću za usluge, OIB 53374719414; J&amp;T banka d.d., OIB 38182927268</izvorni_sadrzaj>
    <derivirana_varijabla naziv="DomainObject.Predmet.StrankaFormatedOIB_1">  Genus društvo s ograničenom odgovornošću za usluge, OIB 53374719414; J&amp;T banka d.d., OIB 38182927268</derivirana_varijabla>
  </DomainObject.Predmet.StrankaFormatedOIB>
  <DomainObject.Predmet.StrankaFormatedWithAdress>
    <izvorni_sadrzaj> Genus društvo s ograničenom odgovornošću za usluge, Ivana Kukuljevića 6, 42000 Varaždin; J&amp;T banka d.d., Aleja Kralja Zvonimira 1, 42000 Varaždin</izvorni_sadrzaj>
    <derivirana_varijabla naziv="DomainObject.Predmet.StrankaFormatedWithAdress_1"> Genus društvo s ograničenom odgovornošću za usluge, Ivana Kukuljevića 6, 42000 Varaždin; J&amp;T banka d.d., Aleja Kralja Zvonimira 1, 42000 Varaždin</derivirana_varijabla>
  </DomainObject.Predmet.StrankaFormatedWithAdress>
  <DomainObject.Predmet.StrankaFormatedWithAdressOIB>
    <izvorni_sadrzaj> Genus društvo s ograničenom odgovornošću za usluge, OIB 53374719414, Ivana Kukuljevića 6, 42000 Varaždin; J&amp;T banka d.d., OIB 38182927268, Aleja Kralja Zvonimira 1, 42000 Varaždin</izvorni_sadrzaj>
    <derivirana_varijabla naziv="DomainObject.Predmet.StrankaFormatedWithAdressOIB_1"> Genus društvo s ograničenom odgovornošću za usluge, OIB 53374719414, Ivana Kukuljevića 6, 42000 Varaždin; J&amp;T banka d.d., OIB 38182927268, Aleja Kralja Zvonimira 1, 42000 Varaždin</derivirana_varijabla>
  </DomainObject.Predmet.StrankaFormatedWithAdressOIB>
  <DomainObject.Predmet.StrankaWithAdress>
    <izvorni_sadrzaj>Genus društvo s ograničenom odgovornošću za usluge Ivana Kukuljevića 6,42000 Varaždin,J&amp;T banka d.d. Aleja Kralja Zvonimira 1,42000 Varaždin</izvorni_sadrzaj>
    <derivirana_varijabla naziv="DomainObject.Predmet.StrankaWithAdress_1">Genus društvo s ograničenom odgovornošću za usluge Ivana Kukuljevića 6,42000 Varaždin,J&amp;T banka d.d. Aleja Kralja Zvonimira 1,42000 Varaždin</derivirana_varijabla>
  </DomainObject.Predmet.StrankaWithAdress>
  <DomainObject.Predmet.StrankaWithAdressOIB>
    <izvorni_sadrzaj>Genus društvo s ograničenom odgovornošću za usluge, OIB 53374719414, Ivana Kukuljevića 6,42000 Varaždin,J&amp;T banka d.d., OIB 38182927268, Aleja Kralja Zvonimira 1,42000 Varaždin</izvorni_sadrzaj>
    <derivirana_varijabla naziv="DomainObject.Predmet.StrankaWithAdressOIB_1">Genus društvo s ograničenom odgovornošću za usluge, OIB 53374719414, Ivana Kukuljevića 6,42000 Varaždin,J&amp;T banka d.d., OIB 38182927268, Aleja Kralja Zvonimira 1,42000 Varaždin</derivirana_varijabla>
  </DomainObject.Predmet.StrankaWithAdressOIB>
  <DomainObject.Predmet.StrankaNazivFormated>
    <izvorni_sadrzaj>Genus društvo s ograničenom odgovornošću za usluge,J&amp;T banka d.d.</izvorni_sadrzaj>
    <derivirana_varijabla naziv="DomainObject.Predmet.StrankaNazivFormated_1">Genus društvo s ograničenom odgovornošću za usluge,J&amp;T banka d.d.</derivirana_varijabla>
  </DomainObject.Predmet.StrankaNazivFormated>
  <DomainObject.Predmet.StrankaNazivFormatedOIB>
    <izvorni_sadrzaj>Genus društvo s ograničenom odgovornošću za usluge, OIB 53374719414,J&amp;T banka d.d., OIB 38182927268</izvorni_sadrzaj>
    <derivirana_varijabla naziv="DomainObject.Predmet.StrankaNazivFormatedOIB_1">Genus društvo s ograničenom odgovornošću za usluge, OIB 53374719414,J&amp;T banka d.d., OIB 38182927268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Genus društvo s ograničenom odgovornošću za usluge</item>
      <item>J&amp;T banka d.d.</item>
    </izvorni_sadrzaj>
    <derivirana_varijabla naziv="DomainObject.Predmet.StrankaListFormated_1">
      <item>Genus društvo s ograničenom odgovornošću za usluge</item>
      <item>J&amp;T banka d.d.</item>
    </derivirana_varijabla>
  </DomainObject.Predmet.StrankaListFormated>
  <DomainObject.Predmet.StrankaListFormatedOIB>
    <izvorni_sadrzaj>
      <item>Genus društvo s ograničenom odgovornošću za usluge, OIB 53374719414</item>
      <item>J&amp;T banka d.d., OIB 38182927268</item>
    </izvorni_sadrzaj>
    <derivirana_varijabla naziv="DomainObject.Predmet.StrankaListFormatedOIB_1">
      <item>Genus društvo s ograničenom odgovornošću za usluge, OIB 53374719414</item>
      <item>J&amp;T banka d.d., OIB 38182927268</item>
    </derivirana_varijabla>
  </DomainObject.Predmet.StrankaListFormatedOIB>
  <DomainObject.Predmet.StrankaListFormatedWithAdress>
    <izvorni_sadrzaj>
      <item>Genus društvo s ograničenom odgovornošću za usluge, Ivana Kukuljevića 6, 42000 Varaždin</item>
      <item>J&amp;T banka d.d., Aleja Kralja Zvonimira 1, 42000 Varaždin</item>
    </izvorni_sadrzaj>
    <derivirana_varijabla naziv="DomainObject.Predmet.StrankaListFormatedWithAdress_1">
      <item>Genus društvo s ograničenom odgovornošću za usluge, Ivana Kukuljevića 6, 42000 Varaždin</item>
      <item>J&amp;T banka d.d., Aleja Kralja Zvonimira 1,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  <item>J&amp;T banka d.d., OIB 38182927268, Aleja Kralja Zvonimira 1, 42000 Varaždin</item>
    </izvorni_sadrzaj>
    <derivirana_varijabla naziv="DomainObject.Predmet.StrankaListFormatedWithAdressOIB_1">
      <item>Genus društvo s ograničenom odgovornošću za usluge, OIB 53374719414, Ivana Kukuljevića 6, 42000 Varaždin</item>
      <item>J&amp;T banka d.d., OIB 38182927268, Aleja Kralja Zvonimira 1, 42000 Varaždin</item>
    </derivirana_varijabla>
  </DomainObject.Predmet.StrankaListFormatedWithAdressOIB>
  <DomainObject.Predmet.StrankaListNazivFormated>
    <izvorni_sadrzaj>
      <item>Genus društvo s ograničenom odgovornošću za usluge</item>
      <item>J&amp;T banka d.d.</item>
    </izvorni_sadrzaj>
    <derivirana_varijabla naziv="DomainObject.Predmet.StrankaListNazivFormated_1">
      <item>Genus društvo s ograničenom odgovornošću za usluge</item>
      <item>J&amp;T banka d.d.</item>
    </derivirana_varijabla>
  </DomainObject.Predmet.StrankaListNazivFormated>
  <DomainObject.Predmet.StrankaListNazivFormatedOIB>
    <izvorni_sadrzaj>
      <item>Genus društvo s ograničenom odgovornošću za usluge, OIB 53374719414</item>
      <item>J&amp;T banka d.d., OIB 38182927268</item>
    </izvorni_sadrzaj>
    <derivirana_varijabla naziv="DomainObject.Predmet.StrankaListNazivFormatedOIB_1">
      <item>Genus društvo s ograničenom odgovornošću za usluge, OIB 53374719414</item>
      <item>J&amp;T banka d.d., OIB 38182927268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Kutnjak</item>
      <item>Antun Kutnjak</item>
      <item>Pavle Fellner</item>
    </izvorni_sadrzaj>
    <derivirana_varijabla naziv="DomainObject.Predmet.OstaliListFormated_1">
      <item>Ana Kutnjak</item>
      <item>Antun Kutnjak</item>
      <item>Pavle Fellner</item>
    </derivirana_varijabla>
  </DomainObject.Predmet.OstaliListFormated>
  <DomainObject.Predmet.OstaliListFormatedOIB>
    <izvorni_sadrzaj>
      <item>Ana Kutnjak, OIB 16770862020</item>
      <item>Antun Kutnjak, OIB 52396605036</item>
      <item>Pavle Fellner, OIB 66210646862</item>
    </izvorni_sadrzaj>
    <derivirana_varijabla naziv="DomainObject.Predmet.OstaliListFormatedOIB_1">
      <item>Ana Kutnjak, OIB 16770862020</item>
      <item>Antun Kutnjak, OIB 52396605036</item>
      <item>Pavle Fellner, OIB 66210646862</item>
    </derivirana_varijabla>
  </DomainObject.Predmet.OstaliListFormatedOIB>
  <DomainObject.Predmet.OstaliListFormatedWithAdress>
    <izvorni_sadrzaj>
      <item>Ana Kutnjak, Ivanečka 12, 42000 Varaždin</item>
      <item>Antun Kutnjak, Ivanečka 12, 42000 Varaždin</item>
      <item>Pavle Fellner, Jurišićeva 1A, 10000 Zagreb</item>
    </izvorni_sadrzaj>
    <derivirana_varijabla naziv="DomainObject.Predmet.OstaliListFormatedWithAdress_1">
      <item>Ana Kutnjak, Ivanečka 12, 42000 Varaždin</item>
      <item>Antun Kutnjak, Ivanečka 12, 42000 Varaždin</item>
      <item>Pavle Fellner, Jurišićeva 1A, 10000 Zagreb</item>
    </derivirana_varijabla>
  </DomainObject.Predmet.OstaliListFormatedWithAdress>
  <DomainObject.Predmet.OstaliListFormatedWithAdressOIB>
    <izvorni_sadrzaj>
      <item>Ana Kutnjak, OIB 16770862020, Ivanečka 12, 42000 Varaždin</item>
      <item>Antun Kutnjak, OIB 52396605036, Ivanečka 12, 42000 Varaždin</item>
      <item>Pavle Fellner, OIB 66210646862, Jurišićeva 1A, 10000 Zagreb</item>
    </izvorni_sadrzaj>
    <derivirana_varijabla naziv="DomainObject.Predmet.OstaliListFormatedWithAdressOIB_1">
      <item>Ana Kutnjak, OIB 16770862020, Ivanečka 12, 42000 Varaždin</item>
      <item>Antun Kutnjak, OIB 52396605036, Ivanečka 12, 42000 Varaždin</item>
      <item>Pavle Fellner, OIB 66210646862, Jurišićeva 1A, 10000 Zagreb</item>
    </derivirana_varijabla>
  </DomainObject.Predmet.OstaliListFormatedWithAdressOIB>
  <DomainObject.Predmet.OstaliListNazivFormated>
    <izvorni_sadrzaj>
      <item>Ana Kutnjak</item>
      <item>Antun Kutnjak</item>
      <item>Pavle Fellner</item>
    </izvorni_sadrzaj>
    <derivirana_varijabla naziv="DomainObject.Predmet.OstaliListNazivFormated_1">
      <item>Ana Kutnjak</item>
      <item>Antun Kutnjak</item>
      <item>Pavle Fellner</item>
    </derivirana_varijabla>
  </DomainObject.Predmet.OstaliListNazivFormated>
  <DomainObject.Predmet.OstaliListNazivFormatedOIB>
    <izvorni_sadrzaj>
      <item>Ana Kutnjak, OIB 16770862020</item>
      <item>Antun Kutnjak, OIB 52396605036</item>
      <item>Pavle Fellner, OIB 66210646862</item>
    </izvorni_sadrzaj>
    <derivirana_varijabla naziv="DomainObject.Predmet.OstaliListNazivFormatedOIB_1">
      <item>Ana Kutnjak, OIB 16770862020</item>
      <item>Antun Kutnjak, OIB 52396605036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St-15/2017-30</izvorni_sadrzaj>
    <derivirana_varijabla naziv="DomainObject.PoslovniBrojDokumenta_1">St-15/2017-30</derivirana_varijabla>
  </DomainObject.PoslovniBrojDokumenta>
  <DomainObject.Predmet.StrankaIDrugi>
    <izvorni_sadrzaj>Genus društvo s ograničenom odgovornošću za usluge i dr.</izvorni_sadrzaj>
    <derivirana_varijabla naziv="DomainObject.Predmet.StrankaIDrugi_1">Genus društvo s ograničenom odgovornošću za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 i dr.</izvorni_sadrzaj>
    <derivirana_varijabla naziv="DomainObject.Predmet.StrankaIDrugiAdressOIB_1">Genus društvo s ograničenom odgovornošću za usluge, OIB 53374719414, Ivana Kukuljevića 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  <item>Ana Kutnjak</item>
      <item>Antun Kutnjak</item>
      <item>Pavle Fellner</item>
      <item>J&amp;T banka d.d.</item>
    </izvorni_sadrzaj>
    <derivirana_varijabla naziv="DomainObject.Predmet.SudioniciListNaziv_1">
      <item>Genus društvo s ograničenom odgovornošću za usluge</item>
      <item>Ana Kutnjak</item>
      <item>Antun Kutnjak</item>
      <item>Pavle Fellner</item>
      <item>J&amp;T banka d.d.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  <item>Pavle Fellner, OIB 66210646862, Jurišićeva 1A,10000 Zagreb</item>
      <item>J&amp;T banka d.d., OIB 38182927268, Aleja Kralja Zvonimira 1,42000 Varaždin</item>
    </izvorni_sadrzaj>
    <derivirana_varijabla naziv="DomainObject.Predmet.SudioniciListAdressOIB_1"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  <item>Pavle Fellner, OIB 66210646862, Jurišićeva 1A,10000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53374719414</item>
      <item>, OIB 16770862020</item>
      <item>, OIB 52396605036</item>
      <item>, OIB 66210646862</item>
      <item>, OIB 38182927268</item>
    </izvorni_sadrzaj>
    <derivirana_varijabla naziv="DomainObject.Predmet.SudioniciListNazivOIB_1">
      <item>, OIB 53374719414</item>
      <item>, OIB 16770862020</item>
      <item>, OIB 52396605036</item>
      <item>, OIB 66210646862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59664-B82C-42FB-8721-FADBD491B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898</properties:Characters>
  <properties:Lines>47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2017-10-11T11:35:00Z</cp:lastPrinted>
  <dcterms:modified xmlns:xsi="http://www.w3.org/2001/XMLSchema-instance" xsi:type="dcterms:W3CDTF">2017-10-11T11:35:00Z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St-15/2017-30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