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cea9" w14:paraId="20bcea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4D95" w:rsidP="00604D95" w:rsidR="00604D95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St-1359/2016-2.</w:t>
      </w:r>
    </w:p>
    <w:p w:rsidRDefault="00604D95" w:rsidP="00604D95" w:rsidR="00604D95">
      <w:pPr>
        <w:jc w:val="center"/>
        <w:rPr>
          <w:rFonts w:cs="Arial" w:hAnsi="Arial" w:ascii="Arial"/>
          <w:b/>
          <w:noProof/>
        </w:rPr>
      </w:pPr>
    </w:p>
    <w:p w:rsidRDefault="00604D95" w:rsidP="00604D95" w:rsidR="00604D95">
      <w:pPr>
        <w:jc w:val="center"/>
        <w:rPr>
          <w:rFonts w:cs="Arial" w:hAnsi="Arial" w:ascii="Arial"/>
          <w:b/>
          <w:noProof/>
        </w:rPr>
      </w:pPr>
    </w:p>
    <w:p w:rsidRDefault="00604D95" w:rsidP="00604D95" w:rsidR="00604D9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04D95" w:rsidP="00604D95" w:rsidR="00604D95">
      <w:pPr>
        <w:jc w:val="center"/>
        <w:rPr>
          <w:rFonts w:cs="Arial" w:hAnsi="Arial" w:ascii="Arial"/>
          <w:b/>
          <w:noProof/>
        </w:rPr>
      </w:pPr>
    </w:p>
    <w:p w:rsidRDefault="00604D95" w:rsidP="00604D95" w:rsidR="00604D9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04D95" w:rsidP="00604D95" w:rsidR="00604D95">
      <w:pPr>
        <w:outlineLvl w:val="0"/>
        <w:rPr>
          <w:rFonts w:cs="Arial" w:hAnsi="Arial" w:ascii="Arial"/>
          <w:noProof/>
        </w:rPr>
      </w:pPr>
    </w:p>
    <w:p w:rsidRDefault="00604D95" w:rsidP="00604D95" w:rsidR="00604D9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AUTOSERVIS OREŠKOVIĆ j.d.o.o. za usluge i trgovinu iz Hercegovca, Moslavačka 299, MBS 010094615, OIB 81593653011, d</w:t>
      </w:r>
      <w:r>
        <w:rPr>
          <w:rFonts w:cs="Arial" w:hAnsi="Arial" w:ascii="Arial"/>
          <w:noProof/>
        </w:rPr>
        <w:t>ana 12. prosinca 2016. godine</w:t>
      </w:r>
    </w:p>
    <w:p w:rsidRDefault="00604D95" w:rsidP="00604D95" w:rsidR="00604D95">
      <w:pPr>
        <w:ind w:firstLine="851"/>
        <w:jc w:val="both"/>
        <w:rPr>
          <w:rFonts w:cs="Arial" w:hAnsi="Arial" w:ascii="Arial"/>
          <w:noProof/>
        </w:rPr>
      </w:pPr>
    </w:p>
    <w:p w:rsidRDefault="00604D95" w:rsidP="00604D95" w:rsidR="00604D9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04D95" w:rsidP="00604D95" w:rsidR="00604D9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AUTOSERVIS OREŠKOVIĆ j.d.o.o. za usluge i trgovinu iz Hercegovca, Moslavačka 299, MBS 010094615, OIB 81593653011.</w:t>
      </w:r>
    </w:p>
    <w:p w:rsidRDefault="00604D95" w:rsidP="00604D95" w:rsidR="00604D9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604D95" w:rsidP="00604D95" w:rsidR="00604D9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04D95" w:rsidP="00604D95" w:rsidR="00604D9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604D95" w:rsidP="00604D95" w:rsidR="00604D9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Milan Orešković</w:t>
      </w:r>
    </w:p>
    <w:p w:rsidRDefault="00604D95" w:rsidP="00604D95" w:rsidR="00604D95">
      <w:pPr>
        <w:ind w:firstLine="720"/>
        <w:jc w:val="both"/>
        <w:rPr>
          <w:rFonts w:cs="Arial" w:eastAsia="Times New Roman" w:hAnsi="Arial" w:ascii="Arial"/>
          <w:lang w:eastAsia="hr-HR"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cs="Arial" w:eastAsia="Times New Roman" w:hAnsi="Arial" w:ascii="Arial"/>
          <w:lang w:eastAsia="hr-HR"/>
        </w:rPr>
        <w:t xml:space="preserve"> </w:t>
      </w:r>
    </w:p>
    <w:p w:rsidRDefault="00604D95" w:rsidP="00604D95" w:rsidR="00604D95">
      <w:pPr>
        <w:jc w:val="center"/>
        <w:outlineLvl w:val="0"/>
        <w:rPr>
          <w:rFonts w:cs="Arial" w:hAnsi="Arial" w:ascii="Arial"/>
          <w:b/>
          <w:noProof/>
        </w:rPr>
      </w:pPr>
    </w:p>
    <w:p w:rsidRDefault="00604D95" w:rsidP="00604D95" w:rsidR="00604D95">
      <w:pPr>
        <w:jc w:val="center"/>
        <w:outlineLvl w:val="0"/>
        <w:rPr>
          <w:rFonts w:cs="Arial" w:hAnsi="Arial" w:ascii="Arial"/>
          <w:b/>
          <w:noProof/>
        </w:rPr>
      </w:pPr>
    </w:p>
    <w:p w:rsidRDefault="00604D95" w:rsidP="00604D95" w:rsidR="00604D9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604D95" w:rsidP="00604D95" w:rsidR="00604D9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08.09.2016. dužnik u Očevidniku redoslijeda osnova za plaćanje ima evidentirane neizvršene osnove za plaćanje u neprekinutom razdoblju od 120 dana, u ukupnom iznosu od 19.544,72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604D95" w:rsidP="00604D95" w:rsidR="00604D95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604D95" w:rsidP="00604D95" w:rsidR="00604D9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04D95" w:rsidP="00604D95" w:rsidR="00604D9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04D95" w:rsidP="00604D95" w:rsidR="00604D9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12. prosinca 2016. godine </w:t>
      </w:r>
    </w:p>
    <w:p w:rsidRDefault="00604D95" w:rsidP="00604D95" w:rsidR="00604D95">
      <w:pPr>
        <w:jc w:val="both"/>
        <w:rPr>
          <w:rFonts w:cs="Arial" w:hAnsi="Arial" w:ascii="Arial"/>
          <w:noProof/>
        </w:rPr>
      </w:pPr>
    </w:p>
    <w:p w:rsidRDefault="00604D95" w:rsidP="00604D95" w:rsidR="00604D9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04D95" w:rsidP="00604D95" w:rsidR="00604D9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04D95" w:rsidP="00604D95" w:rsidR="00604D95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604D95" w:rsidP="00604D95" w:rsidR="00604D9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604D95" w:rsidP="00604D95" w:rsidR="00604D95">
      <w:pPr>
        <w:jc w:val="both"/>
        <w:rPr>
          <w:rFonts w:cs="Arial" w:hAnsi="Arial" w:ascii="Arial"/>
          <w:noProof/>
        </w:rPr>
      </w:pPr>
    </w:p>
    <w:p w:rsidRDefault="00604D95" w:rsidP="00604D95" w:rsidR="00604D95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604D95" w:rsidP="00604D95" w:rsidR="00604D9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04D95" w:rsidP="00604D95" w:rsidR="00604D9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604D95" w:rsidP="00604D95" w:rsidR="00604D9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604D95" w:rsidP="00604D95" w:rsidR="00604D9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604D95" w:rsidP="00604D95" w:rsidR="00604D9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604D95" w:rsidP="00604D95" w:rsidR="00604D9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Bj.12.12.2016.g.</w:t>
      </w:r>
    </w:p>
    <w:p w:rsidRDefault="00604D95" w:rsidP="00604D95" w:rsidR="00604D95">
      <w:pPr>
        <w:rPr>
          <w:rFonts w:cs="Arial" w:hAnsi="Arial" w:ascii="Arial"/>
        </w:rPr>
      </w:pPr>
    </w:p>
    <w:p w:rsidRDefault="00604D95" w:rsidP="00604D95" w:rsidR="00604D9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D9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St-1359/2016-2</izvorni_sadrzaj>
    <derivirana_varijabla naziv="DomainObject.Oznaka_1">St-1359/2016-2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OREŠKOVIĆ jednostavno društvo s ograničenom odgovornošću za usluge i trgovinu</izvorni_sadrzaj>
    <derivirana_varijabla naziv="DomainObject.Predmet.ProtustrankaFormated_1">  AUTOSERVIS OREŠKOVIĆ jednostavno društvo s ograničenom odgovornošću za usluge i trgovinu</derivirana_varijabla>
  </DomainObject.Predmet.ProtustrankaFormated>
  <DomainObject.Predmet.ProtustrankaFormatedOIB>
    <izvorni_sadrzaj>  AUTOSERVIS OREŠKOVIĆ jednostavno društvo s ograničenom odgovornošću za usluge i trgovinu, OIB 81593653011</izvorni_sadrzaj>
    <derivirana_varijabla naziv="DomainObject.Predmet.ProtustrankaFormatedOIB_1">  AUTOSERVIS OREŠKOVIĆ jednostavno društvo s ograničenom odgovornošću za usluge i trgovinu, OIB 81593653011</derivirana_varijabla>
  </DomainObject.Predmet.ProtustrankaFormatedOIB>
  <DomainObject.Predmet.ProtustrankaFormatedWithAdress>
    <izvorni_sadrzaj> AUTOSERVIS OREŠKOVIĆ jednostavno društvo s ograničenom odgovornošću za usluge i trgovinu, Moslavačka 299, 43280 Hercegovac</izvorni_sadrzaj>
    <derivirana_varijabla naziv="DomainObject.Predmet.ProtustrankaFormatedWithAdress_1"> AUTOSERVIS OREŠKOVIĆ jednostavno društvo s ograničenom odgovornošću za usluge i trgovinu, Moslavačka 299, 43280 Hercegovac</derivirana_varijabla>
  </DomainObject.Predmet.ProtustrankaFormatedWithAdress>
  <DomainObject.Predmet.ProtustrankaFormatedWithAdressOIB>
    <izvorni_sadrzaj> AUTOSERVIS OREŠKOVIĆ jednostavno društvo s ograničenom odgovornošću za usluge i trgovinu, OIB 81593653011, Moslavačka 299, 43280 Hercegovac</izvorni_sadrzaj>
    <derivirana_varijabla naziv="DomainObject.Predmet.ProtustrankaFormatedWithAdressOIB_1"> AUTOSERVIS OREŠKOVIĆ jednostavno društvo s ograničenom odgovornošću za usluge i trgovinu, OIB 81593653011, Moslavačka 299, 43280 Hercegovac</derivirana_varijabla>
  </DomainObject.Predmet.ProtustrankaFormatedWithAdressOIB>
  <DomainObject.Predmet.ProtustrankaWithAdress>
    <izvorni_sadrzaj>AUTOSERVIS OREŠKOVIĆ jednostavno društvo s ograničenom odgovornošću za usluge i trgovinu Moslavačka 299, 43280 Hercegovac</izvorni_sadrzaj>
    <derivirana_varijabla naziv="DomainObject.Predmet.ProtustrankaWithAdress_1">AUTOSERVIS OREŠKOVIĆ jednostavno društvo s ograničenom odgovornošću za usluge i trgovinu Moslavačka 299, 43280 Hercegovac</derivirana_varijabla>
  </DomainObject.Predmet.ProtustrankaWithAdress>
  <DomainObject.Predmet.ProtustrankaWithAdressOIB>
    <izvorni_sadrzaj>AUTOSERVIS OREŠKOVIĆ jednostavno društvo s ograničenom odgovornošću za usluge i trgovinu, OIB 81593653011, Moslavačka 299, 43280 Hercegovac</izvorni_sadrzaj>
    <derivirana_varijabla naziv="DomainObject.Predmet.ProtustrankaWithAdressOIB_1">AUTOSERVIS OREŠKOVIĆ jednostavno društvo s ograničenom odgovornošću za usluge i trgovinu, OIB 81593653011, Moslavačka 299, 43280 Hercegovac</derivirana_varijabla>
  </DomainObject.Predmet.ProtustrankaWithAdressOIB>
  <DomainObject.Predmet.ProtustrankaNazivFormated>
    <izvorni_sadrzaj>AUTOSERVIS OREŠKOVIĆ jednostavno društvo s ograničenom odgovornošću za usluge i trgovinu</izvorni_sadrzaj>
    <derivirana_varijabla naziv="DomainObject.Predmet.ProtustrankaNazivFormated_1">AUTOSERVIS OREŠKOVIĆ jednostavno društvo s ograničenom odgovornošću za usluge i trgovinu</derivirana_varijabla>
  </DomainObject.Predmet.ProtustrankaNazivFormated>
  <DomainObject.Predmet.ProtustrankaNazivFormatedOIB>
    <izvorni_sadrzaj>AUTOSERVIS OREŠKOVIĆ jednostavno društvo s ograničenom odgovornošću za usluge i trgovinu, OIB 81593653011</izvorni_sadrzaj>
    <derivirana_varijabla naziv="DomainObject.Predmet.ProtustrankaNazivFormatedOIB_1">AUTOSERVIS OREŠKOVIĆ jednostavno društvo s ograničenom odgovornošću za usluge i trgovinu, OIB 81593653011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AUTOSERVIS OREŠKOVIĆ jednostavno društvo s ograničenom odgovornošću za usluge i trgovinu</item>
    </izvorni_sadrzaj>
    <derivirana_varijabla naziv="DomainObject.Predmet.ProtuStrankaListFormated_1">
      <item>AUTOSERVIS OREŠKOVIĆ jednostavno društvo s ograničenom odgovornošću za usluge i trgovinu</item>
    </derivirana_varijabla>
  </DomainObject.Predmet.ProtuStrankaListFormated>
  <DomainObject.Predmet.ProtuStrankaListFormatedOIB>
    <izvorni_sadrzaj>
      <item>AUTOSERVIS OREŠKOVIĆ jednostavno društvo s ograničenom odgovornošću za usluge i trgovinu, OIB 81593653011</item>
    </izvorni_sadrzaj>
    <derivirana_varijabla naziv="DomainObject.Predmet.ProtuStrankaListFormatedOIB_1">
      <item>AUTOSERVIS OREŠKOVIĆ jednostavno društvo s ograničenom odgovornošću za usluge i trgovinu, OIB 81593653011</item>
    </derivirana_varijabla>
  </DomainObject.Predmet.ProtuStrankaListFormatedOIB>
  <DomainObject.Predmet.ProtuStrankaListFormatedWithAdress>
    <izvorni_sadrzaj>
      <item>AUTOSERVIS OREŠKOVIĆ jednostavno društvo s ograničenom odgovornošću za usluge i trgovinu, Moslavačka 299, 43280 Hercegovac</item>
    </izvorni_sadrzaj>
    <derivirana_varijabla naziv="DomainObject.Predmet.ProtuStrankaListFormatedWithAdress_1">
      <item>AUTOSERVIS OREŠKOVIĆ jednostavno društvo s ograničenom odgovornošću za usluge i trgovinu, Moslavačka 299, 43280 Hercegovac</item>
    </derivirana_varijabla>
  </DomainObject.Predmet.ProtuStrankaListFormatedWithAdress>
  <DomainObject.Predmet.ProtuStrankaListFormatedWithAdressOIB>
    <izvorni_sadrzaj>
      <item>AUTOSERVIS OREŠKOVIĆ jednostavno društvo s ograničenom odgovornošću za usluge i trgovinu, OIB 81593653011, Moslavačka 299, 43280 Hercegovac</item>
    </izvorni_sadrzaj>
    <derivirana_varijabla naziv="DomainObject.Predmet.ProtuStrankaListFormatedWithAdressOIB_1">
      <item>AUTOSERVIS OREŠKOVIĆ jednostavno društvo s ograničenom odgovornošću za usluge i trgovinu, OIB 81593653011, Moslavačka 299, 43280 Hercegovac</item>
    </derivirana_varijabla>
  </DomainObject.Predmet.ProtuStrankaListFormatedWithAdressOIB>
  <DomainObject.Predmet.ProtuStrankaListNazivFormated>
    <izvorni_sadrzaj>
      <item>AUTOSERVIS OREŠKOVIĆ jednostavno društvo s ograničenom odgovornošću za usluge i trgovinu</item>
    </izvorni_sadrzaj>
    <derivirana_varijabla naziv="DomainObject.Predmet.ProtuStrankaListNazivFormated_1">
      <item>AUTOSERVIS OREŠKOVIĆ jednostavno društvo s ograničenom odgovornošću za usluge i trgovinu</item>
    </derivirana_varijabla>
  </DomainObject.Predmet.ProtuStrankaListNazivFormated>
  <DomainObject.Predmet.ProtuStrankaListNazivFormatedOIB>
    <izvorni_sadrzaj>
      <item>AUTOSERVIS OREŠKOVIĆ jednostavno društvo s ograničenom odgovornošću za usluge i trgovinu, OIB 81593653011</item>
    </izvorni_sadrzaj>
    <derivirana_varijabla naziv="DomainObject.Predmet.ProtuStrankaListNazivFormatedOIB_1">
      <item>AUTOSERVIS OREŠKOVIĆ jednostavno društvo s ograničenom odgovornošću za usluge i trgovinu, OIB 81593653011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St-1359/2016-2</izvorni_sadrzaj>
    <derivirana_varijabla naziv="DomainObject.PoslovniBrojDokumenta_1">St-1359/2016-2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AUTOSERVIS OREŠKOVIĆ jednostavno društvo s ograničenom odgovornošću za usluge i trgovinu</izvorni_sadrzaj>
    <derivirana_varijabla naziv="DomainObject.Predmet.ProtustrankaIDrugi_1">AUTOSERVIS OREŠKOVIĆ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AUTOSERVIS OREŠKOVIĆ jednostavno društvo s ograničenom odgovornošću za usluge i trgovinu, OIB 81593653011, Moslavačka 299, 43280 Hercegovac</izvorni_sadrzaj>
    <derivirana_varijabla naziv="DomainObject.Predmet.ProtustrankaIDrugiAdressOIB_1">AUTOSERVIS OREŠKOVIĆ jednostavno društvo s ograničenom odgovornošću za usluge i trgovinu, OIB 81593653011, Moslavačka 299,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AUTOSERVIS OREŠKOVIĆ jednostavno društvo s ograničenom odgovornošću za usluge i trgovinu</item>
    </izvorni_sadrzaj>
    <derivirana_varijabla naziv="DomainObject.Predmet.SudioniciListNaziv_1">
      <item>FINA, RC ZAGREB, Podružnica Bjelovar</item>
      <item>AUTOSERVIS OREŠKOVIĆ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AUTOSERVIS OREŠKOVIĆ jednostavno društvo s ograničenom odgovornošću za usluge i trgovinu, OIB 81593653011, Moslavačka 299,43280 Hercegovac</item>
    </izvorni_sadrzaj>
    <derivirana_varijabla naziv="DomainObject.Predmet.SudioniciListAdressOIB_1">
      <item>FINA, RC ZAGREB, Podružnica Bjelovar, OIB 85821130368, F. Supila 4,43000 Bjelovar</item>
      <item>AUTOSERVIS OREŠKOVIĆ jednostavno društvo s ograničenom odgovornošću za usluge i trgovinu, OIB 81593653011, Moslavačka 299,43280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2BCE0-CB33-4FEB-B95D-D1F2739C8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2781</properties:Characters>
  <properties:Lines>76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2016-12-12T12:55:00Z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