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5281" w14:paraId="aa05281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B270C9">
        <w:t>3</w:t>
      </w:r>
      <w:r w:rsidR="008C5938">
        <w:t>859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EF7D4A">
        <w:t>"</w:t>
      </w:r>
      <w:r w:rsidR="008C5938">
        <w:t>BE AKTIV</w:t>
      </w:r>
      <w:r w:rsidR="005A4EDB">
        <w:t xml:space="preserve">" </w:t>
      </w:r>
      <w:r w:rsidR="008C5938">
        <w:t xml:space="preserve"> d.o.o ZA UNUTRAŠNJU I VANJSKU TRGOVINU I USLUGE</w:t>
      </w:r>
      <w:r w:rsidR="005A4EDB">
        <w:t>.,</w:t>
      </w:r>
      <w:r w:rsidR="00B270C9">
        <w:t xml:space="preserve"> </w:t>
      </w:r>
      <w:r w:rsidR="008C5938">
        <w:t>Sisak, Školska ulica 5</w:t>
      </w:r>
      <w:r w:rsidR="00E85293">
        <w:t xml:space="preserve">, </w:t>
      </w:r>
      <w:r w:rsidR="00525979">
        <w:t>OIB</w:t>
      </w:r>
      <w:r w:rsidR="008C5938">
        <w:t>: 95532402905</w:t>
      </w:r>
      <w:r w:rsidR="001721C0">
        <w:t>, dana 23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8C5938">
        <w:t>"BE AKTIV"  d.o.o ZA UNUTRAŠNJU I VANJSKU TRGOVINU I USLUGE., Sisak, Školska ulica 5, OIB: 95532402905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B270C9">
        <w:t>30. listopada</w:t>
      </w:r>
      <w:r w:rsidR="0052030B">
        <w:t xml:space="preserve">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00723C" w:rsidR="0052030B">
      <w:pPr>
        <w:pStyle w:val="Bezproreda"/>
        <w:jc w:val="both"/>
      </w:pPr>
      <w:r>
        <w:tab/>
        <w:t xml:space="preserve">Provjerom u registru je utvrđeno da je </w:t>
      </w:r>
      <w:r w:rsidR="002921F4">
        <w:t xml:space="preserve">društvo </w:t>
      </w:r>
      <w:r w:rsidR="008C5938">
        <w:t xml:space="preserve">"BE AKTIV"  d.o.o ZA UNUTRAŠNJU I VANJSKU TRGOVINU I USLUGE., Sisak, Školska ulica 5, OIB: 95532402905 </w:t>
      </w:r>
      <w:r>
        <w:t xml:space="preserve">brisano </w:t>
      </w:r>
      <w:r w:rsidR="0000723C">
        <w:t xml:space="preserve">zbog zaključenja likvidacijskog postupka po službenoj dužnosti temeljem članka 84. e stavak 4. Zakona o sudskom registru rješenjem </w:t>
      </w:r>
      <w:proofErr w:type="spellStart"/>
      <w:r w:rsidR="0000723C">
        <w:t>Tt</w:t>
      </w:r>
      <w:proofErr w:type="spellEnd"/>
      <w:r w:rsidR="0000723C">
        <w:t>-</w:t>
      </w:r>
      <w:r w:rsidR="008C5938">
        <w:t>02/4363-1 od 3. lipnja 2002</w:t>
      </w:r>
      <w:r w:rsidR="0000723C">
        <w:t>.</w:t>
      </w:r>
      <w:r>
        <w:t xml:space="preserve"> 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>U Zagrebu 23</w:t>
      </w:r>
      <w:r w:rsidR="00A167C6">
        <w:t>. studenog</w:t>
      </w:r>
      <w:r w:rsidR="00EC159D">
        <w:t xml:space="preserve"> 2015.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6E1039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10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1721C0"/>
    <w:rsid w:val="001B100B"/>
    <w:rsid w:val="002921F4"/>
    <w:rsid w:val="0052030B"/>
    <w:rsid w:val="00525979"/>
    <w:rsid w:val="00545F5C"/>
    <w:rsid w:val="005653CF"/>
    <w:rsid w:val="005866D5"/>
    <w:rsid w:val="005A4EDB"/>
    <w:rsid w:val="006E1039"/>
    <w:rsid w:val="007E739E"/>
    <w:rsid w:val="008C5938"/>
    <w:rsid w:val="0092290B"/>
    <w:rsid w:val="00936C14"/>
    <w:rsid w:val="00A167C6"/>
    <w:rsid w:val="00B270C9"/>
    <w:rsid w:val="00BA5A48"/>
    <w:rsid w:val="00CA77F2"/>
    <w:rsid w:val="00D574B1"/>
    <w:rsid w:val="00DF43CB"/>
    <w:rsid w:val="00E85293"/>
    <w:rsid w:val="00EA044C"/>
    <w:rsid w:val="00EC159D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92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1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1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1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1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92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1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3859</izvorni_sadrzaj>
    <derivirana_varijabla naziv="DomainObject.Predmet.Broj_1">3859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St-3859/2015</izvorni_sadrzaj>
    <derivirana_varijabla naziv="DomainObject.Predmet.OznakaBroj_1">St-3859/2015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
subjekt prema OIB-u niti po nazivu</izvorni_sadrzaj>
    <derivirana_varijabla naziv="DomainObject.Predmet.PrimjedbaSuca_1">u sudskom registru se ne nalazi poslovni 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AKTIV d.o.o. za unutrašnju i vanjsku trgovinu i usluge</izvorni_sadrzaj>
    <derivirana_varijabla naziv="DomainObject.Predmet.ProtustrankaFormated_1">  BE AKTIV d.o.o. za unutrašnju i vanjsku trgovinu i usluge</derivirana_varijabla>
  </DomainObject.Predmet.ProtustrankaFormated>
  <DomainObject.Predmet.ProtustrankaFormatedOIB>
    <izvorni_sadrzaj>  BE AKTIV d.o.o. za unutrašnju i vanjsku trgovinu i usluge, OIB 95532402905</izvorni_sadrzaj>
    <derivirana_varijabla naziv="DomainObject.Predmet.ProtustrankaFormatedOIB_1">  BE AKTIV d.o.o. za unutrašnju i vanjsku trgovinu i usluge, OIB 95532402905</derivirana_varijabla>
  </DomainObject.Predmet.ProtustrankaFormatedOIB>
  <DomainObject.Predmet.ProtustrankaFormatedWithAdress>
    <izvorni_sadrzaj> BE AKTIV d.o.o. za unutrašnju i vanjsku trgovinu i usluge, Školska ulica 5, 44000 Sisak</izvorni_sadrzaj>
    <derivirana_varijabla naziv="DomainObject.Predmet.ProtustrankaFormatedWithAdress_1"> BE AKTIV d.o.o. za unutrašnju i vanjsku trgovinu i usluge, Školska ulica 5, 44000 Sisak</derivirana_varijabla>
  </DomainObject.Predmet.ProtustrankaFormatedWithAdress>
  <DomainObject.Predmet.ProtustrankaFormatedWithAdressOIB>
    <izvorni_sadrzaj> BE AKTIV d.o.o. za unutrašnju i vanjsku trgovinu i usluge, OIB 95532402905, Školska ulica 5, 44000 Sisak</izvorni_sadrzaj>
    <derivirana_varijabla naziv="DomainObject.Predmet.ProtustrankaFormatedWithAdressOIB_1"> BE AKTIV d.o.o. za unutrašnju i vanjsku trgovinu i usluge, OIB 95532402905, Školska ulica 5, 44000 Sisak</derivirana_varijabla>
  </DomainObject.Predmet.ProtustrankaFormatedWithAdressOIB>
  <DomainObject.Predmet.ProtustrankaWithAdress>
    <izvorni_sadrzaj>BE AKTIV d.o.o. za unutrašnju i vanjsku trgovinu i usluge Školska ulica 5, 44000 Sisak</izvorni_sadrzaj>
    <derivirana_varijabla naziv="DomainObject.Predmet.ProtustrankaWithAdress_1">BE AKTIV d.o.o. za unutrašnju i vanjsku trgovinu i usluge Školska ulica 5, 44000 Sisak</derivirana_varijabla>
  </DomainObject.Predmet.ProtustrankaWithAdress>
  <DomainObject.Predmet.ProtustrankaWithAdressOIB>
    <izvorni_sadrzaj>BE AKTIV d.o.o. za unutrašnju i vanjsku trgovinu i usluge, OIB 95532402905, Školska ulica 5, 44000 Sisak</izvorni_sadrzaj>
    <derivirana_varijabla naziv="DomainObject.Predmet.ProtustrankaWithAdressOIB_1">BE AKTIV d.o.o. za unutrašnju i vanjsku trgovinu i usluge, OIB 95532402905, Školska ulica 5, 44000 Sisak</derivirana_varijabla>
  </DomainObject.Predmet.ProtustrankaWithAdressOIB>
  <DomainObject.Predmet.ProtustrankaNazivFormated>
    <izvorni_sadrzaj>BE AKTIV d.o.o. za unutrašnju i vanjsku trgovinu i usluge</izvorni_sadrzaj>
    <derivirana_varijabla naziv="DomainObject.Predmet.ProtustrankaNazivFormated_1">BE AKTIV d.o.o. za unutrašnju i vanjsku trgovinu i usluge</derivirana_varijabla>
  </DomainObject.Predmet.ProtustrankaNazivFormated>
  <DomainObject.Predmet.ProtustrankaNazivFormatedOIB>
    <izvorni_sadrzaj>BE AKTIV d.o.o. za unutrašnju i vanjsku trgovinu i usluge, OIB 95532402905</izvorni_sadrzaj>
    <derivirana_varijabla naziv="DomainObject.Predmet.ProtustrankaNazivFormatedOIB_1">BE AKTIV d.o.o. za unutrašnju i vanjsku trgovinu i usluge, OIB 95532402905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 AKTIV d.o.o. za unutrašnju i vanjsku trgovinu i usluge</item>
    </izvorni_sadrzaj>
    <derivirana_varijabla naziv="DomainObject.Predmet.ProtuStrankaListFormated_1">
      <item>BE AKTIV d.o.o. za unutrašnju i vanjsku trgovinu i usluge</item>
    </derivirana_varijabla>
  </DomainObject.Predmet.ProtuStrankaListFormated>
  <DomainObject.Predmet.ProtuStrankaListFormatedOIB>
    <izvorni_sadrzaj>
      <item>BE AKTIV d.o.o. za unutrašnju i vanjsku trgovinu i usluge, OIB 95532402905</item>
    </izvorni_sadrzaj>
    <derivirana_varijabla naziv="DomainObject.Predmet.ProtuStrankaListFormatedOIB_1">
      <item>BE AKTIV d.o.o. za unutrašnju i vanjsku trgovinu i usluge, OIB 95532402905</item>
    </derivirana_varijabla>
  </DomainObject.Predmet.ProtuStrankaListFormatedOIB>
  <DomainObject.Predmet.ProtuStrankaListFormatedWithAdress>
    <izvorni_sadrzaj>
      <item>BE AKTIV d.o.o. za unutrašnju i vanjsku trgovinu i usluge, Školska ulica 5, 44000 Sisak</item>
    </izvorni_sadrzaj>
    <derivirana_varijabla naziv="DomainObject.Predmet.ProtuStrankaListFormatedWithAdress_1">
      <item>BE AKTIV d.o.o. za unutrašnju i vanjsku trgovinu i usluge, Školska ulica 5, 44000 Sisak</item>
    </derivirana_varijabla>
  </DomainObject.Predmet.ProtuStrankaListFormatedWithAdress>
  <DomainObject.Predmet.ProtuStrankaListFormatedWithAdressOIB>
    <izvorni_sadrzaj>
      <item>BE AKTIV d.o.o. za unutrašnju i vanjsku trgovinu i usluge, OIB 95532402905, Školska ulica 5, 44000 Sisak</item>
    </izvorni_sadrzaj>
    <derivirana_varijabla naziv="DomainObject.Predmet.ProtuStrankaListFormatedWithAdressOIB_1">
      <item>BE AKTIV d.o.o. za unutrašnju i vanjsku trgovinu i usluge, OIB 95532402905, Školska ulica 5, 44000 Sisak</item>
    </derivirana_varijabla>
  </DomainObject.Predmet.ProtuStrankaListFormatedWithAdressOIB>
  <DomainObject.Predmet.ProtuStrankaListNazivFormated>
    <izvorni_sadrzaj>
      <item>BE AKTIV d.o.o. za unutrašnju i vanjsku trgovinu i usluge</item>
    </izvorni_sadrzaj>
    <derivirana_varijabla naziv="DomainObject.Predmet.ProtuStrankaListNazivFormated_1">
      <item>BE AKTIV d.o.o. za unutrašnju i vanjsku trgovinu i usluge</item>
    </derivirana_varijabla>
  </DomainObject.Predmet.ProtuStrankaListNazivFormated>
  <DomainObject.Predmet.ProtuStrankaListNazivFormatedOIB>
    <izvorni_sadrzaj>
      <item>BE AKTIV d.o.o. za unutrašnju i vanjsku trgovinu i usluge, OIB 95532402905</item>
    </izvorni_sadrzaj>
    <derivirana_varijabla naziv="DomainObject.Predmet.ProtuStrankaListNazivFormatedOIB_1">
      <item>BE AKTIV d.o.o. za unutrašnju i vanjsku trgovinu i usluge, OIB 95532402905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 AKTIV d.o.o. za unutrašnju i vanjsku trgovinu i usluge</izvorni_sadrzaj>
    <derivirana_varijabla naziv="DomainObject.Predmet.ProtustrankaIDrugi_1">BE AKTIV d.o.o. za unutrašnju i vanjsku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 AKTIV d.o.o. za unutrašnju i vanjsku trgovinu i usluge, OIB 95532402905, Školska ulica 5, 44000 Sisak</izvorni_sadrzaj>
    <derivirana_varijabla naziv="DomainObject.Predmet.ProtustrankaIDrugiAdressOIB_1">BE AKTIV d.o.o. za unutrašnju i vanjsku trgovinu i usluge, OIB 95532402905, Školska ulica 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 AKTIV d.o.o. za unutrašnju i vanjsku trgovinu i usluge</item>
    </izvorni_sadrzaj>
    <derivirana_varijabla naziv="DomainObject.Predmet.SudioniciListNaziv_1">
      <item>FINA Regionalni centar Zagreb</item>
      <item>BE AKTIV d.o.o. za unutrašnju i vanjsku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BE AKTIV d.o.o. za unutrašnju i vanjsku trgovinu i usluge, OIB 95532402905, Školska ulica 5,44000 Sisak</item>
    </izvorni_sadrzaj>
    <derivirana_varijabla naziv="DomainObject.Predmet.SudioniciListAdressOIB_1">
      <item>FINA Regionalni centar Zagreb, OIB 85821130368, Trg svibanjskih žrtava 1995. 1,10000 Zagreb</item>
      <item>BE AKTIV d.o.o. za unutrašnju i vanjsku trgovinu i usluge, OIB 95532402905, Školska ulica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95532402905</item>
    </izvorni_sadrzaj>
    <derivirana_varijabla naziv="DomainObject.Predmet.SudioniciListNazivOIB_1">
      <item>, OIB 85821130368</item>
      <item>, OIB 95532402905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1646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2015-11-20T10:54:00Z</dcterms:created>
  <dc:creator>Maja Jurovicki</dc:creator>
  <cp:lastModifiedBy>Ksenija Nol</cp:lastModifiedBy>
  <cp:lastPrinted>2015-11-23T13:59:00Z</cp:lastPrinted>
  <dcterms:modified xmlns:xsi="http://www.w3.org/2001/XMLSchema-instance" xsi:type="dcterms:W3CDTF">2015-11-23T13:59:00Z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