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94a4a" w14:paraId="5594a4a" w:rsidRDefault="005752B1" w:rsidP="005752B1" w:rsidR="005752B1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2B1" w:rsidP="005752B1" w:rsidR="005752B1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5752B1" w:rsidP="005752B1" w:rsidR="005752B1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5752B1" w:rsidP="005752B1" w:rsidR="005752B1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5752B1" w:rsidP="005752B1" w:rsidR="005752B1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5752B1" w:rsidP="005752B1" w:rsidR="005752B1">
      <w:pPr>
        <w:pStyle w:val="Naslov1"/>
        <w:rPr>
          <w:sz w:val="24"/>
          <w:szCs w:val="24"/>
        </w:rPr>
      </w:pPr>
    </w:p>
    <w:p w:rsidRDefault="005752B1" w:rsidP="005752B1" w:rsidR="005752B1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6-St.221</w:t>
      </w:r>
      <w:r w:rsidR="00F45E31"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>/2015-6</w:t>
      </w:r>
    </w:p>
    <w:p w:rsidRDefault="005752B1" w:rsidP="005752B1" w:rsidR="005752B1">
      <w:pPr>
        <w:jc w:val="right"/>
        <w:rPr>
          <w:b/>
          <w:sz w:val="22"/>
          <w:szCs w:val="22"/>
        </w:rPr>
      </w:pPr>
    </w:p>
    <w:p w:rsidRDefault="005752B1" w:rsidP="005752B1" w:rsidR="005752B1">
      <w:pPr>
        <w:jc w:val="right"/>
        <w:rPr>
          <w:b/>
          <w:sz w:val="22"/>
          <w:szCs w:val="22"/>
        </w:rPr>
      </w:pPr>
    </w:p>
    <w:p w:rsidRDefault="005752B1" w:rsidP="005752B1" w:rsidR="005752B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>
        <w:rPr>
          <w:b/>
          <w:sz w:val="22"/>
          <w:szCs w:val="22"/>
        </w:rPr>
        <w:t>SATURN DUBROVNIK</w:t>
      </w:r>
      <w:r w:rsidRPr="005752B1">
        <w:rPr>
          <w:b/>
          <w:sz w:val="22"/>
          <w:szCs w:val="22"/>
        </w:rPr>
        <w:t xml:space="preserve"> d.o.o.</w:t>
      </w:r>
      <w:r>
        <w:rPr>
          <w:b/>
          <w:sz w:val="22"/>
          <w:szCs w:val="22"/>
        </w:rPr>
        <w:t>,</w:t>
      </w:r>
      <w:r w:rsidRPr="005752B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5752B1">
        <w:rPr>
          <w:sz w:val="22"/>
          <w:szCs w:val="22"/>
        </w:rPr>
        <w:t>OIB:17800721153,</w:t>
      </w:r>
      <w:r>
        <w:rPr>
          <w:sz w:val="22"/>
          <w:szCs w:val="22"/>
        </w:rPr>
        <w:t xml:space="preserve"> </w:t>
      </w:r>
      <w:r w:rsidR="007D3F52">
        <w:rPr>
          <w:sz w:val="22"/>
          <w:szCs w:val="22"/>
        </w:rPr>
        <w:t xml:space="preserve">Dubrovnik, </w:t>
      </w:r>
      <w:r>
        <w:rPr>
          <w:sz w:val="22"/>
          <w:szCs w:val="22"/>
        </w:rPr>
        <w:t xml:space="preserve">Ćira Carića 3,  temeljem čl. 430.  Stečajnog zakona (NN 71/15, dalje u tekstu SZ), dana 7. prosinca 2015. godine, objavljuje </w:t>
      </w:r>
    </w:p>
    <w:p w:rsidRDefault="005752B1" w:rsidP="005752B1" w:rsidR="005752B1">
      <w:pPr>
        <w:pStyle w:val="Naslov2"/>
        <w:rPr>
          <w:sz w:val="22"/>
          <w:szCs w:val="22"/>
        </w:rPr>
      </w:pPr>
    </w:p>
    <w:p w:rsidRDefault="005752B1" w:rsidP="005752B1" w:rsidR="005752B1">
      <w:pPr>
        <w:pStyle w:val="Naslov2"/>
        <w:rPr>
          <w:sz w:val="22"/>
          <w:szCs w:val="22"/>
        </w:rPr>
      </w:pPr>
    </w:p>
    <w:p w:rsidRDefault="005752B1" w:rsidP="005752B1" w:rsidR="005752B1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5752B1" w:rsidP="005752B1" w:rsidR="005752B1">
      <w:pPr>
        <w:jc w:val="center"/>
        <w:rPr>
          <w:b/>
          <w:sz w:val="22"/>
          <w:szCs w:val="22"/>
        </w:rPr>
      </w:pPr>
    </w:p>
    <w:p w:rsidRDefault="005752B1" w:rsidP="005752B1" w:rsidR="005752B1">
      <w:pPr>
        <w:jc w:val="center"/>
        <w:rPr>
          <w:b/>
          <w:sz w:val="22"/>
          <w:szCs w:val="22"/>
        </w:rPr>
      </w:pPr>
    </w:p>
    <w:p w:rsidRDefault="005752B1" w:rsidP="005752B1" w:rsidR="005752B1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>
        <w:rPr>
          <w:b/>
          <w:sz w:val="22"/>
          <w:szCs w:val="22"/>
        </w:rPr>
        <w:t xml:space="preserve"> SATURN DUBROVNIK</w:t>
      </w:r>
      <w:r w:rsidRPr="005752B1">
        <w:rPr>
          <w:b/>
          <w:sz w:val="22"/>
          <w:szCs w:val="22"/>
        </w:rPr>
        <w:t xml:space="preserve"> d.o.o.</w:t>
      </w:r>
      <w:r>
        <w:rPr>
          <w:b/>
          <w:sz w:val="22"/>
          <w:szCs w:val="22"/>
        </w:rPr>
        <w:t>,</w:t>
      </w:r>
      <w:r w:rsidRPr="005752B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5752B1">
        <w:rPr>
          <w:sz w:val="22"/>
          <w:szCs w:val="22"/>
        </w:rPr>
        <w:t>OIB:17800721153,</w:t>
      </w:r>
      <w:r>
        <w:rPr>
          <w:sz w:val="22"/>
          <w:szCs w:val="22"/>
        </w:rPr>
        <w:t xml:space="preserve"> </w:t>
      </w:r>
      <w:r w:rsidR="007D3F52">
        <w:rPr>
          <w:sz w:val="22"/>
          <w:szCs w:val="22"/>
        </w:rPr>
        <w:t xml:space="preserve">Dubrovnik, </w:t>
      </w:r>
      <w:r>
        <w:rPr>
          <w:sz w:val="22"/>
          <w:szCs w:val="22"/>
        </w:rPr>
        <w:t>Ćira Carića 3,</w:t>
      </w:r>
    </w:p>
    <w:p w:rsidRDefault="005752B1" w:rsidP="005752B1" w:rsidR="005752B1" w:rsidRPr="005752B1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5752B1">
        <w:rPr>
          <w:sz w:val="22"/>
          <w:szCs w:val="22"/>
        </w:rPr>
        <w:t>u zahtjevu za provedbu skraćenog postupka Financijska agencija RC Split navodi da na dan 1</w:t>
      </w:r>
      <w:r w:rsidR="00100609">
        <w:rPr>
          <w:sz w:val="22"/>
          <w:szCs w:val="22"/>
        </w:rPr>
        <w:t>8</w:t>
      </w:r>
      <w:r w:rsidRPr="005752B1">
        <w:rPr>
          <w:sz w:val="22"/>
          <w:szCs w:val="22"/>
        </w:rPr>
        <w:t xml:space="preserve">. </w:t>
      </w:r>
      <w:r w:rsidR="00100609">
        <w:rPr>
          <w:sz w:val="22"/>
          <w:szCs w:val="22"/>
        </w:rPr>
        <w:t>studenog</w:t>
      </w:r>
      <w:r w:rsidRPr="005752B1">
        <w:rPr>
          <w:sz w:val="22"/>
          <w:szCs w:val="22"/>
        </w:rPr>
        <w:t xml:space="preserve"> 2015. godine dužniku u očevidniku redoslijeda osnova za plaćanje ima evidentirane neizvršene osnove za plaćanje u ukupnom iznosu od </w:t>
      </w:r>
      <w:r w:rsidR="00F45E31">
        <w:rPr>
          <w:sz w:val="22"/>
          <w:szCs w:val="22"/>
        </w:rPr>
        <w:t>1.667,28</w:t>
      </w:r>
      <w:r w:rsidRPr="005752B1">
        <w:rPr>
          <w:sz w:val="22"/>
          <w:szCs w:val="22"/>
        </w:rPr>
        <w:t xml:space="preserve"> kuna, pa se </w:t>
      </w:r>
    </w:p>
    <w:p w:rsidRDefault="005752B1" w:rsidP="005752B1" w:rsidR="005752B1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5752B1" w:rsidP="005752B1" w:rsidR="005752B1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5752B1" w:rsidP="005752B1" w:rsidR="005752B1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5752B1" w:rsidP="005752B1" w:rsidR="005752B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5752B1" w:rsidP="005752B1" w:rsidR="005752B1">
      <w:pPr>
        <w:pStyle w:val="Tijeloteksta"/>
        <w:rPr>
          <w:sz w:val="22"/>
          <w:szCs w:val="22"/>
        </w:rPr>
      </w:pPr>
    </w:p>
    <w:p w:rsidRDefault="005752B1" w:rsidP="005752B1" w:rsidR="005752B1">
      <w:pPr>
        <w:pStyle w:val="Naslov2"/>
        <w:rPr>
          <w:sz w:val="22"/>
          <w:szCs w:val="22"/>
        </w:rPr>
      </w:pPr>
      <w:r>
        <w:rPr>
          <w:sz w:val="22"/>
          <w:szCs w:val="22"/>
        </w:rPr>
        <w:t>U Dubrovniku, 7. prosinca  2015. godine</w:t>
      </w:r>
    </w:p>
    <w:p w:rsidRDefault="005752B1" w:rsidP="005752B1" w:rsidR="005752B1">
      <w:pPr>
        <w:jc w:val="center"/>
        <w:rPr>
          <w:b/>
          <w:sz w:val="22"/>
          <w:szCs w:val="22"/>
        </w:rPr>
      </w:pPr>
    </w:p>
    <w:p w:rsidRDefault="005752B1" w:rsidP="005752B1" w:rsidR="005752B1">
      <w:pPr>
        <w:jc w:val="center"/>
        <w:rPr>
          <w:b/>
          <w:sz w:val="22"/>
          <w:szCs w:val="22"/>
        </w:rPr>
      </w:pPr>
    </w:p>
    <w:p w:rsidRDefault="005752B1" w:rsidP="005752B1" w:rsidR="005752B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5752B1" w:rsidP="005752B1" w:rsidR="005752B1">
      <w:pPr>
        <w:jc w:val="both"/>
        <w:rPr>
          <w:b/>
          <w:sz w:val="22"/>
          <w:szCs w:val="22"/>
        </w:rPr>
      </w:pPr>
    </w:p>
    <w:p w:rsidRDefault="005752B1" w:rsidP="005752B1" w:rsidR="005752B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5752B1" w:rsidP="005752B1" w:rsidR="005752B1">
      <w:pPr>
        <w:jc w:val="both"/>
        <w:rPr>
          <w:b/>
          <w:sz w:val="22"/>
          <w:szCs w:val="22"/>
        </w:rPr>
      </w:pPr>
    </w:p>
    <w:p w:rsidRDefault="005752B1" w:rsidP="005752B1" w:rsidR="005752B1">
      <w:pPr>
        <w:jc w:val="both"/>
        <w:rPr>
          <w:b/>
          <w:sz w:val="22"/>
          <w:szCs w:val="22"/>
        </w:rPr>
      </w:pPr>
    </w:p>
    <w:p w:rsidRDefault="005752B1" w:rsidP="005752B1" w:rsidR="005752B1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(7.12.2015.g.):</w:t>
      </w:r>
    </w:p>
    <w:p w:rsidRDefault="005752B1" w:rsidP="005752B1" w:rsidR="005752B1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5752B1" w:rsidP="005752B1" w:rsidR="005752B1">
      <w:pPr>
        <w:jc w:val="right"/>
      </w:pPr>
    </w:p>
    <w:p w:rsidRDefault="005752B1" w:rsidP="005752B1" w:rsidR="005752B1"/>
    <w:p w:rsidRDefault="005752B1" w:rsidP="005752B1" w:rsidR="005752B1"/>
    <w:p w:rsidRDefault="005752B1" w:rsidP="005752B1" w:rsidR="005752B1"/>
    <w:p w:rsidRDefault="00E75798" w:rsidR="00E75798"/>
    <w:sectPr w:rsidR="00E7579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004C"/>
    <w:rsid w:val="00067170"/>
    <w:rsid w:val="00100609"/>
    <w:rsid w:val="005752B1"/>
    <w:rsid w:val="007D3F52"/>
    <w:rsid w:val="007F004C"/>
    <w:rsid w:val="00E75798"/>
    <w:rsid w:val="00F45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52B1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752B1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752B1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752B1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752B1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5752B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752B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752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752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52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71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17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17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17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17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52B1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752B1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752B1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752B1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752B1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5752B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752B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752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752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52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71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17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17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17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17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2217</izvorni_sadrzaj>
    <derivirana_varijabla naziv="DomainObject.Predmet.Broj_1">2217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St-2217/2015</izvorni_sadrzaj>
    <derivirana_varijabla naziv="DomainObject.Predmet.OznakaBroj_1">St-2217/2015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SATURN DUBROVNIK d.o.o. za proizvodnju, trgovinu, graditeljstvo, turizam i poslovne usluge</izvorni_sadrzaj>
    <derivirana_varijabla naziv="DomainObject.Predmet.ProtustrankaFormated_1">  SATURN DUBROVNIK d.o.o. za proizvodnju, trgovinu, graditeljstvo, turizam i poslovne usluge</derivirana_varijabla>
  </DomainObject.Predmet.ProtustrankaFormated>
  <DomainObject.Predmet.ProtustrankaFormatedOIB>
    <izvorni_sadrzaj>  SATURN DUBROVNIK d.o.o. za proizvodnju, trgovinu, graditeljstvo, turizam i poslovne usluge, OIB 17800721153</izvorni_sadrzaj>
    <derivirana_varijabla naziv="DomainObject.Predmet.ProtustrankaFormatedOIB_1">  SATURN DUBROVNIK d.o.o. za proizvodnju, trgovinu, graditeljstvo, turizam i poslovne usluge, OIB 17800721153</derivirana_varijabla>
  </DomainObject.Predmet.ProtustrankaFormatedOIB>
  <DomainObject.Predmet.ProtustrankaFormatedWithAdress>
    <izvorni_sadrzaj> SATURN DUBROVNIK d.o.o. za proizvodnju, trgovinu, graditeljstvo, turizam i poslovne usluge, Ćire Carića 3, 20000 Dubrovnik</izvorni_sadrzaj>
    <derivirana_varijabla naziv="DomainObject.Predmet.ProtustrankaFormatedWithAdress_1"> SATURN DUBROVNIK d.o.o. za proizvodnju, trgovinu, graditeljstvo, turizam i poslovne usluge, Ćire Carića 3, 20000 Dubrovnik</derivirana_varijabla>
  </DomainObject.Predmet.ProtustrankaFormatedWithAdress>
  <DomainObject.Predmet.ProtustrankaFormatedWithAdressOIB>
    <izvorni_sadrzaj> SATURN DUBROVNIK d.o.o. za proizvodnju, trgovinu, graditeljstvo, turizam i poslovne usluge, OIB 17800721153, Ćire Carića 3, 20000 Dubrovnik</izvorni_sadrzaj>
    <derivirana_varijabla naziv="DomainObject.Predmet.ProtustrankaFormatedWithAdressOIB_1"> SATURN DUBROVNIK d.o.o. za proizvodnju, trgovinu, graditeljstvo, turizam i poslovne usluge, OIB 17800721153, Ćire Carića 3, 20000 Dubrovnik</derivirana_varijabla>
  </DomainObject.Predmet.ProtustrankaFormatedWithAdressOIB>
  <DomainObject.Predmet.ProtustrankaWithAdress>
    <izvorni_sadrzaj>SATURN DUBROVNIK d.o.o. za proizvodnju, trgovinu, graditeljstvo, turizam i poslovne usluge Ćire Carića 3, 20000 Dubrovnik</izvorni_sadrzaj>
    <derivirana_varijabla naziv="DomainObject.Predmet.ProtustrankaWithAdress_1">SATURN DUBROVNIK d.o.o. za proizvodnju, trgovinu, graditeljstvo, turizam i poslovne usluge Ćire Carića 3, 20000 Dubrovnik</derivirana_varijabla>
  </DomainObject.Predmet.ProtustrankaWithAdress>
  <DomainObject.Predmet.ProtustrankaWithAdressOIB>
    <izvorni_sadrzaj>SATURN DUBROVNIK d.o.o. za proizvodnju, trgovinu, graditeljstvo, turizam i poslovne usluge, OIB 17800721153, Ćire Carića 3, 20000 Dubrovnik</izvorni_sadrzaj>
    <derivirana_varijabla naziv="DomainObject.Predmet.ProtustrankaWithAdressOIB_1">SATURN DUBROVNIK d.o.o. za proizvodnju, trgovinu, graditeljstvo, turizam i poslovne usluge, OIB 17800721153, Ćire Carića 3, 20000 Dubrovnik</derivirana_varijabla>
  </DomainObject.Predmet.ProtustrankaWithAdressOIB>
  <DomainObject.Predmet.ProtustrankaNazivFormated>
    <izvorni_sadrzaj>SATURN DUBROVNIK d.o.o. za proizvodnju, trgovinu, graditeljstvo, turizam i poslovne usluge</izvorni_sadrzaj>
    <derivirana_varijabla naziv="DomainObject.Predmet.ProtustrankaNazivFormated_1">SATURN DUBROVNIK d.o.o. za proizvodnju, trgovinu, graditeljstvo, turizam i poslovne usluge</derivirana_varijabla>
  </DomainObject.Predmet.ProtustrankaNazivFormated>
  <DomainObject.Predmet.ProtustrankaNazivFormatedOIB>
    <izvorni_sadrzaj>SATURN DUBROVNIK d.o.o. za proizvodnju, trgovinu, graditeljstvo, turizam i poslovne usluge, OIB 17800721153</izvorni_sadrzaj>
    <derivirana_varijabla naziv="DomainObject.Predmet.ProtustrankaNazivFormatedOIB_1">SATURN DUBROVNIK d.o.o. za proizvodnju, trgovinu, graditeljstvo, turizam i poslovne usluge, OIB 17800721153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1667.28</izvorni_sadrzaj>
    <derivirana_varijabla naziv="DomainObject.Predmet.TrenutnaVrijednost_1">1667.28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SATURN DUBROVNIK d.o.o. za proizvodnju, trgovinu, graditeljstvo, turizam i poslovne usluge</item>
    </izvorni_sadrzaj>
    <derivirana_varijabla naziv="DomainObject.Predmet.ProtuStrankaListFormated_1">
      <item>SATURN DUBROVNIK d.o.o. za proizvodnju, trgovinu, graditeljstvo, turizam i poslovne usluge</item>
    </derivirana_varijabla>
  </DomainObject.Predmet.ProtuStrankaListFormated>
  <DomainObject.Predmet.ProtuStrankaListFormatedOIB>
    <izvorni_sadrzaj>
      <item>SATURN DUBROVNIK d.o.o. za proizvodnju, trgovinu, graditeljstvo, turizam i poslovne usluge, OIB 17800721153</item>
    </izvorni_sadrzaj>
    <derivirana_varijabla naziv="DomainObject.Predmet.ProtuStrankaListFormatedOIB_1">
      <item>SATURN DUBROVNIK d.o.o. za proizvodnju, trgovinu, graditeljstvo, turizam i poslovne usluge, OIB 17800721153</item>
    </derivirana_varijabla>
  </DomainObject.Predmet.ProtuStrankaListFormatedOIB>
  <DomainObject.Predmet.ProtuStrankaListFormatedWithAdress>
    <izvorni_sadrzaj>
      <item>SATURN DUBROVNIK d.o.o. za proizvodnju, trgovinu, graditeljstvo, turizam i poslovne usluge, Ćire Carića 3, 20000 Dubrovnik</item>
    </izvorni_sadrzaj>
    <derivirana_varijabla naziv="DomainObject.Predmet.ProtuStrankaListFormatedWithAdress_1">
      <item>SATURN DUBROVNIK d.o.o. za proizvodnju, trgovinu, graditeljstvo, turizam i poslovne usluge, Ćire Carića 3, 20000 Dubrovnik</item>
    </derivirana_varijabla>
  </DomainObject.Predmet.ProtuStrankaListFormatedWithAdress>
  <DomainObject.Predmet.ProtuStrankaListFormatedWithAdressOIB>
    <izvorni_sadrzaj>
      <item>SATURN DUBROVNIK d.o.o. za proizvodnju, trgovinu, graditeljstvo, turizam i poslovne usluge, OIB 17800721153, Ćire Carića 3, 20000 Dubrovnik</item>
    </izvorni_sadrzaj>
    <derivirana_varijabla naziv="DomainObject.Predmet.ProtuStrankaListFormatedWithAdressOIB_1">
      <item>SATURN DUBROVNIK d.o.o. za proizvodnju, trgovinu, graditeljstvo, turizam i poslovne usluge, OIB 17800721153, Ćire Carića 3, 20000 Dubrovnik</item>
    </derivirana_varijabla>
  </DomainObject.Predmet.ProtuStrankaListFormatedWithAdressOIB>
  <DomainObject.Predmet.ProtuStrankaListNazivFormated>
    <izvorni_sadrzaj>
      <item>SATURN DUBROVNIK d.o.o. za proizvodnju, trgovinu, graditeljstvo, turizam i poslovne usluge</item>
    </izvorni_sadrzaj>
    <derivirana_varijabla naziv="DomainObject.Predmet.ProtuStrankaListNazivFormated_1">
      <item>SATURN DUBROVNIK d.o.o. za proizvodnju, trgovinu, graditeljstvo, turizam i poslovne usluge</item>
    </derivirana_varijabla>
  </DomainObject.Predmet.ProtuStrankaListNazivFormated>
  <DomainObject.Predmet.ProtuStrankaListNazivFormatedOIB>
    <izvorni_sadrzaj>
      <item>SATURN DUBROVNIK d.o.o. za proizvodnju, trgovinu, graditeljstvo, turizam i poslovne usluge, OIB 17800721153</item>
    </izvorni_sadrzaj>
    <derivirana_varijabla naziv="DomainObject.Predmet.ProtuStrankaListNazivFormatedOIB_1">
      <item>SATURN DUBROVNIK d.o.o. za proizvodnju, trgovinu, graditeljstvo, turizam i poslovne usluge, OIB 17800721153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SATURN DUBROVNIK d.o.o. za proizvodnju, trgovinu, graditeljstvo, turizam i poslovne usluge</izvorni_sadrzaj>
    <derivirana_varijabla naziv="DomainObject.Predmet.ProtustrankaIDrugi_1">SATURN DUBROVNIK d.o.o. za proizvodnju, trgovinu, graditeljstvo, turizam i poslovne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SATURN DUBROVNIK d.o.o. za proizvodnju, trgovinu, graditeljstvo, turizam i poslovne usluge, OIB 17800721153, Ćire Carića 3, 20000 Dubrovnik</izvorni_sadrzaj>
    <derivirana_varijabla naziv="DomainObject.Predmet.ProtustrankaIDrugiAdressOIB_1">SATURN DUBROVNIK d.o.o. za proizvodnju, trgovinu, graditeljstvo, turizam i poslovne usluge, OIB 17800721153, Ćire Carića 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SATURN DUBROVNIK d.o.o. za proizvodnju, trgovinu, graditeljstvo, turizam i poslovne usluge</item>
    </izvorni_sadrzaj>
    <derivirana_varijabla naziv="DomainObject.Predmet.SudioniciListNaziv_1">
      <item>FINA, RC Split, Podružnica Dubrovnik</item>
      <item>SATURN DUBROVNIK d.o.o. za proizvodnju, trgovinu, graditeljstvo, turizam i poslovne usluge</item>
    </derivirana_varijabla>
  </DomainObject.Predmet.SudioniciListNaziv>
  <DomainObject.Predmet.SudioniciListAdressOIB>
    <izvorni_sadrzaj>
      <item>FINA, RC Split, Podružnica Dubrovnik, OIB 85821130368, Vukovarska 2,20000 Dubrovnik</item>
      <item>SATURN DUBROVNIK d.o.o. za proizvodnju, trgovinu, graditeljstvo, turizam i poslovne usluge, OIB 17800721153, Ćire Carića 3,20000 Dubrovnik</item>
    </izvorni_sadrzaj>
    <derivirana_varijabla naziv="DomainObject.Predmet.SudioniciListAdressOIB_1">
      <item>FINA, RC Split, Podružnica Dubrovnik, OIB 85821130368, Vukovarska 2,20000 Dubrovnik</item>
      <item>SATURN DUBROVNIK d.o.o. za proizvodnju, trgovinu, graditeljstvo, turizam i poslovne usluge, OIB 17800721153, Ćire Carića 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17800721153</item>
    </izvorni_sadrzaj>
    <derivirana_varijabla naziv="DomainObject.Predmet.SudioniciListNazivOIB_1">
      <item>, OIB 85821130368</item>
      <item>, OIB 17800721153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1631</properties:Characters>
  <properties:Lines>50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2015-12-03T12:25:00Z</dcterms:created>
  <dc:creator>Mirjana Mihović</dc:creator>
  <cp:lastModifiedBy>Mara Marčinko</cp:lastModifiedBy>
  <cp:lastPrinted>2015-12-03T13:00:00Z</cp:lastPrinted>
  <dcterms:modified xmlns:xsi="http://www.w3.org/2001/XMLSchema-instance" xsi:type="dcterms:W3CDTF">2015-12-07T07:54:00Z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