
<file path=[Content_Types].xml><?xml version="1.0" encoding="utf-8"?>
<Types xmlns="http://schemas.openxmlformats.org/package/2006/content-types">
  <Default ContentType="application/msword" Extension="doc"/>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2a425" w14:paraId="5b2a425" w:rsidRDefault="003A718A" w:rsidP="003A718A" w:rsidR="003A718A">
      <w:pPr>
        <w:jc w:val="both"/>
        <w15:collapsed w:val="false"/>
        <w:rPr>
          <w:sz w:val="20"/>
          <w:szCs w:val="20"/>
        </w:rPr>
      </w:pPr>
      <w:r>
        <w:rPr>
          <w:sz w:val="20"/>
          <w:szCs w:val="20"/>
        </w:rPr>
        <w:t xml:space="preserve">                                                                             Obrazac 20.</w:t>
      </w:r>
    </w:p>
    <w:p w:rsidRDefault="003A718A" w:rsidP="003A718A" w:rsidR="003A718A">
      <w:pPr>
        <w:jc w:val="both"/>
        <w:rPr>
          <w:sz w:val="20"/>
          <w:szCs w:val="20"/>
        </w:rPr>
      </w:pPr>
      <w:r>
        <w:rPr>
          <w:sz w:val="20"/>
          <w:szCs w:val="20"/>
        </w:rPr>
        <w:t xml:space="preserve">                      IZVJEŠĆE STEČAJNOG UPRAVITELJA O TIJEKU STEČAJNOG POSTUPKA I O STANJU</w:t>
      </w:r>
    </w:p>
    <w:p w:rsidRDefault="003A718A" w:rsidP="003A718A" w:rsidR="003A718A">
      <w:pPr>
        <w:jc w:val="both"/>
        <w:rPr>
          <w:sz w:val="20"/>
          <w:szCs w:val="20"/>
        </w:rPr>
      </w:pPr>
      <w:r>
        <w:rPr>
          <w:sz w:val="20"/>
          <w:szCs w:val="20"/>
        </w:rPr>
        <w:t xml:space="preserve">                           STEČAJNE MASE NA TEMELJU ČLANKA 89. STAVKA 2. STEČAJNOG ZAKONA</w:t>
      </w:r>
    </w:p>
    <w:p w:rsidRDefault="003A718A" w:rsidP="003A718A" w:rsidR="003A718A">
      <w:pPr>
        <w:rPr>
          <w:sz w:val="20"/>
          <w:szCs w:val="20"/>
        </w:rPr>
      </w:pPr>
    </w:p>
    <w:p w:rsidRDefault="003A718A" w:rsidP="003A718A" w:rsidR="003A718A">
      <w:r>
        <w:t xml:space="preserve">                                       IZVJEŠĆE STEČAJNOG UPRAVITELJA O TIJEKU</w:t>
      </w:r>
    </w:p>
    <w:p w:rsidRDefault="003A718A" w:rsidP="003A718A" w:rsidR="003A718A">
      <w:r>
        <w:t xml:space="preserve">                                    STEČAJNOG POSTUPKA I STANJU STEČAJNE MASE </w:t>
      </w:r>
    </w:p>
    <w:p w:rsidRDefault="003A718A" w:rsidP="003A718A" w:rsidR="003A718A"/>
    <w:p w:rsidRDefault="003A718A" w:rsidP="003A718A" w:rsidR="003A718A">
      <w:pPr>
        <w:rPr>
          <w:b/>
        </w:rPr>
      </w:pPr>
      <w:r>
        <w:t xml:space="preserve">Nadležni trgovački sud: </w:t>
      </w:r>
      <w:r>
        <w:rPr>
          <w:b/>
        </w:rPr>
        <w:t>Trgovački sud u Bjelovaru</w:t>
      </w:r>
    </w:p>
    <w:p w:rsidRDefault="003A718A" w:rsidP="003A718A" w:rsidR="003A718A">
      <w:pPr>
        <w:rPr>
          <w:b/>
        </w:rPr>
      </w:pPr>
      <w:r>
        <w:t xml:space="preserve">Poslovni broj spisa: </w:t>
      </w:r>
      <w:r>
        <w:rPr>
          <w:b/>
        </w:rPr>
        <w:t>St-296/2017</w:t>
      </w:r>
    </w:p>
    <w:p w:rsidRDefault="003A718A" w:rsidP="003A718A" w:rsidR="003A718A">
      <w:pPr>
        <w:ind w:right="-425"/>
      </w:pPr>
      <w:r>
        <w:t xml:space="preserve">Dužnik: </w:t>
      </w:r>
      <w:r>
        <w:rPr>
          <w:b/>
        </w:rPr>
        <w:t xml:space="preserve">RIBA  d.d. u stečaju, </w:t>
      </w:r>
      <w:proofErr w:type="spellStart"/>
      <w:r>
        <w:rPr>
          <w:b/>
        </w:rPr>
        <w:t>Kaniška</w:t>
      </w:r>
      <w:proofErr w:type="spellEnd"/>
      <w:r>
        <w:rPr>
          <w:b/>
        </w:rPr>
        <w:t xml:space="preserve"> Iva </w:t>
      </w:r>
      <w:proofErr w:type="spellStart"/>
      <w:r>
        <w:rPr>
          <w:b/>
        </w:rPr>
        <w:t>bb</w:t>
      </w:r>
      <w:proofErr w:type="spellEnd"/>
      <w:r>
        <w:rPr>
          <w:b/>
        </w:rPr>
        <w:t xml:space="preserve">,  </w:t>
      </w:r>
      <w:proofErr w:type="spellStart"/>
      <w:r>
        <w:rPr>
          <w:b/>
        </w:rPr>
        <w:t>Kaniška</w:t>
      </w:r>
      <w:proofErr w:type="spellEnd"/>
      <w:r>
        <w:rPr>
          <w:b/>
        </w:rPr>
        <w:t xml:space="preserve"> Iva, OIB: 52199410731</w:t>
      </w:r>
    </w:p>
    <w:p w:rsidRDefault="003A718A" w:rsidP="003A718A" w:rsidR="003A718A">
      <w:pPr>
        <w:ind w:right="-425"/>
        <w:rPr>
          <w:b/>
        </w:rPr>
      </w:pPr>
      <w:r>
        <w:t xml:space="preserve">Predmet: </w:t>
      </w:r>
      <w:r>
        <w:rPr>
          <w:b/>
        </w:rPr>
        <w:t>Izvješće stečajnog upravitelja o tijeku stečajnog postupka  i stanju stečajne mase</w:t>
      </w:r>
    </w:p>
    <w:p w:rsidRDefault="003A718A" w:rsidP="003A718A" w:rsidR="003A718A">
      <w:pPr>
        <w:ind w:right="-425"/>
        <w:rPr>
          <w:b/>
        </w:rPr>
      </w:pPr>
    </w:p>
    <w:p w:rsidRDefault="003A718A" w:rsidP="005B3295" w:rsidR="003A718A">
      <w:pPr>
        <w:spacing w:after="0"/>
        <w:ind w:right="-425"/>
      </w:pPr>
      <w:r>
        <w:rPr>
          <w:b/>
        </w:rPr>
        <w:t xml:space="preserve">I) </w:t>
      </w:r>
      <w:r>
        <w:t xml:space="preserve">Sukladno čl. 89. st. 2. Stečajnog zakona, stečajni upravitelj dužnika RIBA d.d. u stečaju iz </w:t>
      </w:r>
    </w:p>
    <w:p w:rsidRDefault="003A718A" w:rsidP="005B3295" w:rsidR="003A718A">
      <w:pPr>
        <w:spacing w:after="0"/>
        <w:ind w:right="-425"/>
      </w:pPr>
      <w:proofErr w:type="spellStart"/>
      <w:r>
        <w:t>Kaniške</w:t>
      </w:r>
      <w:proofErr w:type="spellEnd"/>
      <w:r>
        <w:t xml:space="preserve"> Ive, </w:t>
      </w:r>
      <w:proofErr w:type="spellStart"/>
      <w:r>
        <w:t>Kaniška</w:t>
      </w:r>
      <w:proofErr w:type="spellEnd"/>
      <w:r>
        <w:t xml:space="preserve"> Iva </w:t>
      </w:r>
      <w:proofErr w:type="spellStart"/>
      <w:r>
        <w:t>bb</w:t>
      </w:r>
      <w:proofErr w:type="spellEnd"/>
      <w:r>
        <w:t xml:space="preserve">, podnosi stečajnom sudu ovo izvješće o tijeku stečajnog </w:t>
      </w:r>
    </w:p>
    <w:p w:rsidRDefault="003A718A" w:rsidP="003A718A" w:rsidR="003A718A">
      <w:pPr>
        <w:ind w:right="-425"/>
      </w:pPr>
      <w:r>
        <w:t>postupka i stanju stečajne mase na dan 18.04.2018. godine.</w:t>
      </w:r>
    </w:p>
    <w:p w:rsidRDefault="003A718A" w:rsidP="005B3295" w:rsidR="003A718A">
      <w:pPr>
        <w:spacing w:after="0"/>
        <w:ind w:right="-425"/>
      </w:pPr>
      <w:r>
        <w:t>U dosadašnjem tijeku stečajnog postupka (na dan 18.04.2018.) ukupni dužnikov priliv iznosio je</w:t>
      </w:r>
    </w:p>
    <w:p w:rsidRDefault="003A718A" w:rsidP="005B3295" w:rsidR="003A718A">
      <w:pPr>
        <w:spacing w:after="0" w:before="240"/>
        <w:ind w:right="-425"/>
      </w:pPr>
      <w:r>
        <w:t>566.637,42 kuna i odnosio se na priliv od prodaje ribe (222.059,28 kuna), naplate potraživanja</w:t>
      </w:r>
    </w:p>
    <w:p w:rsidRDefault="003A718A" w:rsidP="003A718A" w:rsidR="003A718A">
      <w:pPr>
        <w:ind w:right="-425"/>
      </w:pPr>
      <w:r>
        <w:t>(254.943,41 kuna), uplate poticaja (68.325,73 kuna) i uplaćenih jamčevina (21.309,00 kuna).</w:t>
      </w:r>
    </w:p>
    <w:p w:rsidRDefault="003A718A" w:rsidP="003A718A" w:rsidR="003A718A">
      <w:pPr>
        <w:ind w:right="-425"/>
      </w:pPr>
      <w:r>
        <w:t>U isto vrijeme odliv sredstava ukupno je iznosio 416.428,32 kuna i odnosio se na trošak PDV-a</w:t>
      </w:r>
      <w:r w:rsidR="005B3295">
        <w:t xml:space="preserve"> </w:t>
      </w:r>
      <w:r>
        <w:t>(23.522,00 kuna), trošak neto plaća(109.073,24 kuna), trošak poreza i doprinosa (63.731,40 kuna),</w:t>
      </w:r>
      <w:r w:rsidR="005B3295">
        <w:t xml:space="preserve"> </w:t>
      </w:r>
      <w:r>
        <w:t>putni trošak radnika (35.172,50 kuna), trošak ugovora o djelu (13.500,00 kuna), trošak vještačenja</w:t>
      </w:r>
      <w:r>
        <w:t xml:space="preserve"> </w:t>
      </w:r>
      <w:r>
        <w:t>vrijednosti imovine (26.268,63 kuna), trošak hrane za ribe (65.477,50 kuna), trošak čuvarske službe</w:t>
      </w:r>
      <w:r>
        <w:t xml:space="preserve"> </w:t>
      </w:r>
      <w:r>
        <w:t>(17.340,00 kuna), trošak računovodstvenih usluga (10.000,00 kuna), režijske troškove (10.242,40</w:t>
      </w:r>
      <w:r>
        <w:t xml:space="preserve"> </w:t>
      </w:r>
      <w:r>
        <w:t>kuna), trošak dobavljača rez. dijelova, goriva, maziva, popravaka i dr. (24.053,28 kuna), trošak oglašavanja (6.596,00 kuna), naknade SKDD-a (5.306,15 kuna), trošak bankarskih usluga (3.730,84</w:t>
      </w:r>
      <w:r w:rsidR="005B3295">
        <w:t xml:space="preserve"> </w:t>
      </w:r>
      <w:r>
        <w:t>kuna), trošak osiguranja imovine (1.426,88 kuna) i dr.</w:t>
      </w:r>
    </w:p>
    <w:p w:rsidRDefault="003A718A" w:rsidP="005B3295" w:rsidR="003A718A">
      <w:pPr>
        <w:spacing w:after="0"/>
        <w:ind w:right="-425"/>
      </w:pPr>
      <w:r>
        <w:t>Sukladno naprijed navedenom na dan 18.04.2018. godine dužnik na raspolaganju ima iznos od</w:t>
      </w:r>
    </w:p>
    <w:p w:rsidRDefault="003A718A" w:rsidP="003A718A" w:rsidR="003A718A">
      <w:pPr>
        <w:ind w:right="-425"/>
      </w:pPr>
      <w:r>
        <w:t>150.209,10 kuna.</w:t>
      </w:r>
    </w:p>
    <w:p w:rsidRDefault="003A718A" w:rsidP="003A718A" w:rsidR="003A718A">
      <w:pPr>
        <w:ind w:right="-425"/>
      </w:pPr>
      <w:r>
        <w:t>Prema odredbama Zakona o osiguranju radničkih tražbina Agencija za osiguranje radničkih tražbina</w:t>
      </w:r>
      <w:r w:rsidR="005B3295">
        <w:t xml:space="preserve"> </w:t>
      </w:r>
      <w:r>
        <w:t>doznačila je na  dužnikov račun za posebne namjene iznos od 297.328,68 kuna, te je isti odmah isplaćen dužnikovim bivšim radnicima.</w:t>
      </w:r>
    </w:p>
    <w:p w:rsidRDefault="003A718A" w:rsidP="003A718A" w:rsidR="003A718A">
      <w:pPr>
        <w:ind w:right="-425"/>
      </w:pPr>
      <w:r>
        <w:t>Na ispitnom ročištu održanom 27. listopada 2017. godine utvrđene su tražbine 24 stečajna vjerovnika</w:t>
      </w:r>
      <w:r w:rsidR="005B3295">
        <w:t xml:space="preserve"> </w:t>
      </w:r>
      <w:r>
        <w:t xml:space="preserve">prvog višeg isplatnog reda u ukupnom iznosu od 1.169.639,03 kuna i tražbine 11 stečajnih vjerovnika drugog višeg isplatnog reda u ukupnom iznosu od  26.206.456,78 kuna, kao i </w:t>
      </w:r>
      <w:r>
        <w:lastRenderedPageBreak/>
        <w:t xml:space="preserve">postojanje uknjiženih </w:t>
      </w:r>
      <w:proofErr w:type="spellStart"/>
      <w:r>
        <w:t>razlučnih</w:t>
      </w:r>
      <w:proofErr w:type="spellEnd"/>
      <w:r>
        <w:t xml:space="preserve"> prava na dužnikovim nekretninama u ukupnom iznosu od 6.924.308,43 kuna.</w:t>
      </w:r>
    </w:p>
    <w:p w:rsidRDefault="003A718A" w:rsidP="005B3295" w:rsidR="003A718A">
      <w:pPr>
        <w:spacing w:after="0"/>
        <w:ind w:right="-425"/>
      </w:pPr>
      <w:r>
        <w:t xml:space="preserve">Stečajni dužnik ne obavlja </w:t>
      </w:r>
      <w:proofErr w:type="spellStart"/>
      <w:r>
        <w:t>nikakove</w:t>
      </w:r>
      <w:proofErr w:type="spellEnd"/>
      <w:r>
        <w:t xml:space="preserve"> proizvodne aktivnosti, a na poslovima čuvanja i nadgledanja</w:t>
      </w:r>
    </w:p>
    <w:p w:rsidRDefault="003A718A" w:rsidP="003A718A" w:rsidR="005B3295">
      <w:pPr>
        <w:ind w:right="-425"/>
      </w:pPr>
      <w:r>
        <w:t>imovine trenutno zapošljava četiri radnika.</w:t>
      </w:r>
    </w:p>
    <w:p w:rsidRDefault="005B3295" w:rsidP="003A718A" w:rsidR="005B3295">
      <w:pPr>
        <w:ind w:right="-425"/>
      </w:pPr>
    </w:p>
    <w:p w:rsidRDefault="003A718A" w:rsidP="005B3295" w:rsidR="003A718A">
      <w:pPr>
        <w:spacing w:after="0"/>
        <w:ind w:right="-425"/>
      </w:pPr>
      <w:r>
        <w:t>Temeljem rješenja Visokog trgovačkog suda RH poslovni broj 38 PŽ-1044/2018-2 od 07.03.2018.</w:t>
      </w:r>
    </w:p>
    <w:p w:rsidRDefault="003A718A" w:rsidP="005B3295" w:rsidR="003A718A">
      <w:pPr>
        <w:spacing w:after="0"/>
        <w:ind w:right="-425"/>
      </w:pPr>
      <w:r>
        <w:t>godine, kojim je odbijena žalba vjerovnika ERSTE&amp;STEIERMARKISCHE  BANK  d.d. Rijeka i</w:t>
      </w:r>
    </w:p>
    <w:p w:rsidRDefault="003A718A" w:rsidP="005B3295" w:rsidR="003A718A">
      <w:pPr>
        <w:spacing w:after="0"/>
        <w:ind w:right="-425"/>
      </w:pPr>
      <w:r>
        <w:t>potvrđeno rješenje Trgovačkog suda u Bjelovaru poslovni broj St-296/2017-45 od 15.01.2018.</w:t>
      </w:r>
    </w:p>
    <w:p w:rsidRDefault="003A718A" w:rsidP="005B3295" w:rsidR="003A718A">
      <w:pPr>
        <w:spacing w:after="0"/>
        <w:ind w:right="-425"/>
      </w:pPr>
      <w:r>
        <w:t xml:space="preserve">godine, kojim rješenjem je TS u Bjelovaru ukinuo odluku Skupštine vjerovnika od 08.01.2018. </w:t>
      </w:r>
    </w:p>
    <w:p w:rsidRDefault="003A718A" w:rsidP="005B3295" w:rsidR="003A718A">
      <w:pPr>
        <w:spacing w:after="0"/>
        <w:ind w:right="-425"/>
      </w:pPr>
      <w:r>
        <w:t xml:space="preserve">godine o </w:t>
      </w:r>
      <w:proofErr w:type="spellStart"/>
      <w:r>
        <w:t>neprihvaćenju</w:t>
      </w:r>
      <w:proofErr w:type="spellEnd"/>
      <w:r>
        <w:t xml:space="preserve"> prijedloga stečajnog upravitelja o unovčenju nekretnina i pokretnina</w:t>
      </w:r>
    </w:p>
    <w:p w:rsidRDefault="003A718A" w:rsidP="003A718A" w:rsidR="003A718A">
      <w:pPr>
        <w:ind w:right="-425"/>
      </w:pPr>
      <w:r>
        <w:t>stečajnog dužnika, u daljem tijeku stečajnog postupka pristupiti će se prodaji dužnikovih nekretnina i pokretnina, prema prijedlogu stečajnog upravitelja sa skupštine vjerovnika od 08.01.2018. godine.</w:t>
      </w:r>
    </w:p>
    <w:p w:rsidRDefault="003A718A" w:rsidP="003A718A" w:rsidR="003A718A">
      <w:pPr>
        <w:ind w:right="-425"/>
      </w:pPr>
      <w:r>
        <w:rPr>
          <w:b/>
        </w:rPr>
        <w:t xml:space="preserve">II) </w:t>
      </w:r>
      <w:r>
        <w:t>Radnje koje će se poduzeti u narednom razdoblju od tri mjeseca</w:t>
      </w:r>
    </w:p>
    <w:p w:rsidRDefault="003A718A" w:rsidP="003A718A" w:rsidR="003A718A">
      <w:pPr>
        <w:ind w:right="-425"/>
      </w:pPr>
      <w:r>
        <w:t>Unovčenje dužnikovih opterećenih nekretnina putem FINA-e, unovčenje dužnikovih neopterećenih</w:t>
      </w:r>
      <w:r w:rsidR="005B3295">
        <w:t xml:space="preserve"> </w:t>
      </w:r>
      <w:r>
        <w:t>nekretnina putem stečajnog upravitelja, te unovčenje dužnikovih pokretnina putem stečajnog upravitelja,</w:t>
      </w:r>
      <w:r w:rsidR="005B3295">
        <w:t xml:space="preserve"> </w:t>
      </w:r>
      <w:r>
        <w:t>sve sukladno prijedlogu stečajnog upravitelja sa skupštine vjerovnika održane 08. siječnja 2018. godine</w:t>
      </w:r>
      <w:r w:rsidR="005B3295">
        <w:t xml:space="preserve"> </w:t>
      </w:r>
      <w:r>
        <w:t xml:space="preserve">kod Trgovačkog suda u Bjelovaru. </w:t>
      </w:r>
    </w:p>
    <w:p w:rsidRDefault="003A718A" w:rsidP="003A718A" w:rsidR="003A718A">
      <w:pPr>
        <w:ind w:right="-425"/>
      </w:pPr>
      <w:r>
        <w:t>Virovitica, 20.04.2018.</w:t>
      </w:r>
    </w:p>
    <w:p w:rsidRDefault="003A718A" w:rsidP="005B3295" w:rsidR="003A718A">
      <w:pPr>
        <w:ind w:right="-425"/>
      </w:pPr>
      <w:r>
        <w:t xml:space="preserve">                                                                                                             Stečajni upravitelj</w:t>
      </w:r>
    </w:p>
    <w:p w:rsidRDefault="003A718A" w:rsidP="003A718A" w:rsidR="003A718A">
      <w:r>
        <w:t xml:space="preserve">                                                                                                              Branko Valentić</w:t>
      </w:r>
    </w:p>
    <w:p w:rsidRDefault="003A718A" w:rsidP="003A718A" w:rsidR="003A718A">
      <w:pPr>
        <w:rPr>
          <w:b/>
        </w:rPr>
      </w:pPr>
      <w:r>
        <w:t xml:space="preserve">                                                                                         </w:t>
      </w:r>
    </w:p>
    <w:p w:rsidRDefault="003A718A" w:rsidP="003A718A" w:rsidR="003A718A"/>
    <w:p w:rsidRDefault="003A718A" w:rsidP="003A718A" w:rsidR="003A718A"/>
    <w:p w:rsidRDefault="003A718A" w:rsidP="003A718A" w:rsidR="003A718A"/>
    <w:p w:rsidRDefault="003A718A" w:rsidP="003A718A" w:rsidR="003A718A"/>
    <w:p w:rsidRDefault="003A718A" w:rsidP="003A718A" w:rsidR="003A718A"/>
    <w:p w:rsidRDefault="003A718A" w:rsidP="003A718A" w:rsidR="003A718A">
      <w:pPr>
        <w:jc w:val="both"/>
      </w:pPr>
      <w:bookmarkStart w:name="_GoBack" w:id="0"/>
      <w:bookmarkEnd w:id="0"/>
    </w:p>
    <w:p w:rsidRDefault="003A718A" w:rsidP="003A718A" w:rsidR="003A718A">
      <w:pPr>
        <w:ind w:left="720"/>
        <w:jc w:val="both"/>
        <w:rPr>
          <w:bCs/>
        </w:rPr>
      </w:pPr>
    </w:p>
    <w:p w:rsidRDefault="003A718A" w:rsidP="003A718A" w:rsidR="003A718A"/>
    <w:p w:rsidRDefault="003A718A" w:rsidP="003A718A" w:rsidR="003A718A"/>
    <w:p w:rsidRDefault="003A718A" w:rsidP="003A718A" w:rsidR="003A718A"/>
    <w:p w:rsidRDefault="003A718A" w:rsidP="003A718A" w:rsidR="003A718A"/>
    <w:p w:rsidRDefault="003A718A" w:rsidP="003A718A" w:rsidR="003A718A"/>
    <w:p w:rsidRDefault="003A718A" w:rsidP="003A718A" w:rsidR="003A718A"/>
    <w:p w:rsidRDefault="003A718A" w:rsidP="003A718A" w:rsidR="003A718A"/>
    <w:p w:rsidRDefault="003A718A" w:rsidP="003A718A" w:rsidR="003A718A"/>
    <w:p w:rsidRDefault="003A718A" w:rsidP="003A718A" w:rsidR="003A718A"/>
    <w:p w:rsidRDefault="003A718A" w:rsidP="003A718A" w:rsidR="003A718A"/>
    <w:p w:rsidRDefault="003A718A" w:rsidP="003A718A" w:rsidR="003A718A"/>
    <w:p w:rsidRDefault="003A718A" w:rsidP="003A718A" w:rsidR="003A718A"/>
    <w:p w:rsidRDefault="003A718A" w:rsidP="003A718A" w:rsidR="003A718A"/>
    <w:p w:rsidRDefault="003A718A" w:rsidP="003A718A" w:rsidR="003A718A"/>
    <w:p w:rsidRDefault="003A718A" w:rsidP="003A718A" w:rsidR="003A718A"/>
    <w:p w:rsidRDefault="003A718A" w:rsidP="003A718A" w:rsidR="003A718A"/>
    <w:p w:rsidRDefault="003A718A" w:rsidP="003A718A" w:rsidR="003A718A">
      <w:r>
        <w:t xml:space="preserve">                   </w:t>
      </w:r>
    </w:p>
    <w:p w:rsidRDefault="003A718A" w:rsidP="003A718A" w:rsidR="003A718A"/>
    <w:p w:rsidRDefault="003A718A" w:rsidP="003A718A" w:rsidR="003A718A">
      <w:pPr>
        <w:rPr>
          <w:bCs/>
        </w:rPr>
      </w:pPr>
    </w:p>
    <w:p w:rsidRDefault="003A718A" w:rsidP="003A718A" w:rsidR="003A718A">
      <w:pPr>
        <w:rPr>
          <w:bCs/>
        </w:rPr>
      </w:pPr>
    </w:p>
    <w:p w:rsidRDefault="003A718A" w:rsidP="003A718A" w:rsidR="003A718A">
      <w:pPr>
        <w:rPr>
          <w:bCs/>
        </w:rPr>
      </w:pPr>
    </w:p>
    <w:p w:rsidRDefault="003A718A" w:rsidP="003A718A" w:rsidR="003A718A">
      <w:pPr>
        <w:rPr>
          <w:bCs/>
        </w:rPr>
      </w:pPr>
    </w:p>
    <w:p w:rsidRDefault="003A718A" w:rsidP="003A718A" w:rsidR="003A718A">
      <w:pPr>
        <w:rPr>
          <w:bCs/>
        </w:rPr>
      </w:pPr>
    </w:p>
    <w:p w:rsidRDefault="003A718A" w:rsidP="003A718A" w:rsidR="003A718A">
      <w:pPr>
        <w:rPr>
          <w:bCs/>
        </w:rPr>
      </w:pPr>
    </w:p>
    <w:p w:rsidRDefault="003A718A" w:rsidP="003A718A" w:rsidR="003A718A">
      <w:pPr>
        <w:rPr>
          <w:bCs/>
        </w:rPr>
      </w:pPr>
    </w:p>
    <w:p w:rsidRDefault="003A718A" w:rsidP="003A718A" w:rsidR="003A718A">
      <w:pPr>
        <w:rPr>
          <w:bCs/>
        </w:rPr>
      </w:pPr>
    </w:p>
    <w:p w:rsidRDefault="003A718A" w:rsidP="003A718A" w:rsidR="003A718A">
      <w:pPr>
        <w:rPr>
          <w:bCs/>
        </w:rPr>
      </w:pPr>
    </w:p>
    <w:p w:rsidRDefault="003A718A" w:rsidP="003A718A" w:rsidR="003A718A">
      <w:pPr>
        <w:rPr>
          <w:bCs/>
        </w:rPr>
      </w:pPr>
    </w:p>
    <w:p w:rsidRDefault="003A718A" w:rsidP="003A718A" w:rsidR="003A718A">
      <w:pPr>
        <w:rPr>
          <w:bCs/>
        </w:rPr>
      </w:pPr>
    </w:p>
    <w:p w:rsidRDefault="00AE649C" w:rsidP="004F27AE" w:rsidR="00AE649C" w:rsidRPr="00B76F3C">
      <w:pPr>
        <w:pStyle w:val="NormaleSPIS"/>
      </w:pPr>
    </w:p>
    <w:bookmarkStart w:name="_MON_1586059585" w:id="1"/>
    <w:bookmarkEnd w:id="1"/>
    <w:p w:rsidRDefault="003A718A" w:rsidP="004F27AE" w:rsidR="00AE649C" w:rsidRPr="00B76F3C">
      <w:pPr>
        <w:pStyle w:val="NormaleSPIS"/>
      </w:pPr>
      <w:r>
        <w:object w:dyaOrig="13845" w:dxaOrig="9640">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ole="" id="_x0000_i1025" style="width:481.8pt;height:692.4pt" type="#_x0000_t75">
            <v:imagedata r:id="rId10" o:title=""/>
          </v:shape>
          <o:OLEObject r:id="rId11" ObjectID="_1586059776" DrawAspect="Content" ShapeID="_x0000_i1025" ProgID="Word.Document.8" Type="Embed">
            <o:FieldCodes>\s</o:FieldCodes>
          </o:OLEObject>
        </w:object>
      </w:r>
      <w:r w:rsidR="00AB4602">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2"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4F27AE" w:rsidR="00AE649C" w:rsidRPr="00B76F3C">
      <w:pPr>
        <w:pStyle w:val="NormaleSPIS"/>
      </w:pPr>
    </w:p>
    <w:sectPr w:rsidSect="0032366B" w:rsidR="00AE649C" w:rsidRPr="00B76F3C">
      <w:headerReference w:type="default" r:id="rId13"/>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A718A"/>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3295"/>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1260901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Word_97_-_2003_Document1.doc"/><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travnja 2018.</izvorni_sadrzaj>
    <derivirana_varijabla naziv="DomainObject.DatumDonosenjaOdluke_1">24.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St-296/2017-55</izvorni_sadrzaj>
    <derivirana_varijabla naziv="DomainObject.Oznaka_1">St-296/2017-55</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izvorni_sadrzaj>
    <derivirana_varijabla naziv="DomainObject.Predmet.Broj_1">296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2017.</izvorni_sadrzaj>
    <derivirana_varijabla naziv="DomainObject.Predmet.DatumOsnivanja_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St-296/2017</izvorni_sadrzaj>
    <derivirana_varijabla naziv="DomainObject.Predmet.OznakaBroj_1">St-296/2017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RIBA dioničko društvo za proizvodnju i uzgoj ribe i riblje mlađi zastupanog po punomoćniku Goran Borčić</izvorni_sadrzaj>
    <derivirana_varijabla naziv="DomainObject.Predmet.ProtustrankaFormated_1">  RIBA dioničko društvo za proizvodnju i uzgoj ribe i riblje mlađi zastupanog po punomoćniku Goran Borčić</derivirana_varijabla>
  </DomainObject.Predmet.ProtustrankaFormated>
  <DomainObject.Predmet.ProtustrankaFormatedOIB>
    <izvorni_sadrzaj>  RIBA dioničko društvo za proizvodnju i uzgoj ribe i riblje mlađi, OIB 52199410731 zastupanog po punomoćniku Goran Borčić</izvorni_sadrzaj>
    <derivirana_varijabla naziv="DomainObject.Predmet.ProtustrankaFormatedOIB_1">  RIBA dioničko društvo za proizvodnju i uzgoj ribe i riblje mlađi, OIB 52199410731 zastupanog po punomoćniku Goran Borčić</derivirana_varijabla>
  </DomainObject.Predmet.ProtustrankaFormatedOIB>
  <DomainObject.Predmet.ProtustrankaFormatedWithAdress>
    <izvorni_sadrzaj> RIBA dioničko društvo za proizvodnju i uzgoj ribe i riblje mlađi, Kaniška Iva/bb, 43280 Kaniška Iva zastupanog po punomoćniku Goran Borčić</izvorni_sadrzaj>
    <derivirana_varijabla naziv="DomainObject.Predmet.ProtustrankaFormatedWithAdress_1"> RIBA dioničko društvo za proizvodnju i uzgoj ribe i riblje mlađi, Kaniška Iva/bb, 43280 Kaniška Iva zastupanog po punomoćniku Goran Borčić</derivirana_varijabla>
  </DomainObject.Predmet.ProtustrankaFormatedWithAdress>
  <DomainObject.Predmet.ProtustrankaFormatedWithAdressOIB>
    <izvorni_sadrzaj> RIBA dioničko društvo za proizvodnju i uzgoj ribe i riblje mlađi, OIB 52199410731, Kaniška Iva/bb, 43280 Kaniška Iva zastupanog po punomoćniku Goran Borčić</izvorni_sadrzaj>
    <derivirana_varijabla naziv="DomainObject.Predmet.ProtustrankaFormatedWithAdressOIB_1"> RIBA dioničko društvo za proizvodnju i uzgoj ribe i riblje mlađi, OIB 52199410731, Kaniška Iva/bb, 43280 Kaniška Iva zastupanog po punomoćniku Goran Borčić</derivirana_varijabla>
  </DomainObject.Predmet.ProtustrankaFormatedWithAdressOIB>
  <DomainObject.Predmet.ProtustrankaWithAdress>
    <izvorni_sadrzaj>RIBA dioničko društvo za proizvodnju i uzgoj ribe i riblje mlađi Kaniška Iva/bb, 43280 Kaniška Iva</izvorni_sadrzaj>
    <derivirana_varijabla naziv="DomainObject.Predmet.ProtustrankaWithAdress_1">RIBA dioničko društvo za proizvodnju i uzgoj ribe i riblje mlađi Kaniška Iva/bb, 43280 Kaniška Iva</derivirana_varijabla>
  </DomainObject.Predmet.ProtustrankaWithAdress>
  <DomainObject.Predmet.ProtustrankaWithAdressOIB>
    <izvorni_sadrzaj>RIBA dioničko društvo za proizvodnju i uzgoj ribe i riblje mlađi, OIB 52199410731, Kaniška Iva/bb, 43280 Kaniška Iva</izvorni_sadrzaj>
    <derivirana_varijabla naziv="DomainObject.Predmet.ProtustrankaWithAdressOIB_1">RIBA dioničko društvo za proizvodnju i uzgoj ribe i riblje mlađi, OIB 52199410731, Kaniška Iva/bb, 43280 Kaniška Iva</derivirana_varijabla>
  </DomainObject.Predmet.ProtustrankaWithAdressOIB>
  <DomainObject.Predmet.ProtustrankaNazivFormated>
    <izvorni_sadrzaj>RIBA dioničko društvo za proizvodnju i uzgoj ribe i riblje mlađi</izvorni_sadrzaj>
    <derivirana_varijabla naziv="DomainObject.Predmet.ProtustrankaNazivFormated_1">RIBA dioničko društvo za proizvodnju i uzgoj ribe i riblje mlađi</derivirana_varijabla>
  </DomainObject.Predmet.ProtustrankaNazivFormated>
  <DomainObject.Predmet.ProtustrankaNazivFormatedOIB>
    <izvorni_sadrzaj>RIBA dioničko društvo za proizvodnju i uzgoj ribe i riblje mlađi, OIB 52199410731</izvorni_sadrzaj>
    <derivirana_varijabla naziv="DomainObject.Predmet.ProtustrankaNazivFormatedOIB_1">RIBA dioničko društvo za proizvodnju i uzgoj ribe i riblje mlađi, OIB 52199410731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TIHOMIR MIROSLAVIĆ zastupanog po punomoćniku DAVOR VRBEK, Sindikat zaposlenih u poljoprivredi...; ZORAN FILIPOVIĆ zastupanog po punomoćniku DAVOR VRBEK, Sindikat zaposlenih u poljoprivredi...; IVAN MIROSLAVIĆ zastupanog po punomoćniku DAVOR VRBEK, Sindikat zaposlenih u poljoprivredi...; ŽELJKO NAGLIĆ zastupanog po punomoćniku DAVOR VRBEK, Sindikat zaposlenih u poljoprivredi...; IVAN TURKOVIĆ zastupanog po punomoćniku DAVOR VRBEK, Sindikat zaposlenih u poljoprivredi...; STEVO LOBOR zastupanog po punomoćniku DAVOR VRBEK, Sindikat zaposlenih u poljoprivredi...; DRAŽEN GAŠLJEVIĆ zastupanog po punomoćniku DAVOR VRBEK, Sindikat zaposlenih u poljoprivredi...; JOSIP ROGULJA zastupanog po punomoćniku DAVOR VRBEK, Sindikat zaposlenih u poljoprivredi...; IVAN PIZENT zastupanog po punomoćniku DAVOR VRBEK, Sindikat zaposlenih u poljoprivredi...; FINANCIJSKA AGENCIJA, RC ZAGREB, Podružnica Bjelovar</izvorni_sadrzaj>
    <derivirana_varijabla naziv="DomainObject.Predmet.StrankaFormated_1">  TIHOMIR MIROSLAVIĆ zastupanog po punomoćniku DAVOR VRBEK, Sindikat zaposlenih u poljoprivredi...; ZORAN FILIPOVIĆ zastupanog po punomoćniku DAVOR VRBEK, Sindikat zaposlenih u poljoprivredi...; IVAN MIROSLAVIĆ zastupanog po punomoćniku DAVOR VRBEK, Sindikat zaposlenih u poljoprivredi...; ŽELJKO NAGLIĆ zastupanog po punomoćniku DAVOR VRBEK, Sindikat zaposlenih u poljoprivredi...; IVAN TURKOVIĆ zastupanog po punomoćniku DAVOR VRBEK, Sindikat zaposlenih u poljoprivredi...; STEVO LOBOR zastupanog po punomoćniku DAVOR VRBEK, Sindikat zaposlenih u poljoprivredi...; DRAŽEN GAŠLJEVIĆ zastupanog po punomoćniku DAVOR VRBEK, Sindikat zaposlenih u poljoprivredi...; JOSIP ROGULJA zastupanog po punomoćniku DAVOR VRBEK, Sindikat zaposlenih u poljoprivredi...; IVAN PIZENT zastupanog po punomoćniku DAVOR VRBEK, Sindikat zaposlenih u poljoprivredi...; FINANCIJSKA AGENCIJA, RC ZAGREB, Podružnica Bjelovar</derivirana_varijabla>
  </DomainObject.Predmet.StrankaFormated>
  <DomainObject.Predmet.StrankaFormatedOIB>
    <izvorni_sadrzaj>  TIHOMIR MIROSLAVIĆ, OIB 10200321425 zastupanog po punomoćniku DAVOR VRBEK, Sindikat zaposlenih u poljoprivredi...; ZORAN FILIPOVIĆ, OIB 09688478260 zastupanog po punomoćniku DAVOR VRBEK, Sindikat zaposlenih u poljoprivredi...; IVAN MIROSLAVIĆ, OIB 91666776052 zastupanog po punomoćniku DAVOR VRBEK, Sindikat zaposlenih u poljoprivredi...; ŽELJKO NAGLIĆ, OIB 64969882699 zastupanog po punomoćniku DAVOR VRBEK, Sindikat zaposlenih u poljoprivredi...; IVAN TURKOVIĆ, OIB 90836196276 zastupanog po punomoćniku DAVOR VRBEK, Sindikat zaposlenih u poljoprivredi...; STEVO LOBOR, OIB 16342392788 zastupanog po punomoćniku DAVOR VRBEK, Sindikat zaposlenih u poljoprivredi...; DRAŽEN GAŠLJEVIĆ, OIB 11162300528 zastupanog po punomoćniku DAVOR VRBEK, Sindikat zaposlenih u poljoprivredi...; JOSIP ROGULJA, OIB 20553429352 zastupanog po punomoćniku DAVOR VRBEK, Sindikat zaposlenih u poljoprivredi...; IVAN PIZENT, OIB 78885585078 zastupanog po punomoćniku DAVOR VRBEK, Sindikat zaposlenih u poljoprivredi...; FINANCIJSKA AGENCIJA, RC ZAGREB, Podružnica Bjelovar, OIB 85821130368</izvorni_sadrzaj>
    <derivirana_varijabla naziv="DomainObject.Predmet.StrankaFormatedOIB_1">  TIHOMIR MIROSLAVIĆ, OIB 10200321425 zastupanog po punomoćniku DAVOR VRBEK, Sindikat zaposlenih u poljoprivredi...; ZORAN FILIPOVIĆ, OIB 09688478260 zastupanog po punomoćniku DAVOR VRBEK, Sindikat zaposlenih u poljoprivredi...; IVAN MIROSLAVIĆ, OIB 91666776052 zastupanog po punomoćniku DAVOR VRBEK, Sindikat zaposlenih u poljoprivredi...; ŽELJKO NAGLIĆ, OIB 64969882699 zastupanog po punomoćniku DAVOR VRBEK, Sindikat zaposlenih u poljoprivredi...; IVAN TURKOVIĆ, OIB 90836196276 zastupanog po punomoćniku DAVOR VRBEK, Sindikat zaposlenih u poljoprivredi...; STEVO LOBOR, OIB 16342392788 zastupanog po punomoćniku DAVOR VRBEK, Sindikat zaposlenih u poljoprivredi...; DRAŽEN GAŠLJEVIĆ, OIB 11162300528 zastupanog po punomoćniku DAVOR VRBEK, Sindikat zaposlenih u poljoprivredi...; JOSIP ROGULJA, OIB 20553429352 zastupanog po punomoćniku DAVOR VRBEK, Sindikat zaposlenih u poljoprivredi...; IVAN PIZENT, OIB 78885585078 zastupanog po punomoćniku DAVOR VRBEK, Sindikat zaposlenih u poljoprivredi...; FINANCIJSKA AGENCIJA, RC ZAGREB, Podružnica Bjelovar, OIB 85821130368</derivirana_varijabla>
  </DomainObject.Predmet.StrankaFormatedOIB>
  <DomainObject.Predmet.StrankaFormatedWithAdress>
    <izvorni_sadrzaj> TIHOMIR MIROSLAVIĆ, Veliko Vukovje 70, 43280 Veliko Vukovje zastupanog po punomoćniku DAVOR VRBEK, Sindikat zaposlenih u poljoprivredi...; ZORAN FILIPOVIĆ, Rogoža 27A, 43280 Rogoža zastupanog po punomoćniku DAVOR VRBEK, Sindikat zaposlenih u poljoprivredi...; IVAN MIROSLAVIĆ, Malo Vukovje 28, 43280 Malo Vukovje zastupanog po punomoćniku DAVOR VRBEK, Sindikat zaposlenih u poljoprivredi...; ŽELJKO NAGLIĆ, Matije Gupca 70, 43280 Garešnica zastupanog po punomoćniku DAVOR VRBEK, Sindikat zaposlenih u poljoprivredi...; IVAN TURKOVIĆ, Kaniška Iva 79, 43280 Kaniška Iva zastupanog po punomoćniku DAVOR VRBEK, Sindikat zaposlenih u poljoprivredi...; STEVO LOBOR, Ciglenica 81, 43280 Ciglenica zastupanog po punomoćniku DAVOR VRBEK, Sindikat zaposlenih u poljoprivredi...; DRAŽEN GAŠLJEVIĆ, Kaniška Iva 98, 43280 Kaniška Iva zastupanog po punomoćniku DAVOR VRBEK, Sindikat zaposlenih u poljoprivredi...; JOSIP ROGULJA, Kaniška Iva 112, 43280 Kaniška Iva zastupanog po punomoćniku DAVOR VRBEK, Sindikat zaposlenih u poljoprivredi...; IVAN PIZENT, Ciglenica 6, 43280 Ciglenica zastupanog po punomoćniku DAVOR VRBEK, Sindikat zaposlenih u poljoprivredi...; FINANCIJSKA AGENCIJA, RC ZAGREB, Podružnica Bjelovar, F. Supila 4, 43000 Bjelovar</izvorni_sadrzaj>
    <derivirana_varijabla naziv="DomainObject.Predmet.StrankaFormatedWithAdress_1"> TIHOMIR MIROSLAVIĆ, Veliko Vukovje 70, 43280 Veliko Vukovje zastupanog po punomoćniku DAVOR VRBEK, Sindikat zaposlenih u poljoprivredi...; ZORAN FILIPOVIĆ, Rogoža 27A, 43280 Rogoža zastupanog po punomoćniku DAVOR VRBEK, Sindikat zaposlenih u poljoprivredi...; IVAN MIROSLAVIĆ, Malo Vukovje 28, 43280 Malo Vukovje zastupanog po punomoćniku DAVOR VRBEK, Sindikat zaposlenih u poljoprivredi...; ŽELJKO NAGLIĆ, Matije Gupca 70, 43280 Garešnica zastupanog po punomoćniku DAVOR VRBEK, Sindikat zaposlenih u poljoprivredi...; IVAN TURKOVIĆ, Kaniška Iva 79, 43280 Kaniška Iva zastupanog po punomoćniku DAVOR VRBEK, Sindikat zaposlenih u poljoprivredi...; STEVO LOBOR, Ciglenica 81, 43280 Ciglenica zastupanog po punomoćniku DAVOR VRBEK, Sindikat zaposlenih u poljoprivredi...; DRAŽEN GAŠLJEVIĆ, Kaniška Iva 98, 43280 Kaniška Iva zastupanog po punomoćniku DAVOR VRBEK, Sindikat zaposlenih u poljoprivredi...; JOSIP ROGULJA, Kaniška Iva 112, 43280 Kaniška Iva zastupanog po punomoćniku DAVOR VRBEK, Sindikat zaposlenih u poljoprivredi...; IVAN PIZENT, Ciglenica 6, 43280 Ciglenica zastupanog po punomoćniku DAVOR VRBEK, Sindikat zaposlenih u poljoprivredi...; FINANCIJSKA AGENCIJA, RC ZAGREB, Podružnica Bjelovar, F. Supila 4, 43000 Bjelovar</derivirana_varijabla>
  </DomainObject.Predmet.StrankaFormatedWithAdress>
  <DomainObject.Predmet.StrankaFormatedWithAdressOIB>
    <izvorni_sadrzaj> TIHOMIR MIROSLAVIĆ, OIB 10200321425, Veliko Vukovje 70, 43280 Veliko Vukovje zastupanog po punomoćniku DAVOR VRBEK, Sindikat zaposlenih u poljoprivredi...; ZORAN FILIPOVIĆ, OIB 09688478260, Rogoža 27A, 43280 Rogoža zastupanog po punomoćniku DAVOR VRBEK, Sindikat zaposlenih u poljoprivredi...; IVAN MIROSLAVIĆ, OIB 91666776052, Malo Vukovje 28, 43280 Malo Vukovje zastupanog po punomoćniku DAVOR VRBEK, Sindikat zaposlenih u poljoprivredi...; ŽELJKO NAGLIĆ, OIB 64969882699, Matije Gupca 70, 43280 Garešnica zastupanog po punomoćniku DAVOR VRBEK, Sindikat zaposlenih u poljoprivredi...; IVAN TURKOVIĆ, OIB 90836196276, Kaniška Iva 79, 43280 Kaniška Iva zastupanog po punomoćniku DAVOR VRBEK, Sindikat zaposlenih u poljoprivredi...; STEVO LOBOR, OIB 16342392788, Ciglenica 81, 43280 Ciglenica zastupanog po punomoćniku DAVOR VRBEK, Sindikat zaposlenih u poljoprivredi...; DRAŽEN GAŠLJEVIĆ, OIB 11162300528, Kaniška Iva 98, 43280 Kaniška Iva zastupanog po punomoćniku DAVOR VRBEK, Sindikat zaposlenih u poljoprivredi...; JOSIP ROGULJA, OIB 20553429352, Kaniška Iva 112, 43280 Kaniška Iva zastupanog po punomoćniku DAVOR VRBEK, Sindikat zaposlenih u poljoprivredi...; IVAN PIZENT, OIB 78885585078, Ciglenica 6, 43280 Ciglenica zastupanog po punomoćniku DAVOR VRBEK, Sindikat zaposlenih u poljoprivredi...; FINANCIJSKA AGENCIJA, RC ZAGREB, Podružnica Bjelovar, OIB 85821130368, F. Supila 4, 43000 Bjelovar</izvorni_sadrzaj>
    <derivirana_varijabla naziv="DomainObject.Predmet.StrankaFormatedWithAdressOIB_1"> TIHOMIR MIROSLAVIĆ, OIB 10200321425, Veliko Vukovje 70, 43280 Veliko Vukovje zastupanog po punomoćniku DAVOR VRBEK, Sindikat zaposlenih u poljoprivredi...; ZORAN FILIPOVIĆ, OIB 09688478260, Rogoža 27A, 43280 Rogoža zastupanog po punomoćniku DAVOR VRBEK, Sindikat zaposlenih u poljoprivredi...; IVAN MIROSLAVIĆ, OIB 91666776052, Malo Vukovje 28, 43280 Malo Vukovje zastupanog po punomoćniku DAVOR VRBEK, Sindikat zaposlenih u poljoprivredi...; ŽELJKO NAGLIĆ, OIB 64969882699, Matije Gupca 70, 43280 Garešnica zastupanog po punomoćniku DAVOR VRBEK, Sindikat zaposlenih u poljoprivredi...; IVAN TURKOVIĆ, OIB 90836196276, Kaniška Iva 79, 43280 Kaniška Iva zastupanog po punomoćniku DAVOR VRBEK, Sindikat zaposlenih u poljoprivredi...; STEVO LOBOR, OIB 16342392788, Ciglenica 81, 43280 Ciglenica zastupanog po punomoćniku DAVOR VRBEK, Sindikat zaposlenih u poljoprivredi...; DRAŽEN GAŠLJEVIĆ, OIB 11162300528, Kaniška Iva 98, 43280 Kaniška Iva zastupanog po punomoćniku DAVOR VRBEK, Sindikat zaposlenih u poljoprivredi...; JOSIP ROGULJA, OIB 20553429352, Kaniška Iva 112, 43280 Kaniška Iva zastupanog po punomoćniku DAVOR VRBEK, Sindikat zaposlenih u poljoprivredi...; IVAN PIZENT, OIB 78885585078, Ciglenica 6, 43280 Ciglenica zastupanog po punomoćniku DAVOR VRBEK, Sindikat zaposlenih u poljoprivredi...; FINANCIJSKA AGENCIJA, RC ZAGREB, Podružnica Bjelovar, OIB 85821130368, F. Supila 4, 43000 Bjelovar</derivirana_varijabla>
  </DomainObject.Predmet.StrankaFormatedWithAdressOIB>
  <DomainObject.Predmet.StrankaWithAdress>
    <izvorni_sadrzaj>TIHOMIR MIROSLAVIĆ Veliko Vukovje 70,43280 Veliko Vukovje,ZORAN FILIPOVIĆ Rogoža 27A,43280 Rogoža,IVAN MIROSLAVIĆ Malo Vukovje 28,43280 Malo Vukovje,ŽELJKO NAGLIĆ Matije Gupca 70,43280 Garešnica,IVAN TURKOVIĆ Kaniška Iva 79,43280 Kaniška Iva,STEVO LOBOR Ciglenica 81,43280 Ciglenica,DRAŽEN GAŠLJEVIĆ Kaniška Iva 98,43280 Kaniška Iva,JOSIP ROGULJA Kaniška Iva 112,43280 Kaniška Iva,IVAN PIZENT Ciglenica 6,43280 Ciglenica,FINANCIJSKA AGENCIJA, RC ZAGREB, Podružnica Bjelovar F. Supila 4,43000 Bjelovar</izvorni_sadrzaj>
    <derivirana_varijabla naziv="DomainObject.Predmet.StrankaWithAdress_1">TIHOMIR MIROSLAVIĆ Veliko Vukovje 70,43280 Veliko Vukovje,ZORAN FILIPOVIĆ Rogoža 27A,43280 Rogoža,IVAN MIROSLAVIĆ Malo Vukovje 28,43280 Malo Vukovje,ŽELJKO NAGLIĆ Matije Gupca 70,43280 Garešnica,IVAN TURKOVIĆ Kaniška Iva 79,43280 Kaniška Iva,STEVO LOBOR Ciglenica 81,43280 Ciglenica,DRAŽEN GAŠLJEVIĆ Kaniška Iva 98,43280 Kaniška Iva,JOSIP ROGULJA Kaniška Iva 112,43280 Kaniška Iva,IVAN PIZENT Ciglenica 6,43280 Ciglenica,FINANCIJSKA AGENCIJA, RC ZAGREB, Podružnica Bjelovar F. Supila 4,43000 Bjelovar</derivirana_varijabla>
  </DomainObject.Predmet.StrankaWithAdress>
  <DomainObject.Predmet.StrankaWithAdressOIB>
    <izvorni_sadrzaj>TIHOMIR MIROSLAVIĆ, OIB 10200321425, Veliko Vukovje 70,43280 Veliko Vukovje,ZORAN FILIPOVIĆ, OIB 09688478260, Rogoža 27A,43280 Rogoža,IVAN MIROSLAVIĆ, OIB 91666776052, Malo Vukovje 28,43280 Malo Vukovje,ŽELJKO NAGLIĆ, OIB 64969882699, Matije Gupca 70,43280 Garešnica,IVAN TURKOVIĆ, OIB 90836196276, Kaniška Iva 79,43280 Kaniška Iva,STEVO LOBOR, OIB 16342392788, Ciglenica 81,43280 Ciglenica,DRAŽEN GAŠLJEVIĆ, OIB 11162300528, Kaniška Iva 98,43280 Kaniška Iva,JOSIP ROGULJA, OIB 20553429352, Kaniška Iva 112,43280 Kaniška Iva,IVAN PIZENT, OIB 78885585078, Ciglenica 6,43280 Ciglenica,FINANCIJSKA AGENCIJA, RC ZAGREB, Podružnica Bjelovar, OIB 85821130368, F. Supila 4,43000 Bjelovar</izvorni_sadrzaj>
    <derivirana_varijabla naziv="DomainObject.Predmet.StrankaWithAdressOIB_1">TIHOMIR MIROSLAVIĆ, OIB 10200321425, Veliko Vukovje 70,43280 Veliko Vukovje,ZORAN FILIPOVIĆ, OIB 09688478260, Rogoža 27A,43280 Rogoža,IVAN MIROSLAVIĆ, OIB 91666776052, Malo Vukovje 28,43280 Malo Vukovje,ŽELJKO NAGLIĆ, OIB 64969882699, Matije Gupca 70,43280 Garešnica,IVAN TURKOVIĆ, OIB 90836196276, Kaniška Iva 79,43280 Kaniška Iva,STEVO LOBOR, OIB 16342392788, Ciglenica 81,43280 Ciglenica,DRAŽEN GAŠLJEVIĆ, OIB 11162300528, Kaniška Iva 98,43280 Kaniška Iva,JOSIP ROGULJA, OIB 20553429352, Kaniška Iva 112,43280 Kaniška Iva,IVAN PIZENT, OIB 78885585078, Ciglenica 6,43280 Ciglenica,FINANCIJSKA AGENCIJA, RC ZAGREB, Podružnica Bjelovar, OIB 85821130368, F. Supila 4,43000 Bjelovar</derivirana_varijabla>
  </DomainObject.Predmet.StrankaWithAdressOIB>
  <DomainObject.Predmet.StrankaNazivFormated>
    <izvorni_sadrzaj>TIHOMIR MIROSLAVIĆ,ZORAN FILIPOVIĆ,IVAN MIROSLAVIĆ,ŽELJKO NAGLIĆ,IVAN TURKOVIĆ,STEVO LOBOR,DRAŽEN GAŠLJEVIĆ,JOSIP ROGULJA,IVAN PIZENT,FINANCIJSKA AGENCIJA, RC ZAGREB, Podružnica Bjelovar</izvorni_sadrzaj>
    <derivirana_varijabla naziv="DomainObject.Predmet.StrankaNazivFormated_1">TIHOMIR MIROSLAVIĆ,ZORAN FILIPOVIĆ,IVAN MIROSLAVIĆ,ŽELJKO NAGLIĆ,IVAN TURKOVIĆ,STEVO LOBOR,DRAŽEN GAŠLJEVIĆ,JOSIP ROGULJA,IVAN PIZENT,FINANCIJSKA AGENCIJA, RC ZAGREB, Podružnica Bjelovar</derivirana_varijabla>
  </DomainObject.Predmet.StrankaNazivFormated>
  <DomainObject.Predmet.StrankaNazivFormatedOIB>
    <izvorni_sadrzaj>TIHOMIR MIROSLAVIĆ, OIB 10200321425,ZORAN FILIPOVIĆ, OIB 09688478260,IVAN MIROSLAVIĆ, OIB 91666776052,ŽELJKO NAGLIĆ, OIB 64969882699,IVAN TURKOVIĆ, OIB 90836196276,STEVO LOBOR, OIB 16342392788,DRAŽEN GAŠLJEVIĆ, OIB 11162300528,JOSIP ROGULJA, OIB 20553429352,IVAN PIZENT, OIB 78885585078,FINANCIJSKA AGENCIJA, RC ZAGREB, Podružnica Bjelovar, OIB 85821130368</izvorni_sadrzaj>
    <derivirana_varijabla naziv="DomainObject.Predmet.StrankaNazivFormatedOIB_1">TIHOMIR MIROSLAVIĆ, OIB 10200321425,ZORAN FILIPOVIĆ, OIB 09688478260,IVAN MIROSLAVIĆ, OIB 91666776052,ŽELJKO NAGLIĆ, OIB 64969882699,IVAN TURKOVIĆ, OIB 90836196276,STEVO LOBOR, OIB 16342392788,DRAŽEN GAŠLJEVIĆ, OIB 11162300528,JOSIP ROGULJA, OIB 20553429352,IVAN PIZENT, OIB 78885585078,FINANCIJSKA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TIHOMIR MIROSLAVIĆ zastupanog po punomoćniku DAVOR VRBEK, Sindikat zaposlenih u poljoprivredi...</item>
      <item>ZORAN FILIPOVIĆ zastupanog po punomoćniku DAVOR VRBEK, Sindikat zaposlenih u poljoprivredi...</item>
      <item>IVAN MIROSLAVIĆ zastupanog po punomoćniku DAVOR VRBEK, Sindikat zaposlenih u poljoprivredi...</item>
      <item>ŽELJKO NAGLIĆ zastupanog po punomoćniku DAVOR VRBEK, Sindikat zaposlenih u poljoprivredi...</item>
      <item>IVAN TURKOVIĆ zastupanog po punomoćniku DAVOR VRBEK, Sindikat zaposlenih u poljoprivredi...</item>
      <item>STEVO LOBOR zastupanog po punomoćniku DAVOR VRBEK, Sindikat zaposlenih u poljoprivredi...</item>
      <item>DRAŽEN GAŠLJEVIĆ zastupanog po punomoćniku DAVOR VRBEK, Sindikat zaposlenih u poljoprivredi...</item>
      <item>JOSIP ROGULJA zastupanog po punomoćniku DAVOR VRBEK, Sindikat zaposlenih u poljoprivredi...</item>
      <item>IVAN PIZENT zastupanog po punomoćniku DAVOR VRBEK, Sindikat zaposlenih u poljoprivredi...</item>
      <item>FINANCIJSKA AGENCIJA, RC ZAGREB, Podružnica Bjelovar</item>
    </izvorni_sadrzaj>
    <derivirana_varijabla naziv="DomainObject.Predmet.StrankaListFormated_1">
      <item>TIHOMIR MIROSLAVIĆ zastupanog po punomoćniku DAVOR VRBEK, Sindikat zaposlenih u poljoprivredi...</item>
      <item>ZORAN FILIPOVIĆ zastupanog po punomoćniku DAVOR VRBEK, Sindikat zaposlenih u poljoprivredi...</item>
      <item>IVAN MIROSLAVIĆ zastupanog po punomoćniku DAVOR VRBEK, Sindikat zaposlenih u poljoprivredi...</item>
      <item>ŽELJKO NAGLIĆ zastupanog po punomoćniku DAVOR VRBEK, Sindikat zaposlenih u poljoprivredi...</item>
      <item>IVAN TURKOVIĆ zastupanog po punomoćniku DAVOR VRBEK, Sindikat zaposlenih u poljoprivredi...</item>
      <item>STEVO LOBOR zastupanog po punomoćniku DAVOR VRBEK, Sindikat zaposlenih u poljoprivredi...</item>
      <item>DRAŽEN GAŠLJEVIĆ zastupanog po punomoćniku DAVOR VRBEK, Sindikat zaposlenih u poljoprivredi...</item>
      <item>JOSIP ROGULJA zastupanog po punomoćniku DAVOR VRBEK, Sindikat zaposlenih u poljoprivredi...</item>
      <item>IVAN PIZENT zastupanog po punomoćniku DAVOR VRBEK, Sindikat zaposlenih u poljoprivredi...</item>
      <item>FINANCIJSKA AGENCIJA, RC ZAGREB, Podružnica Bjelovar</item>
    </derivirana_varijabla>
  </DomainObject.Predmet.StrankaListFormated>
  <DomainObject.Predmet.StrankaListFormatedOIB>
    <izvorni_sadrzaj>
      <item>TIHOMIR MIROSLAVIĆ, OIB 10200321425 zastupanog po punomoćniku DAVOR VRBEK, Sindikat zaposlenih u poljoprivredi...</item>
      <item>ZORAN FILIPOVIĆ, OIB 09688478260 zastupanog po punomoćniku DAVOR VRBEK, Sindikat zaposlenih u poljoprivredi...</item>
      <item>IVAN MIROSLAVIĆ, OIB 91666776052 zastupanog po punomoćniku DAVOR VRBEK, Sindikat zaposlenih u poljoprivredi...</item>
      <item>ŽELJKO NAGLIĆ, OIB 64969882699 zastupanog po punomoćniku DAVOR VRBEK, Sindikat zaposlenih u poljoprivredi...</item>
      <item>IVAN TURKOVIĆ, OIB 90836196276 zastupanog po punomoćniku DAVOR VRBEK, Sindikat zaposlenih u poljoprivredi...</item>
      <item>STEVO LOBOR, OIB 16342392788 zastupanog po punomoćniku DAVOR VRBEK, Sindikat zaposlenih u poljoprivredi...</item>
      <item>DRAŽEN GAŠLJEVIĆ, OIB 11162300528 zastupanog po punomoćniku DAVOR VRBEK, Sindikat zaposlenih u poljoprivredi...</item>
      <item>JOSIP ROGULJA, OIB 20553429352 zastupanog po punomoćniku DAVOR VRBEK, Sindikat zaposlenih u poljoprivredi...</item>
      <item>IVAN PIZENT, OIB 78885585078 zastupanog po punomoćniku DAVOR VRBEK, Sindikat zaposlenih u poljoprivredi...</item>
      <item>FINANCIJSKA AGENCIJA, RC ZAGREB, Podružnica Bjelovar, OIB 85821130368</item>
    </izvorni_sadrzaj>
    <derivirana_varijabla naziv="DomainObject.Predmet.StrankaListFormatedOIB_1">
      <item>TIHOMIR MIROSLAVIĆ, OIB 10200321425 zastupanog po punomoćniku DAVOR VRBEK, Sindikat zaposlenih u poljoprivredi...</item>
      <item>ZORAN FILIPOVIĆ, OIB 09688478260 zastupanog po punomoćniku DAVOR VRBEK, Sindikat zaposlenih u poljoprivredi...</item>
      <item>IVAN MIROSLAVIĆ, OIB 91666776052 zastupanog po punomoćniku DAVOR VRBEK, Sindikat zaposlenih u poljoprivredi...</item>
      <item>ŽELJKO NAGLIĆ, OIB 64969882699 zastupanog po punomoćniku DAVOR VRBEK, Sindikat zaposlenih u poljoprivredi...</item>
      <item>IVAN TURKOVIĆ, OIB 90836196276 zastupanog po punomoćniku DAVOR VRBEK, Sindikat zaposlenih u poljoprivredi...</item>
      <item>STEVO LOBOR, OIB 16342392788 zastupanog po punomoćniku DAVOR VRBEK, Sindikat zaposlenih u poljoprivredi...</item>
      <item>DRAŽEN GAŠLJEVIĆ, OIB 11162300528 zastupanog po punomoćniku DAVOR VRBEK, Sindikat zaposlenih u poljoprivredi...</item>
      <item>JOSIP ROGULJA, OIB 20553429352 zastupanog po punomoćniku DAVOR VRBEK, Sindikat zaposlenih u poljoprivredi...</item>
      <item>IVAN PIZENT, OIB 78885585078 zastupanog po punomoćniku DAVOR VRBEK, Sindikat zaposlenih u poljoprivredi...</item>
      <item>FINANCIJSKA AGENCIJA, RC ZAGREB, Podružnica Bjelovar, OIB 85821130368</item>
    </derivirana_varijabla>
  </DomainObject.Predmet.StrankaListFormatedOIB>
  <DomainObject.Predmet.StrankaListFormatedWithAdress>
    <izvorni_sadrzaj>
      <item>TIHOMIR MIROSLAVIĆ, Veliko Vukovje 70, 43280 Veliko Vukovje zastupanog po punomoćniku DAVOR VRBEK, Sindikat zaposlenih u poljoprivredi...</item>
      <item>ZORAN FILIPOVIĆ, Rogoža 27A, 43280 Rogoža zastupanog po punomoćniku DAVOR VRBEK, Sindikat zaposlenih u poljoprivredi...</item>
      <item>IVAN MIROSLAVIĆ, Malo Vukovje 28, 43280 Malo Vukovje zastupanog po punomoćniku DAVOR VRBEK, Sindikat zaposlenih u poljoprivredi...</item>
      <item>ŽELJKO NAGLIĆ, Matije Gupca 70, 43280 Garešnica zastupanog po punomoćniku DAVOR VRBEK, Sindikat zaposlenih u poljoprivredi...</item>
      <item>IVAN TURKOVIĆ, Kaniška Iva 79, 43280 Kaniška Iva zastupanog po punomoćniku DAVOR VRBEK, Sindikat zaposlenih u poljoprivredi...</item>
      <item>STEVO LOBOR, Ciglenica 81, 43280 Ciglenica zastupanog po punomoćniku DAVOR VRBEK, Sindikat zaposlenih u poljoprivredi...</item>
      <item>DRAŽEN GAŠLJEVIĆ, Kaniška Iva 98, 43280 Kaniška Iva zastupanog po punomoćniku DAVOR VRBEK, Sindikat zaposlenih u poljoprivredi...</item>
      <item>JOSIP ROGULJA, Kaniška Iva 112, 43280 Kaniška Iva zastupanog po punomoćniku DAVOR VRBEK, Sindikat zaposlenih u poljoprivredi...</item>
      <item>IVAN PIZENT, Ciglenica 6, 43280 Ciglenica zastupanog po punomoćniku DAVOR VRBEK, Sindikat zaposlenih u poljoprivredi...</item>
      <item>FINANCIJSKA AGENCIJA, RC ZAGREB, Podružnica Bjelovar, F. Supila 4, 43000 Bjelovar</item>
    </izvorni_sadrzaj>
    <derivirana_varijabla naziv="DomainObject.Predmet.StrankaListFormatedWithAdress_1">
      <item>TIHOMIR MIROSLAVIĆ, Veliko Vukovje 70, 43280 Veliko Vukovje zastupanog po punomoćniku DAVOR VRBEK, Sindikat zaposlenih u poljoprivredi...</item>
      <item>ZORAN FILIPOVIĆ, Rogoža 27A, 43280 Rogoža zastupanog po punomoćniku DAVOR VRBEK, Sindikat zaposlenih u poljoprivredi...</item>
      <item>IVAN MIROSLAVIĆ, Malo Vukovje 28, 43280 Malo Vukovje zastupanog po punomoćniku DAVOR VRBEK, Sindikat zaposlenih u poljoprivredi...</item>
      <item>ŽELJKO NAGLIĆ, Matije Gupca 70, 43280 Garešnica zastupanog po punomoćniku DAVOR VRBEK, Sindikat zaposlenih u poljoprivredi...</item>
      <item>IVAN TURKOVIĆ, Kaniška Iva 79, 43280 Kaniška Iva zastupanog po punomoćniku DAVOR VRBEK, Sindikat zaposlenih u poljoprivredi...</item>
      <item>STEVO LOBOR, Ciglenica 81, 43280 Ciglenica zastupanog po punomoćniku DAVOR VRBEK, Sindikat zaposlenih u poljoprivredi...</item>
      <item>DRAŽEN GAŠLJEVIĆ, Kaniška Iva 98, 43280 Kaniška Iva zastupanog po punomoćniku DAVOR VRBEK, Sindikat zaposlenih u poljoprivredi...</item>
      <item>JOSIP ROGULJA, Kaniška Iva 112, 43280 Kaniška Iva zastupanog po punomoćniku DAVOR VRBEK, Sindikat zaposlenih u poljoprivredi...</item>
      <item>IVAN PIZENT, Ciglenica 6, 43280 Ciglenica zastupanog po punomoćniku DAVOR VRBEK, Sindikat zaposlenih u poljoprivredi...</item>
      <item>FINANCIJSKA AGENCIJA, RC ZAGREB, Podružnica Bjelovar, F. Supila 4, 43000 Bjelovar</item>
    </derivirana_varijabla>
  </DomainObject.Predmet.StrankaListFormatedWithAdress>
  <DomainObject.Predmet.StrankaListFormatedWithAdressOIB>
    <izvorni_sadrzaj>
      <item>TIHOMIR MIROSLAVIĆ, OIB 10200321425, Veliko Vukovje 70, 43280 Veliko Vukovje zastupanog po punomoćniku DAVOR VRBEK, Sindikat zaposlenih u poljoprivredi...</item>
      <item>ZORAN FILIPOVIĆ, OIB 09688478260, Rogoža 27A, 43280 Rogoža zastupanog po punomoćniku DAVOR VRBEK, Sindikat zaposlenih u poljoprivredi...</item>
      <item>IVAN MIROSLAVIĆ, OIB 91666776052, Malo Vukovje 28, 43280 Malo Vukovje zastupanog po punomoćniku DAVOR VRBEK, Sindikat zaposlenih u poljoprivredi...</item>
      <item>ŽELJKO NAGLIĆ, OIB 64969882699, Matije Gupca 70, 43280 Garešnica zastupanog po punomoćniku DAVOR VRBEK, Sindikat zaposlenih u poljoprivredi...</item>
      <item>IVAN TURKOVIĆ, OIB 90836196276, Kaniška Iva 79, 43280 Kaniška Iva zastupanog po punomoćniku DAVOR VRBEK, Sindikat zaposlenih u poljoprivredi...</item>
      <item>STEVO LOBOR, OIB 16342392788, Ciglenica 81, 43280 Ciglenica zastupanog po punomoćniku DAVOR VRBEK, Sindikat zaposlenih u poljoprivredi...</item>
      <item>DRAŽEN GAŠLJEVIĆ, OIB 11162300528, Kaniška Iva 98, 43280 Kaniška Iva zastupanog po punomoćniku DAVOR VRBEK, Sindikat zaposlenih u poljoprivredi...</item>
      <item>JOSIP ROGULJA, OIB 20553429352, Kaniška Iva 112, 43280 Kaniška Iva zastupanog po punomoćniku DAVOR VRBEK, Sindikat zaposlenih u poljoprivredi...</item>
      <item>IVAN PIZENT, OIB 78885585078, Ciglenica 6, 43280 Ciglenica zastupanog po punomoćniku DAVOR VRBEK, Sindikat zaposlenih u poljoprivredi...</item>
      <item>FINANCIJSKA AGENCIJA, RC ZAGREB, Podružnica Bjelovar, OIB 85821130368, F. Supila 4, 43000 Bjelovar</item>
    </izvorni_sadrzaj>
    <derivirana_varijabla naziv="DomainObject.Predmet.StrankaListFormatedWithAdressOIB_1">
      <item>TIHOMIR MIROSLAVIĆ, OIB 10200321425, Veliko Vukovje 70, 43280 Veliko Vukovje zastupanog po punomoćniku DAVOR VRBEK, Sindikat zaposlenih u poljoprivredi...</item>
      <item>ZORAN FILIPOVIĆ, OIB 09688478260, Rogoža 27A, 43280 Rogoža zastupanog po punomoćniku DAVOR VRBEK, Sindikat zaposlenih u poljoprivredi...</item>
      <item>IVAN MIROSLAVIĆ, OIB 91666776052, Malo Vukovje 28, 43280 Malo Vukovje zastupanog po punomoćniku DAVOR VRBEK, Sindikat zaposlenih u poljoprivredi...</item>
      <item>ŽELJKO NAGLIĆ, OIB 64969882699, Matije Gupca 70, 43280 Garešnica zastupanog po punomoćniku DAVOR VRBEK, Sindikat zaposlenih u poljoprivredi...</item>
      <item>IVAN TURKOVIĆ, OIB 90836196276, Kaniška Iva 79, 43280 Kaniška Iva zastupanog po punomoćniku DAVOR VRBEK, Sindikat zaposlenih u poljoprivredi...</item>
      <item>STEVO LOBOR, OIB 16342392788, Ciglenica 81, 43280 Ciglenica zastupanog po punomoćniku DAVOR VRBEK, Sindikat zaposlenih u poljoprivredi...</item>
      <item>DRAŽEN GAŠLJEVIĆ, OIB 11162300528, Kaniška Iva 98, 43280 Kaniška Iva zastupanog po punomoćniku DAVOR VRBEK, Sindikat zaposlenih u poljoprivredi...</item>
      <item>JOSIP ROGULJA, OIB 20553429352, Kaniška Iva 112, 43280 Kaniška Iva zastupanog po punomoćniku DAVOR VRBEK, Sindikat zaposlenih u poljoprivredi...</item>
      <item>IVAN PIZENT, OIB 78885585078, Ciglenica 6, 43280 Ciglenica zastupanog po punomoćniku DAVOR VRBEK, Sindikat zaposlenih u poljoprivredi...</item>
      <item>FINANCIJSKA AGENCIJA, RC ZAGREB, Podružnica Bjelovar, OIB 85821130368, F. Supila 4, 43000 Bjelovar</item>
    </derivirana_varijabla>
  </DomainObject.Predmet.StrankaListFormatedWithAdressOIB>
  <DomainObject.Predmet.StrankaListNazivFormated>
    <izvorni_sadrzaj>
      <item>TIHOMIR MIROSLAVIĆ</item>
      <item>ZORAN FILIPOVIĆ</item>
      <item>IVAN MIROSLAVIĆ</item>
      <item>ŽELJKO NAGLIĆ</item>
      <item>IVAN TURKOVIĆ</item>
      <item>STEVO LOBOR</item>
      <item>DRAŽEN GAŠLJEVIĆ</item>
      <item>JOSIP ROGULJA</item>
      <item>IVAN PIZENT</item>
      <item>FINANCIJSKA AGENCIJA, RC ZAGREB, Podružnica Bjelovar</item>
    </izvorni_sadrzaj>
    <derivirana_varijabla naziv="DomainObject.Predmet.StrankaListNazivFormated_1">
      <item>TIHOMIR MIROSLAVIĆ</item>
      <item>ZORAN FILIPOVIĆ</item>
      <item>IVAN MIROSLAVIĆ</item>
      <item>ŽELJKO NAGLIĆ</item>
      <item>IVAN TURKOVIĆ</item>
      <item>STEVO LOBOR</item>
      <item>DRAŽEN GAŠLJEVIĆ</item>
      <item>JOSIP ROGULJA</item>
      <item>IVAN PIZENT</item>
      <item>FINANCIJSKA AGENCIJA, RC ZAGREB, Podružnica Bjelovar</item>
    </derivirana_varijabla>
  </DomainObject.Predmet.StrankaListNazivFormated>
  <DomainObject.Predmet.StrankaListNazivFormatedOIB>
    <izvorni_sadrzaj>
      <item>TIHOMIR MIROSLAVIĆ, OIB 10200321425</item>
      <item>ZORAN FILIPOVIĆ, OIB 09688478260</item>
      <item>IVAN MIROSLAVIĆ, OIB 91666776052</item>
      <item>ŽELJKO NAGLIĆ, OIB 64969882699</item>
      <item>IVAN TURKOVIĆ, OIB 90836196276</item>
      <item>STEVO LOBOR, OIB 16342392788</item>
      <item>DRAŽEN GAŠLJEVIĆ, OIB 11162300528</item>
      <item>JOSIP ROGULJA, OIB 20553429352</item>
      <item>IVAN PIZENT, OIB 78885585078</item>
      <item>FINANCIJSKA AGENCIJA, RC ZAGREB, Podružnica Bjelovar, OIB 85821130368</item>
    </izvorni_sadrzaj>
    <derivirana_varijabla naziv="DomainObject.Predmet.StrankaListNazivFormatedOIB_1">
      <item>TIHOMIR MIROSLAVIĆ, OIB 10200321425</item>
      <item>ZORAN FILIPOVIĆ, OIB 09688478260</item>
      <item>IVAN MIROSLAVIĆ, OIB 91666776052</item>
      <item>ŽELJKO NAGLIĆ, OIB 64969882699</item>
      <item>IVAN TURKOVIĆ, OIB 90836196276</item>
      <item>STEVO LOBOR, OIB 16342392788</item>
      <item>DRAŽEN GAŠLJEVIĆ, OIB 11162300528</item>
      <item>JOSIP ROGULJA, OIB 20553429352</item>
      <item>IVAN PIZENT, OIB 78885585078</item>
      <item>FINANCIJSKA AGENCIJA, RC ZAGREB, Podružnica Bjelovar, OIB 85821130368</item>
    </derivirana_varijabla>
  </DomainObject.Predmet.StrankaListNazivFormatedOIB>
  <DomainObject.Predmet.ProtuStrankaListFormated>
    <izvorni_sadrzaj>
      <item>RIBA dioničko društvo za proizvodnju i uzgoj ribe i riblje mlađi zastupanog po punomoćniku Goran Borčić</item>
    </izvorni_sadrzaj>
    <derivirana_varijabla naziv="DomainObject.Predmet.ProtuStrankaListFormated_1">
      <item>RIBA dioničko društvo za proizvodnju i uzgoj ribe i riblje mlađi zastupanog po punomoćniku Goran Borčić</item>
    </derivirana_varijabla>
  </DomainObject.Predmet.ProtuStrankaListFormated>
  <DomainObject.Predmet.ProtuStrankaListFormatedOIB>
    <izvorni_sadrzaj>
      <item>RIBA dioničko društvo za proizvodnju i uzgoj ribe i riblje mlađi, OIB 52199410731 zastupanog po punomoćniku Goran Borčić</item>
    </izvorni_sadrzaj>
    <derivirana_varijabla naziv="DomainObject.Predmet.ProtuStrankaListFormatedOIB_1">
      <item>RIBA dioničko društvo za proizvodnju i uzgoj ribe i riblje mlađi, OIB 52199410731 zastupanog po punomoćniku Goran Borčić</item>
    </derivirana_varijabla>
  </DomainObject.Predmet.ProtuStrankaListFormatedOIB>
  <DomainObject.Predmet.ProtuStrankaListFormatedWithAdress>
    <izvorni_sadrzaj>
      <item>RIBA dioničko društvo za proizvodnju i uzgoj ribe i riblje mlađi, Kaniška Iva/bb, 43280 Kaniška Iva zastupanog po punomoćniku Goran Borčić</item>
    </izvorni_sadrzaj>
    <derivirana_varijabla naziv="DomainObject.Predmet.ProtuStrankaListFormatedWithAdress_1">
      <item>RIBA dioničko društvo za proizvodnju i uzgoj ribe i riblje mlađi, Kaniška Iva/bb, 43280 Kaniška Iva zastupanog po punomoćniku Goran Borčić</item>
    </derivirana_varijabla>
  </DomainObject.Predmet.ProtuStrankaListFormatedWithAdress>
  <DomainObject.Predmet.ProtuStrankaListFormatedWithAdressOIB>
    <izvorni_sadrzaj>
      <item>RIBA dioničko društvo za proizvodnju i uzgoj ribe i riblje mlađi, OIB 52199410731, Kaniška Iva/bb, 43280 Kaniška Iva zastupanog po punomoćniku Goran Borčić</item>
    </izvorni_sadrzaj>
    <derivirana_varijabla naziv="DomainObject.Predmet.ProtuStrankaListFormatedWithAdressOIB_1">
      <item>RIBA dioničko društvo za proizvodnju i uzgoj ribe i riblje mlađi, OIB 52199410731, Kaniška Iva/bb, 43280 Kaniška Iva zastupanog po punomoćniku Goran Borčić</item>
    </derivirana_varijabla>
  </DomainObject.Predmet.ProtuStrankaListFormatedWithAdressOIB>
  <DomainObject.Predmet.ProtuStrankaListNazivFormated>
    <izvorni_sadrzaj>
      <item>RIBA dioničko društvo za proizvodnju i uzgoj ribe i riblje mlađi</item>
    </izvorni_sadrzaj>
    <derivirana_varijabla naziv="DomainObject.Predmet.ProtuStrankaListNazivFormated_1">
      <item>RIBA dioničko društvo za proizvodnju i uzgoj ribe i riblje mlađi</item>
    </derivirana_varijabla>
  </DomainObject.Predmet.ProtuStrankaListNazivFormated>
  <DomainObject.Predmet.ProtuStrankaListNazivFormatedOIB>
    <izvorni_sadrzaj>
      <item>RIBA dioničko društvo za proizvodnju i uzgoj ribe i riblje mlađi, OIB 52199410731</item>
    </izvorni_sadrzaj>
    <derivirana_varijabla naziv="DomainObject.Predmet.ProtuStrankaListNazivFormatedOIB_1">
      <item>RIBA dioničko društvo za proizvodnju i uzgoj ribe i riblje mlađi, OIB 52199410731</item>
    </derivirana_varijabla>
  </DomainObject.Predmet.ProtuStrankaListNazivFormatedOIB>
  <DomainObject.Predmet.OstaliListFormated>
    <izvorni_sadrzaj>
      <item>DAVOR VRBEK, Sindikat zaposlenih u poljoprivredi... punomoćnik sudionika u postupku TIHOMIR MIROSLAVIĆ; STEVO LOBOR; ZORAN FILIPOVIĆ; ŽELJKO NAGLIĆ; DRAŽEN GAŠLJEVIĆ; JOSIP ROGULJA; IVAN TURKOVIĆ; IVAN PIZENT; IVAN MIROSLAVIĆ</item>
      <item>Goran Borčić punomoćnik sudionika u postupku RIBA dioničko društvo za proizvodnju i uzgoj ribe i riblje mlađi</item>
      <item>ERSTE&amp;STEIERMÄRKISCHE BANKA dioničko društvo</item>
      <item>Gugić &amp; Kovačić - odvjetničko društvo društvo s ograničenom odgovornošću</item>
    </izvorni_sadrzaj>
    <derivirana_varijabla naziv="DomainObject.Predmet.OstaliListFormated_1">
      <item>DAVOR VRBEK, Sindikat zaposlenih u poljoprivredi... punomoćnik sudionika u postupku TIHOMIR MIROSLAVIĆ; STEVO LOBOR; ZORAN FILIPOVIĆ; ŽELJKO NAGLIĆ; DRAŽEN GAŠLJEVIĆ; JOSIP ROGULJA; IVAN TURKOVIĆ; IVAN PIZENT; IVAN MIROSLAVIĆ</item>
      <item>Goran Borčić punomoćnik sudionika u postupku RIBA dioničko društvo za proizvodnju i uzgoj ribe i riblje mlađi</item>
      <item>ERSTE&amp;STEIERMÄRKISCHE BANKA dioničko društvo</item>
      <item>Gugić &amp; Kovačić - odvjetničko društvo društvo s ograničenom odgovornošću</item>
    </derivirana_varijabla>
  </DomainObject.Predmet.OstaliListFormated>
  <DomainObject.Predmet.OstaliListFormatedOIB>
    <izvorni_sadrzaj>
      <item>DAVOR VRBEK, Sindikat zaposlenih u poljoprivredi..., OIB 94354295539 punomoćnik sudionika u postupku TIHOMIR MIROSLAVIĆ; STEVO LOBOR; ZORAN FILIPOVIĆ; ŽELJKO NAGLIĆ; DRAŽEN GAŠLJEVIĆ; JOSIP ROGULJA; IVAN TURKOVIĆ; IVAN PIZENT; IVAN MIROSLAVIĆ</item>
      <item>Goran Borčić, OIB 85590002526 punomoćnik sudionika u postupku RIBA dioničko društvo za proizvodnju i uzgoj ribe i riblje mlađi</item>
      <item>ERSTE&amp;STEIERMÄRKISCHE BANKA dioničko društvo, OIB 23057039320</item>
      <item>Gugić &amp; Kovačić - odvjetničko društvo društvo s ograničenom odgovornošću, OIB 13484501240</item>
    </izvorni_sadrzaj>
    <derivirana_varijabla naziv="DomainObject.Predmet.OstaliListFormatedOIB_1">
      <item>DAVOR VRBEK, Sindikat zaposlenih u poljoprivredi..., OIB 94354295539 punomoćnik sudionika u postupku TIHOMIR MIROSLAVIĆ; STEVO LOBOR; ZORAN FILIPOVIĆ; ŽELJKO NAGLIĆ; DRAŽEN GAŠLJEVIĆ; JOSIP ROGULJA; IVAN TURKOVIĆ; IVAN PIZENT; IVAN MIROSLAVIĆ</item>
      <item>Goran Borčić, OIB 85590002526 punomoćnik sudionika u postupku RIBA dioničko društvo za proizvodnju i uzgoj ribe i riblje mlađi</item>
      <item>ERSTE&amp;STEIERMÄRKISCHE BANKA dioničko društvo, OIB 23057039320</item>
      <item>Gugić &amp; Kovačić - odvjetničko društvo društvo s ograničenom odgovornošću, OIB 13484501240</item>
    </derivirana_varijabla>
  </DomainObject.Predmet.OstaliListFormatedOIB>
  <DomainObject.Predmet.OstaliListFormatedWithAdress>
    <izvorni_sadrzaj>
      <item>DAVOR VRBEK, Sindikat zaposlenih u poljoprivredi..., Ljudevita Posavskog 5, 10000 Zagreb punomoćnik sudionika u postupku TIHOMIR MIROSLAVIĆ; STEVO LOBOR; ZORAN FILIPOVIĆ; ŽELJKO NAGLIĆ; DRAŽEN GAŠLJEVIĆ; JOSIP ROGULJA; IVAN TURKOVIĆ; IVAN PIZENT; IVAN MIROSLAVIĆ</item>
      <item>Goran Borčić, Ulica kralja Tomislava 18., 48260 Križevci punomoćnik sudionika u postupku RIBA dioničko društvo za proizvodnju i uzgoj ribe i riblje mlađi</item>
      <item>ERSTE&amp;STEIERMÄRKISCHE BANKA dioničko društvo, Jadranski Trg 3/a, 51000 Rijeka</item>
      <item>Gugić &amp; Kovačić - odvjetničko društvo društvo s ograničenom odgovornošću, Radnička cesta 52, 10000 Zagreb</item>
    </izvorni_sadrzaj>
    <derivirana_varijabla naziv="DomainObject.Predmet.OstaliListFormatedWithAdress_1">
      <item>DAVOR VRBEK, Sindikat zaposlenih u poljoprivredi..., Ljudevita Posavskog 5, 10000 Zagreb punomoćnik sudionika u postupku TIHOMIR MIROSLAVIĆ; STEVO LOBOR; ZORAN FILIPOVIĆ; ŽELJKO NAGLIĆ; DRAŽEN GAŠLJEVIĆ; JOSIP ROGULJA; IVAN TURKOVIĆ; IVAN PIZENT; IVAN MIROSLAVIĆ</item>
      <item>Goran Borčić, Ulica kralja Tomislava 18., 48260 Križevci punomoćnik sudionika u postupku RIBA dioničko društvo za proizvodnju i uzgoj ribe i riblje mlađi</item>
      <item>ERSTE&amp;STEIERMÄRKISCHE BANKA dioničko društvo, Jadranski Trg 3/a, 51000 Rijeka</item>
      <item>Gugić &amp; Kovačić - odvjetničko društvo društvo s ograničenom odgovornošću, Radnička cesta 52, 10000 Zagreb</item>
    </derivirana_varijabla>
  </DomainObject.Predmet.OstaliListFormatedWithAdress>
  <DomainObject.Predmet.OstaliListFormatedWithAdressOIB>
    <izvorni_sadrzaj>
      <item>DAVOR VRBEK, Sindikat zaposlenih u poljoprivredi..., OIB 94354295539, Ljudevita Posavskog 5, 10000 Zagreb punomoćnik sudionika u postupku TIHOMIR MIROSLAVIĆ; STEVO LOBOR; ZORAN FILIPOVIĆ; ŽELJKO NAGLIĆ; DRAŽEN GAŠLJEVIĆ; JOSIP ROGULJA; IVAN TURKOVIĆ; IVAN PIZENT; IVAN MIROSLAVIĆ</item>
      <item>Goran Borčić, OIB 85590002526, Ulica kralja Tomislava 18., 48260 Križevci punomoćnik sudionika u postupku RIBA dioničko društvo za proizvodnju i uzgoj ribe i riblje mlađi</item>
      <item>ERSTE&amp;STEIERMÄRKISCHE BANKA dioničko društvo, OIB 23057039320, Jadranski Trg 3/a, 51000 Rijeka</item>
      <item>Gugić &amp; Kovačić - odvjetničko društvo društvo s ograničenom odgovornošću, OIB 13484501240, Radnička cesta 52, 10000 Zagreb</item>
    </izvorni_sadrzaj>
    <derivirana_varijabla naziv="DomainObject.Predmet.OstaliListFormatedWithAdressOIB_1">
      <item>DAVOR VRBEK, Sindikat zaposlenih u poljoprivredi..., OIB 94354295539, Ljudevita Posavskog 5, 10000 Zagreb punomoćnik sudionika u postupku TIHOMIR MIROSLAVIĆ; STEVO LOBOR; ZORAN FILIPOVIĆ; ŽELJKO NAGLIĆ; DRAŽEN GAŠLJEVIĆ; JOSIP ROGULJA; IVAN TURKOVIĆ; IVAN PIZENT; IVAN MIROSLAVIĆ</item>
      <item>Goran Borčić, OIB 85590002526, Ulica kralja Tomislava 18., 48260 Križevci punomoćnik sudionika u postupku RIBA dioničko društvo za proizvodnju i uzgoj ribe i riblje mlađi</item>
      <item>ERSTE&amp;STEIERMÄRKISCHE BANKA dioničko društvo, OIB 23057039320, Jadranski Trg 3/a, 51000 Rijeka</item>
      <item>Gugić &amp; Kovačić - odvjetničko društvo društvo s ograničenom odgovornošću, OIB 13484501240, Radnička cesta 52, 10000 Zagreb</item>
    </derivirana_varijabla>
  </DomainObject.Predmet.OstaliListFormatedWithAdressOIB>
  <DomainObject.Predmet.OstaliListNazivFormated>
    <izvorni_sadrzaj>
      <item>DAVOR VRBEK, Sindikat zaposlenih u poljoprivredi...</item>
      <item>Goran Borčić</item>
      <item>ERSTE&amp;STEIERMÄRKISCHE BANKA dioničko društvo</item>
      <item>Gugić &amp; Kovačić - odvjetničko društvo društvo s ograničenom odgovornošću</item>
    </izvorni_sadrzaj>
    <derivirana_varijabla naziv="DomainObject.Predmet.OstaliListNazivFormated_1">
      <item>DAVOR VRBEK, Sindikat zaposlenih u poljoprivredi...</item>
      <item>Goran Borčić</item>
      <item>ERSTE&amp;STEIERMÄRKISCHE BANKA dioničko društvo</item>
      <item>Gugić &amp; Kovačić - odvjetničko društvo društvo s ograničenom odgovornošću</item>
    </derivirana_varijabla>
  </DomainObject.Predmet.OstaliListNazivFormated>
  <DomainObject.Predmet.OstaliListNazivFormatedOIB>
    <izvorni_sadrzaj>
      <item>DAVOR VRBEK, Sindikat zaposlenih u poljoprivredi..., OIB 94354295539</item>
      <item>Goran Borčić, OIB 85590002526</item>
      <item>ERSTE&amp;STEIERMÄRKISCHE BANKA dioničko društvo, OIB 23057039320</item>
      <item>Gugić &amp; Kovačić - odvjetničko društvo društvo s ograničenom odgovornošću, OIB 13484501240</item>
    </izvorni_sadrzaj>
    <derivirana_varijabla naziv="DomainObject.Predmet.OstaliListNazivFormatedOIB_1">
      <item>DAVOR VRBEK, Sindikat zaposlenih u poljoprivredi..., OIB 94354295539</item>
      <item>Goran Borčić, OIB 85590002526</item>
      <item>ERSTE&amp;STEIERMÄRKISCHE BANKA dioničko društvo, OIB 23057039320</item>
      <item>Gugić &amp; Kovačić - odvjetničko društvo društvo s ograničenom odgovornošću, OIB 13484501240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2018.</izvorni_sadrzaj>
    <derivirana_varijabla naziv="DomainObject.Datum_1">24. travnja 2018.</derivirana_varijabla>
  </DomainObject.Datum>
  <DomainObject.PoslovniBrojDokumenta>
    <izvorni_sadrzaj>St-296/2017-55</izvorni_sadrzaj>
    <derivirana_varijabla naziv="DomainObject.PoslovniBrojDokumenta_1">St-296/2017-55</derivirana_varijabla>
  </DomainObject.PoslovniBrojDokumenta>
  <DomainObject.Predmet.StrankaIDrugi>
    <izvorni_sadrzaj>TIHOMIR MIROSLAVIĆ i dr.</izvorni_sadrzaj>
    <derivirana_varijabla naziv="DomainObject.Predmet.StrankaIDrugi_1">TIHOMIR MIROSLAVIĆ i dr.</derivirana_varijabla>
  </DomainObject.Predmet.StrankaIDrugi>
  <DomainObject.Predmet.ProtustrankaIDrugi>
    <izvorni_sadrzaj>RIBA dioničko društvo za proizvodnju i uzgoj ribe i riblje mlađi</izvorni_sadrzaj>
    <derivirana_varijabla naziv="DomainObject.Predmet.ProtustrankaIDrugi_1">RIBA dioničko društvo za proizvodnju i uzgoj ribe i riblje mlađi</derivirana_varijabla>
  </DomainObject.Predmet.ProtustrankaIDrugi>
  <DomainObject.Predmet.StrankaIDrugiAdressOIB>
    <izvorni_sadrzaj>TIHOMIR MIROSLAVIĆ, OIB 10200321425, Veliko Vukovje 70, 43280 Veliko Vukovje i dr.</izvorni_sadrzaj>
    <derivirana_varijabla naziv="DomainObject.Predmet.StrankaIDrugiAdressOIB_1">TIHOMIR MIROSLAVIĆ, OIB 10200321425, Veliko Vukovje 70, 43280 Veliko Vukovje i dr.</derivirana_varijabla>
  </DomainObject.Predmet.StrankaIDrugiAdressOIB>
  <DomainObject.Predmet.ProtustrankaIDrugiAdressOIB>
    <izvorni_sadrzaj>RIBA dioničko društvo za proizvodnju i uzgoj ribe i riblje mlađi, OIB 52199410731, Kaniška Iva/bb, 43280 Kaniška Iva</izvorni_sadrzaj>
    <derivirana_varijabla naziv="DomainObject.Predmet.ProtustrankaIDrugiAdressOIB_1">RIBA dioničko društvo za proizvodnju i uzgoj ribe i riblje mlađi, OIB 52199410731, Kaniška Iva/bb, 43280 Kaniška Iva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TIHOMIR MIROSLAVIĆ</item>
      <item>RIBA dioničko društvo za proizvodnju i uzgoj ribe i riblje mlađi</item>
      <item>ZORAN FILIPOVIĆ</item>
      <item>IVAN MIROSLAVIĆ</item>
      <item>ŽELJKO NAGLIĆ</item>
      <item>IVAN TURKOVIĆ</item>
      <item>STEVO LOBOR</item>
      <item>DRAŽEN GAŠLJEVIĆ</item>
      <item>JOSIP ROGULJA</item>
      <item>IVAN PIZENT</item>
      <item>DAVOR VRBEK, Sindikat zaposlenih u poljoprivredi...</item>
      <item>Goran Borčić</item>
      <item>FINANCIJSKA AGENCIJA, RC ZAGREB, Podružnica Bjelovar</item>
      <item>ERSTE&amp;STEIERMÄRKISCHE BANKA dioničko društvo</item>
      <item>Gugić &amp; Kovačić - odvjetničko društvo društvo s ograničenom odgovornošću</item>
    </izvorni_sadrzaj>
    <derivirana_varijabla naziv="DomainObject.Predmet.SudioniciListNaziv_1">
      <item>TIHOMIR MIROSLAVIĆ</item>
      <item>RIBA dioničko društvo za proizvodnju i uzgoj ribe i riblje mlađi</item>
      <item>ZORAN FILIPOVIĆ</item>
      <item>IVAN MIROSLAVIĆ</item>
      <item>ŽELJKO NAGLIĆ</item>
      <item>IVAN TURKOVIĆ</item>
      <item>STEVO LOBOR</item>
      <item>DRAŽEN GAŠLJEVIĆ</item>
      <item>JOSIP ROGULJA</item>
      <item>IVAN PIZENT</item>
      <item>DAVOR VRBEK, Sindikat zaposlenih u poljoprivredi...</item>
      <item>Goran Borčić</item>
      <item>FINANCIJSKA AGENCIJA, RC ZAGREB, Podružnica Bjelovar</item>
      <item>ERSTE&amp;STEIERMÄRKISCHE BANKA dioničko društvo</item>
      <item>Gugić &amp; Kovačić - odvjetničko društvo društvo s ograničenom odgovornošću</item>
    </derivirana_varijabla>
  </DomainObject.Predmet.SudioniciListNaziv>
  <DomainObject.Predmet.SudioniciListAdressOIB>
    <izvorni_sadrzaj>
      <item>TIHOMIR MIROSLAVIĆ, OIB 10200321425, Veliko Vukovje 70,43280 Veliko Vukovje</item>
      <item>RIBA dioničko društvo za proizvodnju i uzgoj ribe i riblje mlađi, OIB 52199410731, Kaniška Iva/bb,43280 Kaniška Iva</item>
      <item>ZORAN FILIPOVIĆ, OIB 09688478260, Rogoža 27A,43280 Rogoža</item>
      <item>IVAN MIROSLAVIĆ, OIB 91666776052, Malo Vukovje 28,43280 Malo Vukovje</item>
      <item>ŽELJKO NAGLIĆ, OIB 64969882699, Matije Gupca 70,43280 Garešnica</item>
      <item>IVAN TURKOVIĆ, OIB 90836196276, Kaniška Iva 79,43280 Kaniška Iva</item>
      <item>STEVO LOBOR, OIB 16342392788, Ciglenica 81,43280 Ciglenica</item>
      <item>DRAŽEN GAŠLJEVIĆ, OIB 11162300528, Kaniška Iva 98,43280 Kaniška Iva</item>
      <item>JOSIP ROGULJA, OIB 20553429352, Kaniška Iva 112,43280 Kaniška Iva</item>
      <item>IVAN PIZENT, OIB 78885585078, Ciglenica 6,43280 Ciglenica</item>
      <item>DAVOR VRBEK, Sindikat zaposlenih u poljoprivredi..., OIB 94354295539, Ljudevita Posavskog 5,10000 Zagreb</item>
      <item>Goran Borčić, OIB 85590002526, Ulica kralja Tomislava 18.,48260 Križevci</item>
      <item>FINANCIJSKA AGENCIJA, RC ZAGREB, Podružnica Bjelovar, OIB 85821130368, F. Supila 4,43000 Bjelovar</item>
      <item>ERSTE&amp;STEIERMÄRKISCHE BANKA dioničko društvo, OIB 23057039320, Jadranski Trg 3/a,51000 Rijeka</item>
      <item>Gugić &amp; Kovačić - odvjetničko društvo društvo s ograničenom odgovornošću, OIB 13484501240, Radnička cesta 52,10000 Zagreb</item>
    </izvorni_sadrzaj>
    <derivirana_varijabla naziv="DomainObject.Predmet.SudioniciListAdressOIB_1">
      <item>TIHOMIR MIROSLAVIĆ, OIB 10200321425, Veliko Vukovje 70,43280 Veliko Vukovje</item>
      <item>RIBA dioničko društvo za proizvodnju i uzgoj ribe i riblje mlađi, OIB 52199410731, Kaniška Iva/bb,43280 Kaniška Iva</item>
      <item>ZORAN FILIPOVIĆ, OIB 09688478260, Rogoža 27A,43280 Rogoža</item>
      <item>IVAN MIROSLAVIĆ, OIB 91666776052, Malo Vukovje 28,43280 Malo Vukovje</item>
      <item>ŽELJKO NAGLIĆ, OIB 64969882699, Matije Gupca 70,43280 Garešnica</item>
      <item>IVAN TURKOVIĆ, OIB 90836196276, Kaniška Iva 79,43280 Kaniška Iva</item>
      <item>STEVO LOBOR, OIB 16342392788, Ciglenica 81,43280 Ciglenica</item>
      <item>DRAŽEN GAŠLJEVIĆ, OIB 11162300528, Kaniška Iva 98,43280 Kaniška Iva</item>
      <item>JOSIP ROGULJA, OIB 20553429352, Kaniška Iva 112,43280 Kaniška Iva</item>
      <item>IVAN PIZENT, OIB 78885585078, Ciglenica 6,43280 Ciglenica</item>
      <item>DAVOR VRBEK, Sindikat zaposlenih u poljoprivredi..., OIB 94354295539, Ljudevita Posavskog 5,10000 Zagreb</item>
      <item>Goran Borčić, OIB 85590002526, Ulica kralja Tomislava 18.,48260 Križevci</item>
      <item>FINANCIJSKA AGENCIJA, RC ZAGREB, Podružnica Bjelovar, OIB 85821130368, F. Supila 4,43000 Bjelovar</item>
      <item>ERSTE&amp;STEIERMÄRKISCHE BANKA dioničko društvo, OIB 23057039320, Jadranski Trg 3/a,51000 Rijeka</item>
      <item>Gugić &amp; Kovačić - odvjetničko društvo društvo s ograničenom odgovornošću, OIB 13484501240, Radnička cesta 52,10000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E5B3B9-09C3-49DE-9884-6AC34467C5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498</properties:Words>
  <properties:Characters>3200</properties:Characters>
  <properties:Lines>95</properties:Lines>
  <properties:Paragraphs>33</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2018-04-24T05:23:00Z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St-296/2017-55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