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8127" w14:paraId="c848127" w:rsidRDefault="009B1104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>
        <w:t xml:space="preserve">Poslovni broj: </w:t>
      </w:r>
      <w:r w:rsidR="00BF117C" w:rsidRPr="00847790">
        <w:t>6 St-</w:t>
      </w:r>
      <w:r w:rsidR="00BA0565">
        <w:t>31/00-</w:t>
      </w:r>
      <w:r w:rsidR="00C4693C">
        <w:t>580</w:t>
      </w:r>
    </w:p>
    <w:p w:rsidRDefault="009B1104" w:rsidP="009B1104" w:rsidR="009B1104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04" w:rsidP="009B1104" w:rsidR="009B1104">
      <w:pPr>
        <w:jc w:val="both"/>
      </w:pPr>
    </w:p>
    <w:p w:rsidRDefault="009B1104" w:rsidP="009B1104" w:rsidR="009B1104">
      <w:pPr>
        <w:ind w:hanging="720" w:left="360"/>
        <w:jc w:val="both"/>
      </w:pPr>
      <w:r>
        <w:t xml:space="preserve">  Republika Hrvatska</w:t>
      </w:r>
    </w:p>
    <w:p w:rsidRDefault="009B1104" w:rsidP="009B1104" w:rsidR="009B110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B1104" w:rsidP="009B1104" w:rsidR="009B110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9B1104" w:rsidP="00BF117C" w:rsidR="009B1104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B110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BA056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A0565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9B1104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9B11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B1104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9B1104" w:rsidRPr="009B1104">
        <w:rPr>
          <w:rFonts w:hAnsi="Times New Roman" w:ascii="Times New Roman"/>
          <w:sz w:val="24"/>
          <w:szCs w:val="24"/>
        </w:rPr>
        <w:t xml:space="preserve">stečajna masa iza  </w:t>
      </w:r>
      <w:r w:rsidR="009B1104" w:rsidRPr="009B1104">
        <w:rPr>
          <w:rFonts w:hAnsi="Times New Roman" w:ascii="Times New Roman"/>
          <w:b/>
          <w:sz w:val="24"/>
          <w:szCs w:val="24"/>
        </w:rPr>
        <w:t>OSJEČKA TVORNICA KOŽA d.d. „u stečaju“ Osijek, OIB: 20067256944, MBS: 030188826</w:t>
      </w:r>
      <w:r w:rsidRPr="009B1104">
        <w:rPr>
          <w:rFonts w:hAnsi="Times New Roman" w:ascii="Times New Roman"/>
          <w:sz w:val="24"/>
          <w:szCs w:val="24"/>
        </w:rPr>
        <w:t xml:space="preserve">, dana  </w:t>
      </w:r>
      <w:r w:rsidR="009B1104">
        <w:rPr>
          <w:rFonts w:hAnsi="Times New Roman" w:ascii="Times New Roman"/>
          <w:sz w:val="24"/>
          <w:szCs w:val="24"/>
        </w:rPr>
        <w:t>4. prosinca 2018. g.,</w:t>
      </w:r>
    </w:p>
    <w:p w:rsidRDefault="006B1C8D" w:rsidP="004957B5" w:rsidR="006B1C8D" w:rsidRPr="009B11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9B11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9B1104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6B1C8D" w:rsidP="006B1C8D" w:rsidR="006B1C8D">
      <w:pPr>
        <w:ind w:firstLine="708"/>
        <w:rPr>
          <w:bCs/>
        </w:rPr>
      </w:pPr>
      <w:r>
        <w:t>1.</w:t>
      </w:r>
      <w:r w:rsidR="001E716B" w:rsidRPr="00B4696E">
        <w:t xml:space="preserve"> Određuje se ročište za diobu </w:t>
      </w:r>
      <w:proofErr w:type="spellStart"/>
      <w:r w:rsidR="001E716B" w:rsidRPr="00B4696E">
        <w:t>kupovnine</w:t>
      </w:r>
      <w:proofErr w:type="spellEnd"/>
      <w:r w:rsidR="001E716B" w:rsidRPr="00B4696E">
        <w:t xml:space="preserve"> </w:t>
      </w:r>
      <w:r w:rsidR="00D94794" w:rsidRPr="00B4696E">
        <w:t>u odnosu na prodan</w:t>
      </w:r>
      <w:r w:rsidR="00BA0565">
        <w:t>u</w:t>
      </w:r>
      <w:r w:rsidR="00D94794" w:rsidRPr="00B4696E">
        <w:t xml:space="preserve"> nekretnin</w:t>
      </w:r>
      <w:r w:rsidR="00BA0565">
        <w:t>u</w:t>
      </w:r>
      <w:r w:rsidR="00D94794" w:rsidRPr="00B4696E">
        <w:t xml:space="preserve"> stečajnog dužnika upisan</w:t>
      </w:r>
      <w:r w:rsidR="00BA0565">
        <w:t>u</w:t>
      </w:r>
      <w:r w:rsidR="00D94794" w:rsidRPr="00B4696E">
        <w:t xml:space="preserve"> </w:t>
      </w:r>
      <w:r>
        <w:t xml:space="preserve">kod </w:t>
      </w:r>
      <w:r>
        <w:rPr>
          <w:bCs/>
        </w:rPr>
        <w:t xml:space="preserve">Općinskog suda u </w:t>
      </w:r>
      <w:r w:rsidR="00BA0565">
        <w:rPr>
          <w:bCs/>
        </w:rPr>
        <w:t>Osijeku</w:t>
      </w:r>
      <w:r>
        <w:rPr>
          <w:bCs/>
        </w:rPr>
        <w:t xml:space="preserve"> zemljišnoknjižni odjel </w:t>
      </w:r>
      <w:r w:rsidR="00BA0565">
        <w:rPr>
          <w:bCs/>
        </w:rPr>
        <w:t>Osijek i to:</w:t>
      </w:r>
    </w:p>
    <w:p w:rsidRDefault="006B1C8D" w:rsidP="00BA0565" w:rsidR="001E716B" w:rsidRPr="006B1C8D">
      <w:pPr>
        <w:ind w:firstLine="708"/>
      </w:pPr>
      <w:r>
        <w:t xml:space="preserve">- </w:t>
      </w:r>
      <w:r w:rsidRPr="00E56253">
        <w:t xml:space="preserve"> </w:t>
      </w:r>
      <w:proofErr w:type="spellStart"/>
      <w:r w:rsidR="00BA0565">
        <w:t>zk</w:t>
      </w:r>
      <w:proofErr w:type="spellEnd"/>
      <w:r w:rsidR="00BA0565">
        <w:t xml:space="preserve">. odjel Osijek </w:t>
      </w:r>
      <w:proofErr w:type="spellStart"/>
      <w:r w:rsidR="00BA0565">
        <w:t>zk</w:t>
      </w:r>
      <w:proofErr w:type="spellEnd"/>
      <w:r w:rsidR="00BA0565">
        <w:t xml:space="preserve">. ul. 103 k.o. Osijek </w:t>
      </w:r>
      <w:proofErr w:type="spellStart"/>
      <w:r w:rsidR="00BA0565">
        <w:t>kč</w:t>
      </w:r>
      <w:proofErr w:type="spellEnd"/>
      <w:r w:rsidR="00BA0565">
        <w:t xml:space="preserve">. br. </w:t>
      </w:r>
      <w:r w:rsidR="009B1104">
        <w:t xml:space="preserve">8143/1 u naravi 7 zgrada i dvor ul. M. </w:t>
      </w:r>
      <w:proofErr w:type="spellStart"/>
      <w:r w:rsidR="009B1104">
        <w:t>Kišpatića</w:t>
      </w:r>
      <w:proofErr w:type="spellEnd"/>
      <w:r w:rsidR="009B1104">
        <w:t xml:space="preserve"> 2, površine 9811 m2 i </w:t>
      </w:r>
      <w:proofErr w:type="spellStart"/>
      <w:r w:rsidR="009B1104">
        <w:t>kč</w:t>
      </w:r>
      <w:proofErr w:type="spellEnd"/>
      <w:r w:rsidR="009B1104">
        <w:t xml:space="preserve">. br. 8143/2 u naravi kuća broj 18 i dvor u ul. M. </w:t>
      </w:r>
      <w:proofErr w:type="spellStart"/>
      <w:r w:rsidR="009B1104">
        <w:t>Kišpatića</w:t>
      </w:r>
      <w:proofErr w:type="spellEnd"/>
      <w:r w:rsidR="009B1104">
        <w:t xml:space="preserve"> površine 1127 m2</w:t>
      </w:r>
      <w:r w:rsidR="00B4696E" w:rsidRPr="006B1C8D">
        <w:t xml:space="preserve">,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9B1104" w:rsidP="001E716B" w:rsidR="001E716B">
      <w:pPr>
        <w:ind w:left="705"/>
        <w:jc w:val="center"/>
        <w:rPr>
          <w:b/>
        </w:rPr>
      </w:pPr>
      <w:r>
        <w:rPr>
          <w:b/>
        </w:rPr>
        <w:t>20. prosinac 2018</w:t>
      </w:r>
      <w:r w:rsidR="00BA0565">
        <w:rPr>
          <w:b/>
        </w:rPr>
        <w:t>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11</w:t>
      </w:r>
      <w:r w:rsidR="00C4693C">
        <w:rPr>
          <w:b/>
        </w:rPr>
        <w:t>,30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9B1104">
      <w:pPr>
        <w:ind w:left="705"/>
      </w:pPr>
      <w:r>
        <w:rPr>
          <w:b/>
        </w:rPr>
        <w:t xml:space="preserve">                                                      </w:t>
      </w:r>
      <w:r w:rsidR="001E716B" w:rsidRPr="009B1104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9B1104" w:rsidR="001E716B">
      <w:pPr>
        <w:tabs>
          <w:tab w:pos="4536" w:val="center"/>
          <w:tab w:pos="6405" w:val="left"/>
        </w:tabs>
      </w:pPr>
      <w:r>
        <w:tab/>
      </w:r>
      <w:r w:rsidR="005263F1">
        <w:t xml:space="preserve">U Osijeku </w:t>
      </w:r>
      <w:r w:rsidR="009B1104">
        <w:t>4. prosinca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2563BF" w:rsidP="006B1C8D" w:rsid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C4693C">
        <w:rPr>
          <w:sz w:val="22"/>
          <w:szCs w:val="22"/>
        </w:rPr>
        <w:t xml:space="preserve">uz podnesak st. uprav. od </w:t>
      </w:r>
      <w:r w:rsidR="009B1104">
        <w:rPr>
          <w:sz w:val="22"/>
          <w:szCs w:val="22"/>
        </w:rPr>
        <w:t>26.11.2018. g. (str. 2217 i 2218 spisa)</w:t>
      </w:r>
    </w:p>
    <w:p w:rsidRDefault="009B1104" w:rsidP="006B1C8D" w:rsidR="009B1104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Edita </w:t>
      </w:r>
      <w:proofErr w:type="spellStart"/>
      <w:r>
        <w:rPr>
          <w:sz w:val="22"/>
          <w:szCs w:val="22"/>
        </w:rPr>
        <w:t>Đurkin</w:t>
      </w:r>
      <w:proofErr w:type="spellEnd"/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9B1104">
        <w:rPr>
          <w:sz w:val="22"/>
          <w:szCs w:val="22"/>
        </w:rPr>
        <w:t>20.12.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80EA1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104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693C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0EA1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0E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0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0E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0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6528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St-31/2000-666</izvorni_sadrzaj>
    <derivirana_varijabla naziv="DomainObject.PredzadnjaOdlukaIzPredmeta.Oznaka_1">St-31/2000-666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1301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2018-12-04T12:31:00Z</dcterms:created>
  <dc:creator>hermanj</dc:creator>
  <cp:lastModifiedBy>Danijela Sekulić</cp:lastModifiedBy>
  <cp:lastPrinted>2018-12-04T12:31:00Z</cp:lastPrinted>
  <dcterms:modified xmlns:xsi="http://www.w3.org/2001/XMLSchema-instance" xsi:type="dcterms:W3CDTF">2018-12-04T12:32:00Z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(KOŽARA.docx)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