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b3cf" w14:paraId="23db3cf" w:rsidRDefault="00AE649C" w:rsidP="00FA5B5E" w:rsidR="00AE649C" w:rsidRPr="00B76F3C">
      <w:pPr>
        <w:pStyle w:val="Naslov3"/>
        <w15:collapsed w:val="false"/>
      </w:pPr>
    </w:p>
    <w:p w:rsidRDefault="00691D6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91D6A" w:rsidP="00691D6A" w:rsidR="00691D6A" w:rsidRPr="00691D6A">
      <w:pPr>
        <w:spacing w:after="0"/>
        <w:jc w:val="right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>Posl. br. 3 Stpn-21/2016-5</w:t>
      </w:r>
    </w:p>
    <w:p w:rsidRDefault="00691D6A" w:rsidP="00691D6A" w:rsidR="00691D6A" w:rsidRPr="00691D6A">
      <w:pPr>
        <w:spacing w:after="0"/>
        <w:rPr>
          <w:rFonts w:cs="Times New Roman" w:eastAsia="Times New Roman"/>
          <w:lang w:eastAsia="hr-HR"/>
        </w:rPr>
      </w:pPr>
    </w:p>
    <w:p w:rsidRDefault="00691D6A" w:rsidP="00691D6A" w:rsidR="00691D6A" w:rsidRPr="00691D6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91D6A" w:rsidP="00691D6A" w:rsidR="00691D6A" w:rsidRPr="00691D6A">
      <w:pPr>
        <w:spacing w:after="0"/>
        <w:ind w:firstLine="708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>REPUBLIKA HRVATSKA</w:t>
      </w:r>
    </w:p>
    <w:p w:rsidRDefault="00691D6A" w:rsidP="00691D6A" w:rsidR="00691D6A" w:rsidRPr="00691D6A">
      <w:pPr>
        <w:spacing w:after="0"/>
        <w:ind w:firstLine="708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>TRGOVAČKI SUD U ZADRU</w:t>
      </w:r>
    </w:p>
    <w:p w:rsidRDefault="00691D6A" w:rsidP="00691D6A" w:rsidR="00691D6A" w:rsidRPr="00691D6A">
      <w:pPr>
        <w:spacing w:after="0"/>
        <w:ind w:firstLine="708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>Dr. Franje Tuđmana 35, Zadar</w:t>
      </w:r>
    </w:p>
    <w:p w:rsidRDefault="00691D6A" w:rsidP="00691D6A" w:rsidR="00691D6A" w:rsidRPr="00691D6A">
      <w:pPr>
        <w:spacing w:after="0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ab/>
      </w:r>
      <w:r w:rsidRPr="00691D6A">
        <w:rPr>
          <w:rFonts w:cs="Times New Roman" w:eastAsia="Times New Roman"/>
          <w:lang w:eastAsia="hr-HR"/>
        </w:rPr>
        <w:tab/>
      </w:r>
      <w:r w:rsidRPr="00691D6A">
        <w:rPr>
          <w:rFonts w:cs="Times New Roman" w:eastAsia="Times New Roman"/>
          <w:lang w:eastAsia="hr-HR"/>
        </w:rPr>
        <w:tab/>
      </w:r>
      <w:r w:rsidRPr="00691D6A">
        <w:rPr>
          <w:rFonts w:cs="Times New Roman" w:eastAsia="Times New Roman"/>
          <w:lang w:eastAsia="hr-HR"/>
        </w:rPr>
        <w:tab/>
      </w:r>
      <w:r w:rsidRPr="00691D6A">
        <w:rPr>
          <w:rFonts w:cs="Times New Roman" w:eastAsia="Times New Roman"/>
          <w:lang w:eastAsia="hr-HR"/>
        </w:rPr>
        <w:tab/>
      </w:r>
      <w:r w:rsidRPr="00691D6A">
        <w:rPr>
          <w:rFonts w:cs="Times New Roman" w:eastAsia="Times New Roman"/>
          <w:lang w:eastAsia="hr-HR"/>
        </w:rPr>
        <w:tab/>
      </w:r>
    </w:p>
    <w:p w:rsidRDefault="00691D6A" w:rsidP="00691D6A" w:rsidR="00691D6A" w:rsidRPr="00691D6A">
      <w:pPr>
        <w:spacing w:after="0"/>
        <w:jc w:val="center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>R E P U B L I K A  H R V A T S K A</w:t>
      </w:r>
    </w:p>
    <w:p w:rsidRDefault="00691D6A" w:rsidP="00691D6A" w:rsidR="00691D6A" w:rsidRPr="00691D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1D6A" w:rsidP="00691D6A" w:rsidR="00691D6A" w:rsidRPr="00691D6A">
      <w:pPr>
        <w:spacing w:after="0"/>
        <w:jc w:val="center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>R J E Š E N J E</w:t>
      </w:r>
    </w:p>
    <w:p w:rsidRDefault="00691D6A" w:rsidP="00691D6A" w:rsidR="00691D6A" w:rsidRPr="00691D6A">
      <w:pPr>
        <w:spacing w:after="0"/>
        <w:rPr>
          <w:rFonts w:cs="Times New Roman" w:eastAsia="Times New Roman"/>
          <w:lang w:eastAsia="hr-HR"/>
        </w:rPr>
      </w:pPr>
    </w:p>
    <w:p w:rsidRDefault="00691D6A" w:rsidP="00691D6A" w:rsidR="00691D6A" w:rsidRPr="00691D6A">
      <w:pPr>
        <w:spacing w:after="0"/>
        <w:jc w:val="both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ab/>
        <w:t>Trgovački sud u Zadru, OIB:39670464653, po sutkinji Tini Grgas, povodom prijedloga dužnika MARJUR NET d.o.o. za trgovinu i usluge sa sjedištem u Zadru, Ulica Ljudevita Posavskog 4, OIB: 54508663448, zastupanog po direktoru Željku Jurjeviću iz Zadra, za sklapanje predstečajne nagodbe nad dužnikom</w:t>
      </w:r>
      <w:r w:rsidRPr="00691D6A">
        <w:rPr>
          <w:rFonts w:cs="Times New Roman" w:eastAsia="Times New Roman"/>
          <w:bCs/>
          <w:lang w:eastAsia="hr-HR"/>
        </w:rPr>
        <w:t xml:space="preserve">, 15. srpnja 2016. </w:t>
      </w:r>
    </w:p>
    <w:p w:rsidRDefault="00691D6A" w:rsidP="00691D6A" w:rsidR="00691D6A" w:rsidRPr="00691D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D6A" w:rsidP="00691D6A" w:rsidR="00691D6A" w:rsidRPr="00691D6A">
      <w:pPr>
        <w:spacing w:after="0"/>
        <w:jc w:val="center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>r i j e š i o   j e</w:t>
      </w:r>
    </w:p>
    <w:p w:rsidRDefault="00691D6A" w:rsidP="00691D6A" w:rsidR="00691D6A" w:rsidRPr="00691D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1D6A" w:rsidP="00691D6A" w:rsidR="00691D6A" w:rsidRPr="00691D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 xml:space="preserve">I. Ročište radi sklapanja predstečajne nagodbe nad dužnikom MARJUR NET d.o.o. za trgovinu i usluge sa sjedištem u Zadru, Ulica Ljudevita Posavskog 4, OIB: 54508663448, </w:t>
      </w:r>
      <w:r w:rsidRPr="00691D6A">
        <w:rPr>
          <w:rFonts w:cs="Times New Roman" w:eastAsia="Times New Roman"/>
          <w:b/>
          <w:bCs/>
          <w:lang w:eastAsia="hr-HR"/>
        </w:rPr>
        <w:t>zakazuje se za dan 9. rujna 2016. godine u 10,00 sati u prostorijama Trgovačkog suda u Zadru,</w:t>
      </w:r>
      <w:r w:rsidRPr="00691D6A">
        <w:rPr>
          <w:rFonts w:cs="Times New Roman" w:eastAsia="Times New Roman"/>
          <w:lang w:eastAsia="hr-HR"/>
        </w:rPr>
        <w:t xml:space="preserve"> </w:t>
      </w:r>
      <w:r w:rsidRPr="00691D6A">
        <w:rPr>
          <w:rFonts w:cs="Times New Roman" w:eastAsia="Times New Roman"/>
          <w:b/>
          <w:lang w:eastAsia="hr-HR"/>
        </w:rPr>
        <w:t>Dr. Franje Tuđmana 35</w:t>
      </w:r>
      <w:r w:rsidRPr="00691D6A">
        <w:rPr>
          <w:rFonts w:cs="Times New Roman" w:eastAsia="Times New Roman"/>
          <w:b/>
          <w:bCs/>
          <w:lang w:eastAsia="hr-HR"/>
        </w:rPr>
        <w:t>, sudnica broj 26/I. kat.</w:t>
      </w:r>
    </w:p>
    <w:p w:rsidRDefault="00691D6A" w:rsidP="00691D6A" w:rsidR="00691D6A" w:rsidRPr="00691D6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 xml:space="preserve">II. O ročištu iz točke I. ovog rješenja oglasom se obavještavaju dužnik i svi vjerovnici dužnika, osobito oni koji su prihvatili plan financijskog i operativnog restrukturiranja dužnika u postupku pred Financijskom agencijom. </w:t>
      </w:r>
    </w:p>
    <w:p w:rsidRDefault="00691D6A" w:rsidP="00691D6A" w:rsidR="00691D6A" w:rsidRPr="00691D6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Split, najkasnije 8 dana prije dana održavanja ročišta.</w:t>
      </w:r>
    </w:p>
    <w:p w:rsidRDefault="00691D6A" w:rsidP="00691D6A" w:rsidR="00691D6A" w:rsidRPr="00691D6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 xml:space="preserve">IV. Sud će rješenjem odobriti sklapanje predstečajne nagodbe ako su na ročištu za sklapanje predstečajne nagodbe svoj pristanak dali dužnik i vjerovnici čije tražbine čine potrebnu većinu iz čl. 63. važećeg Zakona o financijskom poslovanju i predstečajnoj nagodbi, te ako utvrdi, da je sadržaj predložene nagodbe u skladu s općim pravilima o sudskoj nagodbi, i u bitnim sastojcima odgovarajući prihvaćenom planu financijskog i operativnog restrukturiranja dužnika. </w:t>
      </w:r>
    </w:p>
    <w:p w:rsidRDefault="00691D6A" w:rsidP="00691D6A" w:rsidR="00691D6A" w:rsidRPr="00691D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D6A" w:rsidP="00691D6A" w:rsidR="00691D6A" w:rsidRPr="00691D6A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>U Zadru 15. srpnja 2016.</w:t>
      </w:r>
    </w:p>
    <w:p w:rsidRDefault="00691D6A" w:rsidP="00691D6A" w:rsidR="00691D6A" w:rsidRPr="00691D6A">
      <w:pPr>
        <w:tabs>
          <w:tab w:pos="3330" w:val="left"/>
        </w:tabs>
        <w:spacing w:after="0"/>
        <w:ind w:left="705"/>
        <w:jc w:val="both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ab/>
      </w:r>
    </w:p>
    <w:p w:rsidRDefault="00691D6A" w:rsidP="00691D6A" w:rsidR="00691D6A" w:rsidRPr="00691D6A">
      <w:pPr>
        <w:spacing w:after="0"/>
        <w:jc w:val="right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 xml:space="preserve">                                                     Sutkinja:</w:t>
      </w:r>
    </w:p>
    <w:p w:rsidRDefault="00691D6A" w:rsidP="00691D6A" w:rsidR="00691D6A" w:rsidRPr="00691D6A">
      <w:pPr>
        <w:spacing w:after="0"/>
        <w:jc w:val="right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>Tina Grgas</w:t>
      </w:r>
    </w:p>
    <w:p w:rsidRDefault="00691D6A" w:rsidP="00691D6A" w:rsidR="00691D6A" w:rsidRPr="00691D6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 xml:space="preserve">   </w:t>
      </w:r>
    </w:p>
    <w:p w:rsidRDefault="00691D6A" w:rsidP="00691D6A" w:rsidR="00691D6A" w:rsidRPr="00691D6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>UPUTA O PRAVNOM LIJEKU:</w:t>
      </w:r>
    </w:p>
    <w:p w:rsidRDefault="00691D6A" w:rsidP="00691D6A" w:rsidR="00691D6A" w:rsidRPr="00691D6A">
      <w:pPr>
        <w:spacing w:after="0"/>
        <w:jc w:val="both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>Protiv ovog rješenja nije dopuštena žalba.</w:t>
      </w:r>
    </w:p>
    <w:p w:rsidRDefault="00691D6A" w:rsidP="00691D6A" w:rsidR="00691D6A" w:rsidRPr="00691D6A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91D6A" w:rsidP="00691D6A" w:rsidR="00691D6A" w:rsidRPr="00691D6A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91D6A">
        <w:rPr>
          <w:rFonts w:cs="Times New Roman" w:eastAsia="Times New Roman"/>
          <w:bCs/>
          <w:lang w:eastAsia="hr-HR"/>
        </w:rPr>
        <w:t>DNA :</w:t>
      </w:r>
    </w:p>
    <w:p w:rsidRDefault="00691D6A" w:rsidP="00691D6A" w:rsidR="00691D6A" w:rsidRPr="00691D6A">
      <w:pPr>
        <w:spacing w:after="0"/>
        <w:jc w:val="both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 xml:space="preserve">- Dužniku </w:t>
      </w:r>
    </w:p>
    <w:p w:rsidRDefault="00691D6A" w:rsidP="00691D6A" w:rsidR="00691D6A" w:rsidRPr="00691D6A">
      <w:pPr>
        <w:spacing w:after="0"/>
        <w:jc w:val="both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lastRenderedPageBreak/>
        <w:t xml:space="preserve">- FINA-Regionalni centar Split, uz dopis </w:t>
      </w:r>
    </w:p>
    <w:p w:rsidRDefault="00691D6A" w:rsidP="00691D6A" w:rsidR="00691D6A" w:rsidRPr="00691D6A">
      <w:pPr>
        <w:spacing w:after="0"/>
        <w:jc w:val="both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>- e-Oglasna ploča suda</w:t>
      </w:r>
    </w:p>
    <w:p w:rsidRDefault="00691D6A" w:rsidP="00691D6A" w:rsidR="00691D6A" w:rsidRPr="00691D6A">
      <w:pPr>
        <w:spacing w:after="0"/>
        <w:jc w:val="both"/>
        <w:rPr>
          <w:rFonts w:cs="Times New Roman" w:eastAsia="Times New Roman"/>
          <w:lang w:eastAsia="hr-HR"/>
        </w:rPr>
      </w:pPr>
      <w:r w:rsidRPr="00691D6A">
        <w:rPr>
          <w:rFonts w:cs="Times New Roman" w:eastAsia="Times New Roman"/>
          <w:lang w:eastAsia="hr-HR"/>
        </w:rPr>
        <w:t>- Republika Hrvatska, Ministarstvo financija, Porezna uprava Zadar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D6A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89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Stpn-21/2016-5</izvorni_sadrzaj>
    <derivirana_varijabla naziv="DomainObject.Oznaka_1">Stpn-21/2016-5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Stpn-21/2016</izvorni_sadrzaj>
    <derivirana_varijabla naziv="DomainObject.Predmet.OznakaBroj_1">Stpn-21/2016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MARJUR NET d.o.o. za trgovinu i usluge</izvorni_sadrzaj>
    <derivirana_varijabla naziv="DomainObject.Predmet.StrankaFormated_1">  MARJUR NET d.o.o. za trgovinu i usluge</derivirana_varijabla>
  </DomainObject.Predmet.StrankaFormated>
  <DomainObject.Predmet.StrankaFormatedOIB>
    <izvorni_sadrzaj>  MARJUR NET d.o.o. za trgovinu i usluge, OIB 54508663448</izvorni_sadrzaj>
    <derivirana_varijabla naziv="DomainObject.Predmet.StrankaFormatedOIB_1">  MARJUR NET d.o.o. za trgovinu i usluge, OIB 54508663448</derivirana_varijabla>
  </DomainObject.Predmet.StrankaFormatedOIB>
  <DomainObject.Predmet.StrankaFormatedWithAdress>
    <izvorni_sadrzaj> MARJUR NET d.o.o. za trgovinu i usluge, Ulica Ljudevita Posavskog 4, 23000 Zadar</izvorni_sadrzaj>
    <derivirana_varijabla naziv="DomainObject.Predmet.StrankaFormatedWithAdress_1"> MARJUR NET d.o.o. za trgovinu i usluge, Ulica Ljudevita Posavskog 4, 23000 Zadar</derivirana_varijabla>
  </DomainObject.Predmet.StrankaFormatedWithAdress>
  <DomainObject.Predmet.StrankaFormatedWithAdressOIB>
    <izvorni_sadrzaj> MARJUR NET d.o.o. za trgovinu i usluge, OIB 54508663448, Ulica Ljudevita Posavskog 4, 23000 Zadar</izvorni_sadrzaj>
    <derivirana_varijabla naziv="DomainObject.Predmet.StrankaFormatedWithAdressOIB_1"> MARJUR NET d.o.o. za trgovinu i usluge, OIB 54508663448, Ulica Ljudevita Posavskog 4, 23000 Zadar</derivirana_varijabla>
  </DomainObject.Predmet.StrankaFormatedWithAdressOIB>
  <DomainObject.Predmet.StrankaWithAdress>
    <izvorni_sadrzaj>MARJUR NET d.o.o. za trgovinu i usluge Ulica Ljudevita Posavskog 4,23000 Zadar</izvorni_sadrzaj>
    <derivirana_varijabla naziv="DomainObject.Predmet.StrankaWithAdress_1">MARJUR NET d.o.o. za trgovinu i usluge Ulica Ljudevita Posavskog 4,23000 Zadar</derivirana_varijabla>
  </DomainObject.Predmet.StrankaWithAdress>
  <DomainObject.Predmet.StrankaWithAdressOIB>
    <izvorni_sadrzaj>MARJUR NET d.o.o. za trgovinu i usluge, OIB 54508663448, Ulica Ljudevita Posavskog 4,23000 Zadar</izvorni_sadrzaj>
    <derivirana_varijabla naziv="DomainObject.Predmet.StrankaWithAdressOIB_1">MARJUR NET d.o.o. za trgovinu i usluge, OIB 54508663448, Ulica Ljudevita Posavskog 4,23000 Zadar</derivirana_varijabla>
  </DomainObject.Predmet.StrankaWithAdressOIB>
  <DomainObject.Predmet.StrankaNazivFormated>
    <izvorni_sadrzaj>MARJUR NET d.o.o. za trgovinu i usluge</izvorni_sadrzaj>
    <derivirana_varijabla naziv="DomainObject.Predmet.StrankaNazivFormated_1">MARJUR NET d.o.o. za trgovinu i usluge</derivirana_varijabla>
  </DomainObject.Predmet.StrankaNazivFormated>
  <DomainObject.Predmet.StrankaNazivFormatedOIB>
    <izvorni_sadrzaj>MARJUR NET d.o.o. za trgovinu i usluge, OIB 54508663448</izvorni_sadrzaj>
    <derivirana_varijabla naziv="DomainObject.Predmet.StrankaNazivFormatedOIB_1">MARJUR NET d.o.o. za trgovinu i usluge, OIB 54508663448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MARJUR NET d.o.o. za trgovinu i usluge</item>
    </izvorni_sadrzaj>
    <derivirana_varijabla naziv="DomainObject.Predmet.StrankaListFormated_1">
      <item>MARJUR NET d.o.o. za trgovinu i usluge</item>
    </derivirana_varijabla>
  </DomainObject.Predmet.StrankaListFormated>
  <DomainObject.Predmet.StrankaListFormatedOIB>
    <izvorni_sadrzaj>
      <item>MARJUR NET d.o.o. za trgovinu i usluge, OIB 54508663448</item>
    </izvorni_sadrzaj>
    <derivirana_varijabla naziv="DomainObject.Predmet.StrankaListFormatedOIB_1">
      <item>MARJUR NET d.o.o. za trgovinu i usluge, OIB 54508663448</item>
    </derivirana_varijabla>
  </DomainObject.Predmet.StrankaListFormatedOIB>
  <DomainObject.Predmet.StrankaListFormatedWithAdress>
    <izvorni_sadrzaj>
      <item>MARJUR NET d.o.o. za trgovinu i usluge, Ulica Ljudevita Posavskog 4, 23000 Zadar</item>
    </izvorni_sadrzaj>
    <derivirana_varijabla naziv="DomainObject.Predmet.StrankaListFormatedWithAdress_1">
      <item>MARJUR NET d.o.o. za trgovinu i usluge, Ulica Ljudevita Posavskog 4, 23000 Zadar</item>
    </derivirana_varijabla>
  </DomainObject.Predmet.StrankaListFormatedWithAdress>
  <DomainObject.Predmet.StrankaListFormatedWithAdressOIB>
    <izvorni_sadrzaj>
      <item>MARJUR NET d.o.o. za trgovinu i usluge, OIB 54508663448, Ulica Ljudevita Posavskog 4, 23000 Zadar</item>
    </izvorni_sadrzaj>
    <derivirana_varijabla naziv="DomainObject.Predmet.StrankaListFormatedWithAdressOIB_1">
      <item>MARJUR NET d.o.o. za trgovinu i usluge, OIB 54508663448, Ulica Ljudevita Posavskog 4, 23000 Zadar</item>
    </derivirana_varijabla>
  </DomainObject.Predmet.StrankaListFormatedWithAdressOIB>
  <DomainObject.Predmet.StrankaListNazivFormated>
    <izvorni_sadrzaj>
      <item>MARJUR NET d.o.o. za trgovinu i usluge</item>
    </izvorni_sadrzaj>
    <derivirana_varijabla naziv="DomainObject.Predmet.StrankaListNazivFormated_1">
      <item>MARJUR NET d.o.o. za trgovinu i usluge</item>
    </derivirana_varijabla>
  </DomainObject.Predmet.StrankaListNazivFormated>
  <DomainObject.Predmet.StrankaListNazivFormatedOIB>
    <izvorni_sadrzaj>
      <item>MARJUR NET d.o.o. za trgovinu i usluge, OIB 54508663448</item>
    </izvorni_sadrzaj>
    <derivirana_varijabla naziv="DomainObject.Predmet.StrankaListNazivFormatedOIB_1">
      <item>MARJUR NET d.o.o. za trgovinu i usluge, OIB 54508663448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Stpn-21/2016-5</izvorni_sadrzaj>
    <derivirana_varijabla naziv="DomainObject.PoslovniBrojDokumenta_1">Stpn-21/2016-5</derivirana_varijabla>
  </DomainObject.PoslovniBrojDokumenta>
  <DomainObject.Predmet.StrankaIDrugi>
    <izvorni_sadrzaj>MARJUR NET d.o.o. za trgovinu i usluge</izvorni_sadrzaj>
    <derivirana_varijabla naziv="DomainObject.Predmet.StrankaIDrugi_1">MARJUR NET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MARJUR NET d.o.o. za trgovinu i usluge, OIB 54508663448, Ulica Ljudevita Posavskog 4, 23000 Zadar</izvorni_sadrzaj>
    <derivirana_varijabla naziv="DomainObject.Predmet.StrankaIDrugiAdressOIB_1">MARJUR NET d.o.o. za trgovinu i usluge, OIB 54508663448, Ulica Ljudevita Posavskog 4,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MARJUR NET d.o.o. za trgovinu i usluge</item>
    </izvorni_sadrzaj>
    <derivirana_varijabla naziv="DomainObject.Predmet.SudioniciListNaziv_1">
      <item>MARJUR NET d.o.o. za trgovinu i usluge</item>
    </derivirana_varijabla>
  </DomainObject.Predmet.SudioniciListNaziv>
  <DomainObject.Predmet.SudioniciListAdressOIB>
    <izvorni_sadrzaj>
      <item>MARJUR NET d.o.o. za trgovinu i usluge, OIB 54508663448, Ulica Ljudevita Posavskog 4,23000 Zadar</item>
    </izvorni_sadrzaj>
    <derivirana_varijabla naziv="DomainObject.Predmet.SudioniciListAdressOIB_1">
      <item>MARJUR NET d.o.o. za trgovinu i usluge, OIB 54508663448, Ulica Ljudevita Posavskog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88D4B-C60B-4E43-B0DC-644E05371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1623</properties:Characters>
  <properties:Lines>54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2016-07-18T10:44:00Z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Stpn-21/2016-5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