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4cae" w14:paraId="9fb4cae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DC3796">
        <w:rPr>
          <w:b/>
        </w:rPr>
        <w:t>7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E029F0">
        <w:t xml:space="preserve"> MARVINO  d.o.o., za ugostiteljstvo, iz Zagreba, </w:t>
      </w:r>
      <w:proofErr w:type="spellStart"/>
      <w:r w:rsidR="00E029F0">
        <w:t>Jarunska</w:t>
      </w:r>
      <w:proofErr w:type="spellEnd"/>
      <w:r w:rsidR="00E029F0">
        <w:t xml:space="preserve"> ulica 25, OIB 59621053427, </w:t>
      </w:r>
      <w:r w:rsidR="00F4794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E029F0">
      <w:r w:rsidRPr="00E85BA1">
        <w:rPr>
          <w:b/>
        </w:rPr>
        <w:t xml:space="preserve">I </w:t>
      </w:r>
      <w:r>
        <w:tab/>
        <w:t>Za</w:t>
      </w:r>
      <w:r w:rsidR="00112D37">
        <w:t xml:space="preserve"> dužnika</w:t>
      </w:r>
      <w:r w:rsidR="00790E30">
        <w:t xml:space="preserve"> </w:t>
      </w:r>
      <w:r w:rsidR="00112D37">
        <w:t xml:space="preserve"> </w:t>
      </w:r>
      <w:r w:rsidR="002C3168">
        <w:t xml:space="preserve"> </w:t>
      </w:r>
      <w:r w:rsidR="00AD25DE">
        <w:t xml:space="preserve">  </w:t>
      </w:r>
      <w:r w:rsidR="00E029F0">
        <w:t xml:space="preserve"> MARVINO  d.o.o., za ugostiteljstvo, iz Zagreba, </w:t>
      </w:r>
      <w:proofErr w:type="spellStart"/>
      <w:r w:rsidR="00E029F0">
        <w:t>Jarunska</w:t>
      </w:r>
      <w:proofErr w:type="spellEnd"/>
      <w:r w:rsidR="00E029F0">
        <w:t xml:space="preserve"> ulica 25, OIB 59621053427.</w:t>
      </w:r>
    </w:p>
    <w:p w:rsidRDefault="00E029F0" w:rsidP="009C5627" w:rsidR="006C1F35">
      <w:r>
        <w:t xml:space="preserve">  </w:t>
      </w:r>
      <w:r w:rsidR="00AD25DE">
        <w:t xml:space="preserve">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90E30">
        <w:t xml:space="preserve"> </w:t>
      </w:r>
      <w:r w:rsidR="00E029F0">
        <w:t xml:space="preserve"> 223.247,62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30747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90E30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A4648"/>
    <w:rsid w:val="00AC4CBA"/>
    <w:rsid w:val="00AD25DE"/>
    <w:rsid w:val="00AE09BC"/>
    <w:rsid w:val="00AE7AAD"/>
    <w:rsid w:val="00BB319C"/>
    <w:rsid w:val="00C2711B"/>
    <w:rsid w:val="00C92E4E"/>
    <w:rsid w:val="00C94396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MARVINO d.o.o. zastupanog po punomoćniku Mario Jajaš; Marijan Žuvela</izvorni_sadrzaj>
    <derivirana_varijabla naziv="DomainObject.Predmet.ProtustrankaFormated_1">  MARVINO d.o.o. zastupanog po punomoćniku Mario Jajaš; Marijan Žuvela</derivirana_varijabla>
  </DomainObject.Predmet.ProtustrankaFormated>
  <DomainObject.Predmet.ProtustrankaFormatedOIB>
    <izvorni_sadrzaj>  MARVINO d.o.o., OIB 59621053427 zastupanog po punomoćniku Mario Jajaš; Marijan Žuvela</izvorni_sadrzaj>
    <derivirana_varijabla naziv="DomainObject.Predmet.ProtustrankaFormatedOIB_1">  MARVINO d.o.o., OIB 59621053427 zastupanog po punomoćniku Mario Jajaš; Marijan Žuvela</derivirana_varijabla>
  </DomainObject.Predmet.ProtustrankaFormatedOIB>
  <DomainObject.Predmet.ProtustrankaFormatedWithAdress>
    <izvorni_sadrzaj> MARVINO d.o.o., Jarunska ulica 25, 10000 Zagreb zastupanog po punomoćniku Mario Jajaš; Marijan Žuvela</izvorni_sadrzaj>
    <derivirana_varijabla naziv="DomainObject.Predmet.ProtustrankaFormatedWithAdress_1"> MARVINO d.o.o., Jarunska ulica 25, 10000 Zagreb zastupanog po punomoćniku Mario Jajaš; Marijan Žuvela</derivirana_varijabla>
  </DomainObject.Predmet.ProtustrankaFormatedWithAdress>
  <DomainObject.Predmet.ProtustrankaFormatedWithAdressOIB>
    <izvorni_sadrzaj> MARVINO d.o.o., OIB 59621053427, Jarunska ulica 25, 10000 Zagreb zastupanog po punomoćniku Mario Jajaš; Marijan Žuvela</izvorni_sadrzaj>
    <derivirana_varijabla naziv="DomainObject.Predmet.ProtustrankaFormatedWithAdressOIB_1"> MARVINO d.o.o., OIB 59621053427, Jarunska ulica 25, 10000 Zagreb zastupanog po punomoćniku Mario Jajaš; Marijan Žuvela</derivirana_varijabla>
  </DomainObject.Predmet.ProtustrankaFormatedWithAdressOIB>
  <DomainObject.Predmet.ProtustrankaWithAdress>
    <izvorni_sadrzaj>MARVINO d.o.o. Jarunska ulica 25, 10000 Zagreb</izvorni_sadrzaj>
    <derivirana_varijabla naziv="DomainObject.Predmet.ProtustrankaWithAdress_1">MARVINO d.o.o. Jarunska ulica 25, 10000 Zagreb</derivirana_varijabla>
  </DomainObject.Predmet.ProtustrankaWithAdress>
  <DomainObject.Predmet.ProtustrankaWithAdressOIB>
    <izvorni_sadrzaj>MARVINO d.o.o., OIB 59621053427, Jarunska ulica 25, 10000 Zagreb</izvorni_sadrzaj>
    <derivirana_varijabla naziv="DomainObject.Predmet.ProtustrankaWithAdressOIB_1">MARVINO d.o.o., OIB 59621053427, Jarunska ulica 25, 10000 Zagreb</derivirana_varijabla>
  </DomainObject.Predmet.ProtustrankaWithAdressOIB>
  <DomainObject.Predmet.ProtustrankaNazivFormated>
    <izvorni_sadrzaj>MARVINO d.o.o.</izvorni_sadrzaj>
    <derivirana_varijabla naziv="DomainObject.Predmet.ProtustrankaNazivFormated_1">MARVINO d.o.o.</derivirana_varijabla>
  </DomainObject.Predmet.ProtustrankaNazivFormated>
  <DomainObject.Predmet.ProtustrankaNazivFormatedOIB>
    <izvorni_sadrzaj>MARVINO d.o.o., OIB 59621053427</izvorni_sadrzaj>
    <derivirana_varijabla naziv="DomainObject.Predmet.ProtustrankaNazivFormatedOIB_1">MARVINO d.o.o., OIB 59621053427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MARVINO d.o.o. zastupanog po punomoćniku Mario Jajaš; Marijan Žuvela</item>
    </izvorni_sadrzaj>
    <derivirana_varijabla naziv="DomainObject.Predmet.ProtuStrankaListFormated_1">
      <item>MARVINO d.o.o. zastupanog po punomoćniku Mario Jajaš; Marijan Žuvela</item>
    </derivirana_varijabla>
  </DomainObject.Predmet.ProtuStrankaListFormated>
  <DomainObject.Predmet.ProtuStrankaListFormatedOIB>
    <izvorni_sadrzaj>
      <item>MARVINO d.o.o., OIB 59621053427 zastupanog po punomoćniku Mario Jajaš; Marijan Žuvela</item>
    </izvorni_sadrzaj>
    <derivirana_varijabla naziv="DomainObject.Predmet.ProtuStrankaListFormatedOIB_1">
      <item>MARVINO d.o.o., OIB 59621053427 zastupanog po punomoćniku Mario Jajaš; Marijan Žuvela</item>
    </derivirana_varijabla>
  </DomainObject.Predmet.ProtuStrankaListFormatedOIB>
  <DomainObject.Predmet.ProtuStrankaListFormatedWithAdress>
    <izvorni_sadrzaj>
      <item>MARVINO d.o.o., Jarunska ulica 25, 10000 Zagreb zastupanog po punomoćniku Mario Jajaš; Marijan Žuvela</item>
    </izvorni_sadrzaj>
    <derivirana_varijabla naziv="DomainObject.Predmet.ProtuStrankaListFormatedWithAdress_1">
      <item>MARVINO d.o.o., Jarunska ulica 25, 10000 Zagreb zastupanog po punomoćniku Mario Jajaš; Marijan Žuvela</item>
    </derivirana_varijabla>
  </DomainObject.Predmet.ProtuStrankaListFormatedWithAdress>
  <DomainObject.Predmet.ProtuStrankaListFormatedWithAdressOIB>
    <izvorni_sadrzaj>
      <item>MARVINO d.o.o., OIB 59621053427, Jarunska ulica 25, 10000 Zagreb zastupanog po punomoćniku Mario Jajaš; Marijan Žuvela</item>
    </izvorni_sadrzaj>
    <derivirana_varijabla naziv="DomainObject.Predmet.ProtuStrankaListFormatedWithAdressOIB_1">
      <item>MARVINO d.o.o., OIB 59621053427, Jarunska ulica 25, 10000 Zagreb zastupanog po punomoćniku Mario Jajaš; Marijan Žuvela</item>
    </derivirana_varijabla>
  </DomainObject.Predmet.ProtuStrankaListFormatedWithAdressOIB>
  <DomainObject.Predmet.ProtuStrankaListNazivFormated>
    <izvorni_sadrzaj>
      <item>MARVINO d.o.o.</item>
    </izvorni_sadrzaj>
    <derivirana_varijabla naziv="DomainObject.Predmet.ProtuStrankaListNazivFormated_1">
      <item>MARVINO d.o.o.</item>
    </derivirana_varijabla>
  </DomainObject.Predmet.ProtuStrankaListNazivFormated>
  <DomainObject.Predmet.ProtuStrankaListNazivFormatedOIB>
    <izvorni_sadrzaj>
      <item>MARVINO d.o.o., OIB 59621053427</item>
    </izvorni_sadrzaj>
    <derivirana_varijabla naziv="DomainObject.Predmet.ProtuStrankaListNazivFormatedOIB_1">
      <item>MARVINO d.o.o., OIB 59621053427</item>
    </derivirana_varijabla>
  </DomainObject.Predmet.ProtuStrankaListNazivFormatedOIB>
  <DomainObject.Predmet.OstaliListFormated>
    <izvorni_sadrzaj>
      <item>Mario Jajaš punomoćnik sudionika u postupku MARVINO d.o.o.</item>
      <item>Marijan Žuvela punomoćnik sudionika u postupku MARVINO d.o.o.</item>
    </izvorni_sadrzaj>
    <derivirana_varijabla naziv="DomainObject.Predmet.OstaliListFormated_1">
      <item>Mario Jajaš punomoćnik sudionika u postupku MARVINO d.o.o.</item>
      <item>Marijan Žuvela punomoćnik sudionika u postupku MARVINO d.o.o.</item>
    </derivirana_varijabla>
  </DomainObject.Predmet.OstaliListFormated>
  <DomainObject.Predmet.OstaliListFormatedOIB>
    <izvorni_sadrzaj>
      <item>Mario Jajaš, OIB 55477859284 punomoćnik sudionika u postupku MARVINO d.o.o.</item>
      <item>Marijan Žuvela, OIB 76207720138 punomoćnik sudionika u postupku MARVINO d.o.o.</item>
    </izvorni_sadrzaj>
    <derivirana_varijabla naziv="DomainObject.Predmet.OstaliListFormatedOIB_1">
      <item>Mario Jajaš, OIB 55477859284 punomoćnik sudionika u postupku MARVINO d.o.o.</item>
      <item>Marijan Žuvela, OIB 76207720138 punomoćnik sudionika u postupku MARVINO d.o.o.</item>
    </derivirana_varijabla>
  </DomainObject.Predmet.OstaliListFormatedOIB>
  <DomainObject.Predmet.OstaliListFormatedWithAdress>
    <izvorni_sadrzaj>
      <item>Mario Jajaš, Livadarski put 3, 10000 Zagreb punomoćnik sudionika u postupku MARVINO d.o.o.</item>
      <item>Marijan Žuvela, Dobriše Cesarića 8, 10430 Samobor punomoćnik sudionika u postupku MARVINO d.o.o.</item>
    </izvorni_sadrzaj>
    <derivirana_varijabla naziv="DomainObject.Predmet.OstaliListFormatedWithAdress_1">
      <item>Mario Jajaš, Livadarski put 3, 10000 Zagreb punomoćnik sudionika u postupku MARVINO d.o.o.</item>
      <item>Marijan Žuvela, Dobriše Cesarića 8, 10430 Samobor punomoćnik sudionika u postupku MARVINO d.o.o.</item>
    </derivirana_varijabla>
  </DomainObject.Predmet.OstaliListFormatedWithAdress>
  <DomainObject.Predmet.OstaliListFormatedWithAdressOIB>
    <izvorni_sadrzaj>
      <item>Mario Jajaš, OIB 55477859284, Livadarski put 3, 10000 Zagreb punomoćnik sudionika u postupku MARVINO d.o.o.</item>
      <item>Marijan Žuvela, OIB 76207720138, Dobriše Cesarića 8, 10430 Samobor punomoćnik sudionika u postupku MARVINO d.o.o.</item>
    </izvorni_sadrzaj>
    <derivirana_varijabla naziv="DomainObject.Predmet.OstaliListFormatedWithAdressOIB_1">
      <item>Mario Jajaš, OIB 55477859284, Livadarski put 3, 10000 Zagreb punomoćnik sudionika u postupku MARVINO d.o.o.</item>
      <item>Marijan Žuvela, OIB 76207720138, Dobriše Cesarića 8, 10430 Samobor punomoćnik sudionika u postupku MARVINO d.o.o.</item>
    </derivirana_varijabla>
  </DomainObject.Predmet.OstaliListFormatedWithAdressOIB>
  <DomainObject.Predmet.OstaliListNazivFormated>
    <izvorni_sadrzaj>
      <item>Mario Jajaš</item>
      <item>Marijan Žuvela</item>
    </izvorni_sadrzaj>
    <derivirana_varijabla naziv="DomainObject.Predmet.OstaliListNazivFormated_1">
      <item>Mario Jajaš</item>
      <item>Marijan Žuvela</item>
    </derivirana_varijabla>
  </DomainObject.Predmet.OstaliListNazivFormated>
  <DomainObject.Predmet.OstaliListNazivFormatedOIB>
    <izvorni_sadrzaj>
      <item>Mario Jajaš, OIB 55477859284</item>
      <item>Marijan Žuvela, OIB 76207720138</item>
    </izvorni_sadrzaj>
    <derivirana_varijabla naziv="DomainObject.Predmet.OstaliListNazivFormatedOIB_1">
      <item>Mario Jajaš, OIB 55477859284</item>
      <item>Marijan Žuvela, OIB 76207720138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MARVINO d.o.o.</izvorni_sadrzaj>
    <derivirana_varijabla naziv="DomainObject.Predmet.ProtustrankaIDrugi_1">MARVINO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MARVINO d.o.o., OIB 59621053427, Jarunska ulica 25, 10000 Zagreb</izvorni_sadrzaj>
    <derivirana_varijabla naziv="DomainObject.Predmet.ProtustrankaIDrugiAdressOIB_1">MARVINO d.o.o., OIB 59621053427, Jarunska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MARVINO d.o.o.</item>
      <item>Mario Jajaš</item>
      <item>Marijan Žuvela</item>
    </izvorni_sadrzaj>
    <derivirana_varijabla naziv="DomainObject.Predmet.SudioniciListNaziv_1">
      <item>FINA Regionalni centar Zagreb</item>
      <item>MARVINO d.o.o.</item>
      <item>Mario Jajaš</item>
      <item>Marijan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izvorni_sadrzaj>
    <derivirana_varijabla naziv="DomainObject.Predmet.SudioniciListAdressOIB_1"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59621053427</item>
      <item>, OIB 55477859284</item>
      <item>, OIB 76207720138</item>
    </izvorni_sadrzaj>
    <derivirana_varijabla naziv="DomainObject.Predmet.SudioniciListNazivOIB_1">
      <item>, OIB 85821130368</item>
      <item>, OIB 59621053427</item>
      <item>, OIB 55477859284</item>
      <item>, OIB 76207720138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1372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