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7d24a" w14:paraId="207d24a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0E4500">
        <w:t>1506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0E4500" w:rsidRPr="000E4500">
        <w:t>ZEUS-RAČUNALNI SUSTAVI d.o.o. za usluge, Zagreb, Maruševečka 5, MBS: 080382401, OIB: 16792149618</w:t>
      </w:r>
      <w:r w:rsidR="00231648">
        <w:t xml:space="preserve">, dana </w:t>
      </w:r>
      <w:r w:rsidR="00051ACB">
        <w:t>5</w:t>
      </w:r>
      <w:r w:rsidR="006D22B1">
        <w:t>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0E4500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0E4500" w:rsidRPr="000E4500">
        <w:t>ZEUS-RAČUNALNI SUSTAVI d.o.o. za usluge, Zagreb, Maruševečka 5, MBS: 080382401, OIB: 16792149618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777D90">
        <w:t>Margareta Bondža, Vinkovci, Lapovačka 30, OIB: 43842887527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0E4500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0E4500" w:rsidRPr="000E4500">
        <w:t>ZEUS-RAČUNALNI SUSTAVI d.o.o. za usluge, Zagreb, Maruševečka 5, MBS: 080382401, OIB: 16792149618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0E4500">
        <w:t>11</w:t>
      </w:r>
      <w:r w:rsidR="00777D90">
        <w:t>. studenog</w:t>
      </w:r>
      <w:r w:rsidR="00051ACB">
        <w:t xml:space="preserve"> 2015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0E4500" w:rsidRPr="000E4500">
        <w:t>ZEUS-RAČUNALNI SUSTAVI d.o.o. za usluge, Zagreb, Maruševečka 5, MBS: 080382401, OIB: 16792149618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051ACB">
        <w:t>12</w:t>
      </w:r>
      <w:r w:rsidR="0074665E">
        <w:t>. svibnja</w:t>
      </w:r>
      <w:r w:rsidR="00647F1F">
        <w:t xml:space="preserve"> 2016</w:t>
      </w:r>
      <w:r>
        <w:t>. objavio oglas na mrežnoj stranici e-Oglasna ploča sudova pod posl. brojem St-</w:t>
      </w:r>
      <w:r w:rsidR="000E4500">
        <w:t>1506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0E4500">
        <w:t>1506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051ACB">
        <w:t>5</w:t>
      </w:r>
      <w:r w:rsidR="006D22B1">
        <w:t>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051ACB">
        <w:t>23/8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41821"/>
    <w:rsid w:val="00051ACB"/>
    <w:rsid w:val="00052F59"/>
    <w:rsid w:val="00095675"/>
    <w:rsid w:val="000C0CEA"/>
    <w:rsid w:val="000D49F9"/>
    <w:rsid w:val="000E4500"/>
    <w:rsid w:val="000E5197"/>
    <w:rsid w:val="001465F1"/>
    <w:rsid w:val="00162746"/>
    <w:rsid w:val="00196E1F"/>
    <w:rsid w:val="00231648"/>
    <w:rsid w:val="002B6512"/>
    <w:rsid w:val="002C3DA3"/>
    <w:rsid w:val="00301800"/>
    <w:rsid w:val="003314D9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C2121"/>
    <w:rsid w:val="005D0763"/>
    <w:rsid w:val="005F1EDA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77D90"/>
    <w:rsid w:val="00785BDD"/>
    <w:rsid w:val="00814F19"/>
    <w:rsid w:val="00843253"/>
    <w:rsid w:val="008D47E0"/>
    <w:rsid w:val="008D7500"/>
    <w:rsid w:val="00917B69"/>
    <w:rsid w:val="00955C71"/>
    <w:rsid w:val="009D33A7"/>
    <w:rsid w:val="009F2371"/>
    <w:rsid w:val="009F5360"/>
    <w:rsid w:val="009F696E"/>
    <w:rsid w:val="00A571AD"/>
    <w:rsid w:val="00A868A7"/>
    <w:rsid w:val="00B37C1E"/>
    <w:rsid w:val="00B46765"/>
    <w:rsid w:val="00B82754"/>
    <w:rsid w:val="00B87BDD"/>
    <w:rsid w:val="00BA1A5C"/>
    <w:rsid w:val="00BE259C"/>
    <w:rsid w:val="00C1697B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5C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55C7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55C7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C7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C7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5C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55C7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55C7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C7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C7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1506</izvorni_sadrzaj>
    <derivirana_varijabla naziv="DomainObject.Predmet.Broj_1">1506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St-1506/2016</izvorni_sadrzaj>
    <derivirana_varijabla naziv="DomainObject.Predmet.OznakaBroj_1">St-1506/2016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ZEUS - RAČUNALNI SUSTAVI d.o.o.</izvorni_sadrzaj>
    <derivirana_varijabla naziv="DomainObject.Predmet.ProtustrankaFormated_1">  ZEUS - RAČUNALNI SUSTAVI d.o.o.</derivirana_varijabla>
  </DomainObject.Predmet.ProtustrankaFormated>
  <DomainObject.Predmet.ProtustrankaFormatedOIB>
    <izvorni_sadrzaj>  ZEUS - RAČUNALNI SUSTAVI d.o.o., OIB 16792149618</izvorni_sadrzaj>
    <derivirana_varijabla naziv="DomainObject.Predmet.ProtustrankaFormatedOIB_1">  ZEUS - RAČUNALNI SUSTAVI d.o.o., OIB 16792149618</derivirana_varijabla>
  </DomainObject.Predmet.ProtustrankaFormatedOIB>
  <DomainObject.Predmet.ProtustrankaFormatedWithAdress>
    <izvorni_sadrzaj> ZEUS - RAČUNALNI SUSTAVI d.o.o., Maruševečka 5, 10000 Zagreb</izvorni_sadrzaj>
    <derivirana_varijabla naziv="DomainObject.Predmet.ProtustrankaFormatedWithAdress_1"> ZEUS - RAČUNALNI SUSTAVI d.o.o., Maruševečka 5, 10000 Zagreb</derivirana_varijabla>
  </DomainObject.Predmet.ProtustrankaFormatedWithAdress>
  <DomainObject.Predmet.ProtustrankaFormatedWithAdressOIB>
    <izvorni_sadrzaj> ZEUS - RAČUNALNI SUSTAVI d.o.o., OIB 16792149618, Maruševečka 5, 10000 Zagreb</izvorni_sadrzaj>
    <derivirana_varijabla naziv="DomainObject.Predmet.ProtustrankaFormatedWithAdressOIB_1"> ZEUS - RAČUNALNI SUSTAVI d.o.o., OIB 16792149618, Maruševečka 5, 10000 Zagreb</derivirana_varijabla>
  </DomainObject.Predmet.ProtustrankaFormatedWithAdressOIB>
  <DomainObject.Predmet.ProtustrankaWithAdress>
    <izvorni_sadrzaj>ZEUS - RAČUNALNI SUSTAVI d.o.o. Maruševečka 5, 10000 Zagreb</izvorni_sadrzaj>
    <derivirana_varijabla naziv="DomainObject.Predmet.ProtustrankaWithAdress_1">ZEUS - RAČUNALNI SUSTAVI d.o.o. Maruševečka 5, 10000 Zagreb</derivirana_varijabla>
  </DomainObject.Predmet.ProtustrankaWithAdress>
  <DomainObject.Predmet.ProtustrankaWithAdressOIB>
    <izvorni_sadrzaj>ZEUS - RAČUNALNI SUSTAVI d.o.o., OIB 16792149618, Maruševečka 5, 10000 Zagreb</izvorni_sadrzaj>
    <derivirana_varijabla naziv="DomainObject.Predmet.ProtustrankaWithAdressOIB_1">ZEUS - RAČUNALNI SUSTAVI d.o.o., OIB 16792149618, Maruševečka 5, 10000 Zagreb</derivirana_varijabla>
  </DomainObject.Predmet.ProtustrankaWithAdressOIB>
  <DomainObject.Predmet.ProtustrankaNazivFormated>
    <izvorni_sadrzaj>ZEUS - RAČUNALNI SUSTAVI d.o.o.</izvorni_sadrzaj>
    <derivirana_varijabla naziv="DomainObject.Predmet.ProtustrankaNazivFormated_1">ZEUS - RAČUNALNI SUSTAVI d.o.o.</derivirana_varijabla>
  </DomainObject.Predmet.ProtustrankaNazivFormated>
  <DomainObject.Predmet.ProtustrankaNazivFormatedOIB>
    <izvorni_sadrzaj>ZEUS - RAČUNALNI SUSTAVI d.o.o., OIB 16792149618</izvorni_sadrzaj>
    <derivirana_varijabla naziv="DomainObject.Predmet.ProtustrankaNazivFormatedOIB_1">ZEUS - RAČUNALNI SUSTAVI d.o.o., OIB 16792149618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ZEUS - RAČUNALNI SUSTAVI d.o.o.</item>
    </izvorni_sadrzaj>
    <derivirana_varijabla naziv="DomainObject.Predmet.ProtuStrankaListFormated_1">
      <item>ZEUS - RAČUNALNI SUSTAVI d.o.o.</item>
    </derivirana_varijabla>
  </DomainObject.Predmet.ProtuStrankaListFormated>
  <DomainObject.Predmet.ProtuStrankaListFormatedOIB>
    <izvorni_sadrzaj>
      <item>ZEUS - RAČUNALNI SUSTAVI d.o.o., OIB 16792149618</item>
    </izvorni_sadrzaj>
    <derivirana_varijabla naziv="DomainObject.Predmet.ProtuStrankaListFormatedOIB_1">
      <item>ZEUS - RAČUNALNI SUSTAVI d.o.o., OIB 16792149618</item>
    </derivirana_varijabla>
  </DomainObject.Predmet.ProtuStrankaListFormatedOIB>
  <DomainObject.Predmet.ProtuStrankaListFormatedWithAdress>
    <izvorni_sadrzaj>
      <item>ZEUS - RAČUNALNI SUSTAVI d.o.o., Maruševečka 5, 10000 Zagreb</item>
    </izvorni_sadrzaj>
    <derivirana_varijabla naziv="DomainObject.Predmet.ProtuStrankaListFormatedWithAdress_1">
      <item>ZEUS - RAČUNALNI SUSTAVI d.o.o., Maruševečka 5, 10000 Zagreb</item>
    </derivirana_varijabla>
  </DomainObject.Predmet.ProtuStrankaListFormatedWithAdress>
  <DomainObject.Predmet.ProtuStrankaListFormatedWithAdressOIB>
    <izvorni_sadrzaj>
      <item>ZEUS - RAČUNALNI SUSTAVI d.o.o., OIB 16792149618, Maruševečka 5, 10000 Zagreb</item>
    </izvorni_sadrzaj>
    <derivirana_varijabla naziv="DomainObject.Predmet.ProtuStrankaListFormatedWithAdressOIB_1">
      <item>ZEUS - RAČUNALNI SUSTAVI d.o.o., OIB 16792149618, Maruševečka 5, 10000 Zagreb</item>
    </derivirana_varijabla>
  </DomainObject.Predmet.ProtuStrankaListFormatedWithAdressOIB>
  <DomainObject.Predmet.ProtuStrankaListNazivFormated>
    <izvorni_sadrzaj>
      <item>ZEUS - RAČUNALNI SUSTAVI d.o.o.</item>
    </izvorni_sadrzaj>
    <derivirana_varijabla naziv="DomainObject.Predmet.ProtuStrankaListNazivFormated_1">
      <item>ZEUS - RAČUNALNI SUSTAVI d.o.o.</item>
    </derivirana_varijabla>
  </DomainObject.Predmet.ProtuStrankaListNazivFormated>
  <DomainObject.Predmet.ProtuStrankaListNazivFormatedOIB>
    <izvorni_sadrzaj>
      <item>ZEUS - RAČUNALNI SUSTAVI d.o.o., OIB 16792149618</item>
    </izvorni_sadrzaj>
    <derivirana_varijabla naziv="DomainObject.Predmet.ProtuStrankaListNazivFormatedOIB_1">
      <item>ZEUS - RAČUNALNI SUSTAVI d.o.o., OIB 16792149618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ZEUS - RAČUNALNI SUSTAVI d.o.o.</izvorni_sadrzaj>
    <derivirana_varijabla naziv="DomainObject.Predmet.ProtustrankaIDrugi_1">ZEUS - RAČUNALNI SUSTAVI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ZEUS - RAČUNALNI SUSTAVI d.o.o., OIB 16792149618, Maruševečka 5, 10000 Zagreb</izvorni_sadrzaj>
    <derivirana_varijabla naziv="DomainObject.Predmet.ProtustrankaIDrugiAdressOIB_1">ZEUS - RAČUNALNI SUSTAVI d.o.o., OIB 16792149618, Maruševečka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ZEUS - RAČUNALNI SUSTAVI d.o.o.</item>
    </izvorni_sadrzaj>
    <derivirana_varijabla naziv="DomainObject.Predmet.SudioniciListNaziv_1">
      <item>FINA Regionalni centar Zagreb</item>
      <item>ZEUS - RAČUNALNI SUSTAVI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ZEUS - RAČUNALNI SUSTAVI d.o.o., OIB 16792149618, Maruševečka 5,10000 Zagreb</item>
    </izvorni_sadrzaj>
    <derivirana_varijabla naziv="DomainObject.Predmet.SudioniciListAdressOIB_1">
      <item>FINA Regionalni centar Zagreb, OIB 85821130368, Trg svibanjskih žrtava 1995. 1,10000 Zagreb</item>
      <item>ZEUS - RAČUNALNI SUSTAVI d.o.o., OIB 16792149618, Maruševečka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16792149618</item>
    </izvorni_sadrzaj>
    <derivirana_varijabla naziv="DomainObject.Predmet.SudioniciListNazivOIB_1">
      <item>, OIB 85821130368</item>
      <item>, OIB 16792149618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2238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2016-07-05T10:27:00Z</dcterms:created>
  <dc:creator>korisnik</dc:creator>
  <cp:lastModifiedBy>Žana Bem</cp:lastModifiedBy>
  <cp:lastPrinted>2016-07-01T06:45:00Z</cp:lastPrinted>
  <dcterms:modified xmlns:xsi="http://www.w3.org/2001/XMLSchema-instance" xsi:type="dcterms:W3CDTF">2016-07-05T10:30:00Z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