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9ae8" w14:paraId="9389ae8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080BF6" w:rsidR="00D27785">
      <w:pPr>
        <w:ind w:hanging="720" w:left="360"/>
      </w:pPr>
      <w:r w:rsidRPr="00D1501A">
        <w:t xml:space="preserve">     TRGOVAČKI SUD U OSIJEKU</w:t>
      </w:r>
    </w:p>
    <w:p w:rsidRDefault="00080BF6" w:rsidP="00080BF6" w:rsidR="00080BF6">
      <w:pPr>
        <w:ind w:hanging="720" w:left="360"/>
      </w:pPr>
    </w:p>
    <w:p w:rsidRDefault="00080BF6" w:rsidP="00080BF6" w:rsidR="00080BF6">
      <w:pPr>
        <w:ind w:hanging="720" w:left="360"/>
      </w:pPr>
    </w:p>
    <w:p w:rsidRDefault="00080BF6" w:rsidP="00080BF6" w:rsidR="00080BF6" w:rsidRPr="00D1501A">
      <w:pPr>
        <w:ind w:hanging="720" w:left="360"/>
      </w:pP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REPUBLIKA HRVATSKA</w:t>
      </w: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E01654" w:rsidP="00E01654" w:rsidR="00D434B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SELFIE jednostavno društvo s ograničenom odgovornošću za ugostiteljstvo i trgovinu, </w:t>
      </w:r>
      <w:proofErr w:type="spellStart"/>
      <w:r>
        <w:t>Lacići</w:t>
      </w:r>
      <w:proofErr w:type="spellEnd"/>
      <w:r>
        <w:t>, Andrije Kačića 93, MBS: 030169012, OIB: 53068560552, dana 12. lipnja 2017. godine</w:t>
      </w:r>
    </w:p>
    <w:p w:rsidRDefault="00BB0FB7" w:rsidP="009642D8" w:rsidR="00BB0FB7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3F7E10" w:rsidR="003F7E10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1A4A8D">
        <w:t>Živk</w:t>
      </w:r>
      <w:r w:rsidR="00665B67">
        <w:t>i</w:t>
      </w:r>
      <w:r w:rsidR="001A4A8D">
        <w:t xml:space="preserve"> </w:t>
      </w:r>
      <w:proofErr w:type="spellStart"/>
      <w:r w:rsidR="001A4A8D">
        <w:t>Posavac</w:t>
      </w:r>
      <w:proofErr w:type="spellEnd"/>
      <w:r w:rsidR="001A4A8D">
        <w:t xml:space="preserve"> iz Čepina, Risnjačka ulica 10, OIB 99335812289</w:t>
      </w:r>
      <w:r w:rsidR="00D434BD">
        <w:rPr>
          <w:bCs/>
        </w:rPr>
        <w:t xml:space="preserve">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F7E10" w:rsidP="003F7E10" w:rsidR="003F7E10">
      <w:pPr>
        <w:ind w:left="360"/>
        <w:jc w:val="both"/>
      </w:pPr>
    </w:p>
    <w:p w:rsidRDefault="009642D8" w:rsidP="003F7E10" w:rsidR="009642D8" w:rsidRPr="003F7E10">
      <w:pPr>
        <w:numPr>
          <w:ilvl w:val="0"/>
          <w:numId w:val="13"/>
        </w:numPr>
        <w:jc w:val="both"/>
      </w:pPr>
      <w:r w:rsidRPr="003F7E10">
        <w:rPr>
          <w:lang w:eastAsia="x-none" w:val="x-none"/>
        </w:rPr>
        <w:t xml:space="preserve">Nalaže se računovodstvu ovoga suda da </w:t>
      </w:r>
      <w:r w:rsidR="008F0859" w:rsidRPr="003F7E10">
        <w:rPr>
          <w:lang w:eastAsia="x-none" w:val="x-none"/>
        </w:rPr>
        <w:t xml:space="preserve">iz Fonda za namirenje troškova stečajnog postupka </w:t>
      </w:r>
      <w:r w:rsidRPr="003F7E10">
        <w:rPr>
          <w:lang w:eastAsia="x-none" w:val="x-none"/>
        </w:rPr>
        <w:t>izvrši isplatu privremeno</w:t>
      </w:r>
      <w:r w:rsidR="002E038D" w:rsidRPr="003F7E10">
        <w:rPr>
          <w:lang w:eastAsia="x-none"/>
        </w:rPr>
        <w:t>j</w:t>
      </w:r>
      <w:r w:rsidRPr="003F7E10">
        <w:rPr>
          <w:lang w:eastAsia="x-none" w:val="x-none"/>
        </w:rPr>
        <w:t xml:space="preserve"> stečajno</w:t>
      </w:r>
      <w:r w:rsidR="002E038D" w:rsidRPr="003F7E10">
        <w:rPr>
          <w:lang w:eastAsia="x-none"/>
        </w:rPr>
        <w:t>j</w:t>
      </w:r>
      <w:r w:rsidRPr="003F7E10">
        <w:rPr>
          <w:lang w:eastAsia="x-none" w:val="x-none"/>
        </w:rPr>
        <w:t xml:space="preserve"> upravitelj</w:t>
      </w:r>
      <w:r w:rsidR="002E038D" w:rsidRPr="003F7E10">
        <w:rPr>
          <w:lang w:eastAsia="x-none"/>
        </w:rPr>
        <w:t>ici</w:t>
      </w:r>
      <w:r w:rsidRPr="003F7E10">
        <w:rPr>
          <w:lang w:eastAsia="x-none" w:val="x-none"/>
        </w:rPr>
        <w:t xml:space="preserve"> na nje</w:t>
      </w:r>
      <w:r w:rsidR="002E038D" w:rsidRPr="003F7E10">
        <w:rPr>
          <w:lang w:eastAsia="x-none"/>
        </w:rPr>
        <w:t>n</w:t>
      </w:r>
      <w:r w:rsidRPr="003F7E10">
        <w:rPr>
          <w:lang w:eastAsia="x-none" w:val="x-none"/>
        </w:rPr>
        <w:t xml:space="preserve"> žiro-račun broj </w:t>
      </w:r>
      <w:r w:rsidR="00DA22CC" w:rsidRPr="003F7E10">
        <w:t>HR5124850033100068445</w:t>
      </w:r>
      <w:r w:rsidR="00730828" w:rsidRPr="003F7E10">
        <w:rPr>
          <w:lang w:eastAsia="x-none"/>
        </w:rPr>
        <w:t xml:space="preserve"> </w:t>
      </w:r>
      <w:r w:rsidRPr="003F7E10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080BF6">
      <w:pPr>
        <w:jc w:val="center"/>
        <w:rPr>
          <w:bCs/>
        </w:rPr>
      </w:pPr>
    </w:p>
    <w:p w:rsidRDefault="009642D8" w:rsidP="009642D8" w:rsidR="009642D8">
      <w:pPr>
        <w:pStyle w:val="Tijeloteksta"/>
        <w:rPr>
          <w:sz w:val="24"/>
        </w:rPr>
      </w:pPr>
      <w:r w:rsidRPr="00080BF6">
        <w:rPr>
          <w:bCs/>
          <w:sz w:val="24"/>
        </w:rPr>
        <w:tab/>
      </w:r>
      <w:r w:rsidRPr="00080BF6">
        <w:rPr>
          <w:sz w:val="24"/>
        </w:rPr>
        <w:t xml:space="preserve">Rješenjem ovoga suda broj </w:t>
      </w:r>
      <w:r w:rsidR="002C000F" w:rsidRPr="00080BF6">
        <w:rPr>
          <w:sz w:val="24"/>
        </w:rPr>
        <w:t>7 St-</w:t>
      </w:r>
      <w:r w:rsidR="00E01654" w:rsidRPr="00080BF6">
        <w:rPr>
          <w:sz w:val="24"/>
        </w:rPr>
        <w:t>2929</w:t>
      </w:r>
      <w:r w:rsidR="002C000F" w:rsidRPr="00080BF6">
        <w:rPr>
          <w:sz w:val="24"/>
        </w:rPr>
        <w:t>/16-</w:t>
      </w:r>
      <w:r w:rsidR="00E01654" w:rsidRPr="00080BF6">
        <w:rPr>
          <w:sz w:val="24"/>
        </w:rPr>
        <w:t>5</w:t>
      </w:r>
      <w:r w:rsidRPr="00080BF6">
        <w:rPr>
          <w:sz w:val="24"/>
        </w:rPr>
        <w:t xml:space="preserve"> od </w:t>
      </w:r>
      <w:r w:rsidR="00E01654" w:rsidRPr="00080BF6">
        <w:rPr>
          <w:sz w:val="24"/>
        </w:rPr>
        <w:t>15</w:t>
      </w:r>
      <w:r w:rsidR="0060360E" w:rsidRPr="00080BF6">
        <w:rPr>
          <w:sz w:val="24"/>
        </w:rPr>
        <w:t>. ožujka</w:t>
      </w:r>
      <w:r w:rsidR="002C000F" w:rsidRPr="00080BF6">
        <w:rPr>
          <w:sz w:val="24"/>
        </w:rPr>
        <w:t xml:space="preserve"> 2017. godine</w:t>
      </w:r>
      <w:r w:rsidRPr="00080BF6">
        <w:rPr>
          <w:sz w:val="24"/>
        </w:rPr>
        <w:t xml:space="preserve"> pokrenut je prethodni postupak nad dužnikom </w:t>
      </w:r>
      <w:r w:rsidR="00E01654" w:rsidRPr="00080BF6">
        <w:rPr>
          <w:sz w:val="24"/>
        </w:rPr>
        <w:t xml:space="preserve">SELFIE jednostavno društvo s ograničenom odgovornošću za ugostiteljstvo i trgovinu, </w:t>
      </w:r>
      <w:proofErr w:type="spellStart"/>
      <w:r w:rsidR="00E01654" w:rsidRPr="00080BF6">
        <w:rPr>
          <w:sz w:val="24"/>
        </w:rPr>
        <w:t>Lacići</w:t>
      </w:r>
      <w:proofErr w:type="spellEnd"/>
      <w:r w:rsidR="00E01654" w:rsidRPr="00080BF6">
        <w:rPr>
          <w:sz w:val="24"/>
        </w:rPr>
        <w:t>, Andrije Kačića 93, MBS: 030169012, OIB: 53068560552</w:t>
      </w:r>
      <w:r w:rsidR="002C000F" w:rsidRPr="00080BF6">
        <w:rPr>
          <w:sz w:val="24"/>
        </w:rPr>
        <w:t xml:space="preserve"> </w:t>
      </w:r>
      <w:r w:rsidRPr="00080BF6">
        <w:rPr>
          <w:sz w:val="24"/>
        </w:rPr>
        <w:t>i imenovan</w:t>
      </w:r>
      <w:r w:rsidR="002A5F22" w:rsidRPr="00080BF6">
        <w:rPr>
          <w:sz w:val="24"/>
        </w:rPr>
        <w:t>a</w:t>
      </w:r>
      <w:r w:rsidRPr="00080BF6">
        <w:rPr>
          <w:sz w:val="24"/>
        </w:rPr>
        <w:t xml:space="preserve"> je </w:t>
      </w:r>
      <w:r w:rsidR="00097FFD" w:rsidRPr="00080BF6">
        <w:rPr>
          <w:sz w:val="24"/>
        </w:rPr>
        <w:t xml:space="preserve">Živka </w:t>
      </w:r>
      <w:proofErr w:type="spellStart"/>
      <w:r w:rsidR="00097FFD" w:rsidRPr="00080BF6">
        <w:rPr>
          <w:sz w:val="24"/>
        </w:rPr>
        <w:t>Posavac</w:t>
      </w:r>
      <w:proofErr w:type="spellEnd"/>
      <w:r w:rsidR="00097FFD" w:rsidRPr="00080BF6">
        <w:rPr>
          <w:sz w:val="24"/>
        </w:rPr>
        <w:t xml:space="preserve"> iz Čepina, Risnjačka ulica 10, OIB 99335812289</w:t>
      </w:r>
      <w:r w:rsidR="002C000F" w:rsidRPr="00080BF6">
        <w:rPr>
          <w:sz w:val="24"/>
        </w:rPr>
        <w:t xml:space="preserve"> </w:t>
      </w:r>
      <w:r w:rsidRPr="00080BF6">
        <w:rPr>
          <w:sz w:val="24"/>
        </w:rPr>
        <w:t>za privremen</w:t>
      </w:r>
      <w:r w:rsidR="002A5F22" w:rsidRPr="00080BF6">
        <w:rPr>
          <w:sz w:val="24"/>
        </w:rPr>
        <w:t xml:space="preserve">u </w:t>
      </w:r>
      <w:r w:rsidRPr="00080BF6">
        <w:rPr>
          <w:sz w:val="24"/>
        </w:rPr>
        <w:t>stečajn</w:t>
      </w:r>
      <w:r w:rsidR="002A5F22" w:rsidRPr="00080BF6">
        <w:rPr>
          <w:sz w:val="24"/>
        </w:rPr>
        <w:t xml:space="preserve">u </w:t>
      </w:r>
      <w:r w:rsidRPr="00080BF6">
        <w:rPr>
          <w:sz w:val="24"/>
        </w:rPr>
        <w:t>upravitelj</w:t>
      </w:r>
      <w:r w:rsidR="002A5F22" w:rsidRPr="00080BF6">
        <w:rPr>
          <w:sz w:val="24"/>
        </w:rPr>
        <w:t>icu</w:t>
      </w:r>
      <w:r w:rsidR="00C94EF3" w:rsidRPr="00080BF6">
        <w:rPr>
          <w:sz w:val="24"/>
        </w:rPr>
        <w:t>, sa zadatkom da u roku 15 dana</w:t>
      </w:r>
      <w:r w:rsidR="00750581" w:rsidRPr="00080BF6">
        <w:rPr>
          <w:sz w:val="24"/>
        </w:rPr>
        <w:t xml:space="preserve"> </w:t>
      </w:r>
      <w:r w:rsidRPr="00080BF6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080BF6">
        <w:rPr>
          <w:sz w:val="24"/>
        </w:rPr>
        <w:t xml:space="preserve"> </w:t>
      </w:r>
      <w:r w:rsidR="00E01654" w:rsidRPr="00080BF6">
        <w:rPr>
          <w:sz w:val="24"/>
        </w:rPr>
        <w:t xml:space="preserve"> </w:t>
      </w:r>
    </w:p>
    <w:p w:rsidRDefault="00080BF6" w:rsidP="009642D8" w:rsidR="00080BF6" w:rsidRPr="00080BF6">
      <w:pPr>
        <w:pStyle w:val="Tijeloteksta"/>
        <w:rPr>
          <w:sz w:val="24"/>
        </w:rPr>
      </w:pPr>
    </w:p>
    <w:p w:rsidRDefault="009642D8" w:rsidP="009642D8" w:rsidR="009642D8" w:rsidRPr="00080BF6">
      <w:pPr>
        <w:pStyle w:val="Tijeloteksta"/>
        <w:rPr>
          <w:sz w:val="24"/>
        </w:rPr>
      </w:pPr>
    </w:p>
    <w:p w:rsidRDefault="009642D8" w:rsidP="00C94EF3" w:rsidR="009642D8" w:rsidRPr="008F08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0859">
        <w:rPr>
          <w:rFonts w:hAnsi="Times New Roman" w:ascii="Times New Roman"/>
          <w:sz w:val="24"/>
          <w:szCs w:val="24"/>
        </w:rPr>
        <w:t>Privremen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DD584A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 xml:space="preserve"> obavi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i dostavi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="00064D26"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privremen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2A34A6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>, odluč</w:t>
      </w:r>
      <w:r w:rsidR="00B27451" w:rsidRPr="008F0859">
        <w:rPr>
          <w:rFonts w:hAnsi="Times New Roman" w:ascii="Times New Roman"/>
          <w:sz w:val="24"/>
          <w:szCs w:val="24"/>
        </w:rPr>
        <w:t>i</w:t>
      </w:r>
      <w:r w:rsidRPr="008F0859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8F0859">
        <w:rPr>
          <w:rFonts w:hAnsi="Times New Roman" w:ascii="Times New Roman"/>
          <w:sz w:val="24"/>
          <w:szCs w:val="24"/>
        </w:rPr>
        <w:t>te</w:t>
      </w:r>
      <w:r w:rsidRPr="008F0859">
        <w:rPr>
          <w:rFonts w:hAnsi="Times New Roman" w:ascii="Times New Roman"/>
          <w:sz w:val="24"/>
          <w:szCs w:val="24"/>
        </w:rPr>
        <w:t xml:space="preserve"> čl. 2.,</w:t>
      </w:r>
      <w:r w:rsidR="00B27451" w:rsidRPr="008F0859">
        <w:rPr>
          <w:rFonts w:hAnsi="Times New Roman" w:ascii="Times New Roman"/>
          <w:sz w:val="24"/>
          <w:szCs w:val="24"/>
        </w:rPr>
        <w:t xml:space="preserve"> čl. </w:t>
      </w:r>
      <w:r w:rsidRPr="008F0859">
        <w:rPr>
          <w:rFonts w:hAnsi="Times New Roman" w:ascii="Times New Roman"/>
          <w:sz w:val="24"/>
          <w:szCs w:val="24"/>
        </w:rPr>
        <w:t xml:space="preserve">4. i </w:t>
      </w:r>
      <w:r w:rsidR="00B27451" w:rsidRPr="008F0859">
        <w:rPr>
          <w:rFonts w:hAnsi="Times New Roman" w:ascii="Times New Roman"/>
          <w:sz w:val="24"/>
          <w:szCs w:val="24"/>
        </w:rPr>
        <w:t xml:space="preserve">čl. </w:t>
      </w:r>
      <w:r w:rsidRPr="008F0859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E01654">
        <w:rPr>
          <w:bCs/>
        </w:rPr>
        <w:t>12</w:t>
      </w:r>
      <w:r w:rsidR="008F671B">
        <w:rPr>
          <w:bCs/>
        </w:rPr>
        <w:t>. lipnja</w:t>
      </w:r>
      <w:r w:rsidR="002C000F" w:rsidRPr="008F0859">
        <w:rPr>
          <w:bCs/>
        </w:rPr>
        <w:t xml:space="preserve"> </w:t>
      </w:r>
      <w:r w:rsidRPr="008F0859">
        <w:rPr>
          <w:bCs/>
        </w:rPr>
        <w:t xml:space="preserve">2017.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 xml:space="preserve">Zapisničar Danijela </w:t>
      </w:r>
      <w:proofErr w:type="spellStart"/>
      <w:r w:rsidRPr="008F0859">
        <w:t>Špeletić</w:t>
      </w:r>
      <w:proofErr w:type="spellEnd"/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316E6D" w:rsidP="00316E6D" w:rsidR="00316E6D">
      <w:pPr>
        <w:jc w:val="both"/>
      </w:pPr>
      <w:r>
        <w:t>1.</w:t>
      </w:r>
      <w:r>
        <w:tab/>
        <w:t>privremen</w:t>
      </w:r>
      <w:r w:rsidR="009922E3">
        <w:t>a</w:t>
      </w:r>
      <w:r>
        <w:t xml:space="preserve"> stečajn</w:t>
      </w:r>
      <w:r w:rsidR="009922E3">
        <w:t>a</w:t>
      </w:r>
      <w:r>
        <w:t xml:space="preserve"> upravitelj</w:t>
      </w:r>
      <w:r w:rsidR="009922E3">
        <w:t>ica</w:t>
      </w:r>
      <w:r>
        <w:t xml:space="preserve"> </w:t>
      </w:r>
    </w:p>
    <w:p w:rsidRDefault="00316E6D" w:rsidP="00316E6D" w:rsidR="00316E6D">
      <w:pPr>
        <w:jc w:val="both"/>
      </w:pPr>
      <w:r>
        <w:t>2.</w:t>
      </w:r>
      <w:r>
        <w:tab/>
        <w:t xml:space="preserve">mrežna stranica e-Oglasna ploča sudova </w:t>
      </w:r>
    </w:p>
    <w:p w:rsidRDefault="00316E6D" w:rsidP="00316E6D" w:rsidR="001F4920" w:rsidRPr="009922E3">
      <w:pPr>
        <w:jc w:val="both"/>
        <w:rPr>
          <w:b/>
        </w:rPr>
      </w:pPr>
      <w:r>
        <w:t>3.</w:t>
      </w:r>
      <w:r>
        <w:tab/>
        <w:t xml:space="preserve">računovodstvu </w:t>
      </w:r>
    </w:p>
    <w:p w:rsidRDefault="00316E6D" w:rsidP="00316E6D" w:rsidR="00316E6D" w:rsidRPr="00D1501A">
      <w:pPr>
        <w:jc w:val="both"/>
      </w:pPr>
      <w:r>
        <w:t>4.</w:t>
      </w:r>
      <w:r>
        <w:tab/>
        <w:t xml:space="preserve">kal. </w:t>
      </w:r>
      <w:r w:rsidR="00037CDA">
        <w:t>8</w:t>
      </w:r>
      <w:r>
        <w:t>.8.2017.</w:t>
      </w: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717" w:rsidR="007C1717">
      <w:r>
        <w:separator/>
      </w:r>
    </w:p>
  </w:endnote>
  <w:endnote w:id="0" w:type="continuationSeparator">
    <w:p w:rsidRDefault="007C1717" w:rsidR="007C1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717" w:rsidR="007C1717">
      <w:r>
        <w:separator/>
      </w:r>
    </w:p>
  </w:footnote>
  <w:footnote w:id="0" w:type="continuationSeparator">
    <w:p w:rsidRDefault="007C1717" w:rsidR="007C1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20AC1">
      <w:t>7 St-2929/16-22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20AC1" w:rsidR="00520AC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20AC1">
      <w:t>7 St-2929/16-22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37CDA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BF6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97FFD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4A8D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3F7E10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4186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B69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0AC1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B67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717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0F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151D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FB7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2EA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2CC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654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1F3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62E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1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141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41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1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1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62E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1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141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41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1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1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2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72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0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ugostiteljstvo i trgovinu zastupanog po punomoćniku Vedran Tivanovac</izvorni_sadrzaj>
    <derivirana_varijabla naziv="DomainObject.Predmet.ProtustrankaFormated_1">  SELFIE jednostavno društvo s ograničenom odgovornošću za ugostiteljstvo i trgovinu zastupanog po punomoćniku Vedran Tivanovac</derivirana_varijabla>
  </DomainObject.Predmet.ProtustrankaFormated>
  <DomainObject.Predmet.ProtustrankaFormatedOIB>
    <izvorni_sadrzaj>  SELFIE jednostavno društvo s ograničenom odgovornošću za ugostiteljstvo i trgovinu, OIB 53068560552 zastupanog po punomoćniku Vedran Tivanovac</izvorni_sadrzaj>
    <derivirana_varijabla naziv="DomainObject.Predmet.ProtustrankaFormatedOIB_1">  SELFIE jednostavno društvo s ograničenom odgovornošću za ugostiteljstvo i trgovinu, OIB 53068560552 zastupanog po punomoćniku Vedran Tivanovac</derivirana_varijabla>
  </DomainObject.Predmet.ProtustrankaFormatedOIB>
  <DomainObject.Predmet.ProtustrankaFormatedWithAdress>
    <izvorni_sadrzaj> SELFIE jednostavno društvo s ograničenom odgovornošću za ugostiteljstvo i trgovinu, Andrije Kačića 93, 31542 Lacići zastupanog po punomoćniku Vedran Tivanovac</izvorni_sadrzaj>
    <derivirana_varijabla naziv="DomainObject.Predmet.ProtustrankaFormatedWithAdress_1"> SELFIE jednostavno društvo s ograničenom odgovornošću za ugostiteljstvo i trgovinu, Andrije Kačića 93, 31542 Lacići zastupanog po punomoćniku Vedran Tivanovac</derivirana_varijabla>
  </DomainObject.Predmet.ProtustrankaFormatedWithAdress>
  <DomainObject.Predmet.ProtustrankaFormatedWithAdressOIB>
    <izvorni_sadrzaj> SELFIE jednostavno društvo s ograničenom odgovornošću za ugostiteljstvo i trgovinu, OIB 53068560552, Andrije Kačića 93, 31542 Lacići zastupanog po punomoćniku Vedran Tivanovac</izvorni_sadrzaj>
    <derivirana_varijabla naziv="DomainObject.Predmet.ProtustrankaFormatedWithAdressOIB_1"> SELFIE jednostavno društvo s ograničenom odgovornošću za ugostiteljstvo i trgovinu, OIB 53068560552, Andrije Kačića 93, 31542 Lacići zastupanog po punomoćniku Vedran Tivanovac</derivirana_varijabla>
  </DomainObject.Predmet.ProtustrankaFormatedWithAdressOIB>
  <DomainObject.Predmet.ProtustrankaWithAdress>
    <izvorni_sadrzaj>SELFIE jednostavno društvo s ograničenom odgovornošću za ugostiteljstvo i trgovinu Andrije Kačića 93, 31542 Lacići</izvorni_sadrzaj>
    <derivirana_varijabla naziv="DomainObject.Predmet.ProtustrankaWithAdress_1">SELFIE jednostavno društvo s ograničenom odgovornošću za ugostiteljstvo i trgovinu Andrije Kačića 93, 31542 Lacići</derivirana_varijabla>
  </DomainObject.Predmet.ProtustrankaWithAdress>
  <DomainObject.Predmet.ProtustrankaWithAdressOIB>
    <izvorni_sadrzaj>SELFIE jednostavno društvo s ograničenom odgovornošću za ugostiteljstvo i trgovinu, OIB 53068560552, Andrije Kačića 93, 31542 Lacići</izvorni_sadrzaj>
    <derivirana_varijabla naziv="DomainObject.Predmet.ProtustrankaWithAdressOIB_1">SELFIE jednostavno društvo s ograničenom odgovornošću za ugostiteljstvo i trgovinu, OIB 53068560552, Andrije Kačića 93, 31542 Lacići</derivirana_varijabla>
  </DomainObject.Predmet.ProtustrankaWithAdressOIB>
  <DomainObject.Predmet.ProtustrankaNazivFormated>
    <izvorni_sadrzaj>SELFIE jednostavno društvo s ograničenom odgovornošću za ugostiteljstvo i trgovinu</izvorni_sadrzaj>
    <derivirana_varijabla naziv="DomainObject.Predmet.ProtustrankaNazivFormated_1">SELFIE jednostavno društvo s ograničenom odgovornošću za ugostiteljstvo i trgovinu</derivirana_varijabla>
  </DomainObject.Predmet.ProtustrankaNazivFormated>
  <DomainObject.Predmet.ProtustrankaNazivFormatedOIB>
    <izvorni_sadrzaj>SELFIE jednostavno društvo s ograničenom odgovornošću za ugostiteljstvo i trgovinu, OIB 53068560552</izvorni_sadrzaj>
    <derivirana_varijabla naziv="DomainObject.Predmet.ProtustrankaNazivFormatedOIB_1">SELFIE jednostavno društvo s ograničenom odgovornošću za ugostiteljstvo i trgovinu, OIB 53068560552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SELFIE jednostavno društvo s ograničenom odgovornošću za ugostiteljstvo i trgovinu zastupanog po punomoćniku Vedran Tivanovac</item>
    </izvorni_sadrzaj>
    <derivirana_varijabla naziv="DomainObject.Predmet.ProtuStrankaListFormated_1">
      <item>SELFIE jednostavno društvo s ograničenom odgovornošću za ugostiteljstvo i trgovinu zastupanog po punomoćniku Vedran Tivanovac</item>
    </derivirana_varijabla>
  </DomainObject.Predmet.ProtuStrankaListFormated>
  <DomainObject.Predmet.ProtuStrankaListFormatedOIB>
    <izvorni_sadrzaj>
      <item>SELFIE jednostavno društvo s ograničenom odgovornošću za ugostiteljstvo i trgovinu, OIB 53068560552 zastupanog po punomoćniku Vedran Tivanovac</item>
    </izvorni_sadrzaj>
    <derivirana_varijabla naziv="DomainObject.Predmet.ProtuStrankaListFormatedOIB_1">
      <item>SELFIE jednostavno društvo s ograničenom odgovornošću za ugostiteljstvo i trgovinu, OIB 53068560552 zastupanog po punomoćniku Vedran Tivanovac</item>
    </derivirana_varijabla>
  </DomainObject.Predmet.ProtuStrankaListFormatedOIB>
  <DomainObject.Predmet.ProtuStrankaListFormatedWithAdress>
    <izvorni_sadrzaj>
      <item>SELFIE jednostavno društvo s ograničenom odgovornošću za ugostiteljstvo i trgovinu, Andrije Kačića 93, 31542 Lacići zastupanog po punomoćniku Vedran Tivanovac</item>
    </izvorni_sadrzaj>
    <derivirana_varijabla naziv="DomainObject.Predmet.ProtuStrankaListFormatedWithAdress_1">
      <item>SELFIE jednostavno društvo s ograničenom odgovornošću za ugostiteljstvo i trgovinu, Andrije Kačića 93, 31542 Lacići zastupanog po punomoćniku Vedran Tivanovac</item>
    </derivirana_varijabla>
  </DomainObject.Predmet.ProtuStrankaListFormatedWithAdress>
  <DomainObject.Predmet.ProtuStrankaListFormatedWithAdressOIB>
    <izvorni_sadrzaj>
      <item>SELFIE jednostavno društvo s ograničenom odgovornošću za ugostiteljstvo i trgovinu, OIB 53068560552, Andrije Kačića 93, 31542 Lacići zastupanog po punomoćniku Vedran Tivanovac</item>
    </izvorni_sadrzaj>
    <derivirana_varijabla naziv="DomainObject.Predmet.ProtuStrankaListFormatedWithAdressOIB_1">
      <item>SELFIE jednostavno društvo s ograničenom odgovornošću za ugostiteljstvo i trgovinu, OIB 53068560552, Andrije Kačića 93, 31542 Lacići zastupanog po punomoćniku Vedran Tivanovac</item>
    </derivirana_varijabla>
  </DomainObject.Predmet.ProtuStrankaListFormatedWithAdressOIB>
  <DomainObject.Predmet.ProtuStrankaListNazivFormated>
    <izvorni_sadrzaj>
      <item>SELFIE jednostavno društvo s ograničenom odgovornošću za ugostiteljstvo i trgovinu</item>
    </izvorni_sadrzaj>
    <derivirana_varijabla naziv="DomainObject.Predmet.ProtuStrankaListNazivFormated_1">
      <item>SELFIE jednostavno društvo s ograničenom odgovornošću za ugostiteljstvo i trgovinu</item>
    </derivirana_varijabla>
  </DomainObject.Predmet.ProtuStrankaListNazivFormated>
  <DomainObject.Predmet.ProtuStrankaListNazivFormatedOIB>
    <izvorni_sadrzaj>
      <item>SELFIE jednostavno društvo s ograničenom odgovornošću za ugostiteljstvo i trgovinu, OIB 53068560552</item>
    </izvorni_sadrzaj>
    <derivirana_varijabla naziv="DomainObject.Predmet.ProtuStrankaListNazivFormatedOIB_1">
      <item>SELFIE jednostavno društvo s ograničenom odgovornošću za ugostiteljstvo i trgovinu, OIB 53068560552</item>
    </derivirana_varijabla>
  </DomainObject.Predmet.ProtuStrankaListNazivFormatedOIB>
  <DomainObject.Predmet.OstaliListFormated>
    <izvorni_sadrzaj>
      <item>Vedran Tivanovac punomoćnik sudionika u postupku SELFIE jednostavno društvo s ograničenom odgovornošću za ugostiteljstvo i trgovinu</item>
    </izvorni_sadrzaj>
    <derivirana_varijabla naziv="DomainObject.Predmet.OstaliListFormated_1">
      <item>Vedran Tivanovac punomoćnik sudionika u postupku SELFIE jednostavno društvo s ograničenom odgovornošću za ugostiteljstvo i trgovinu</item>
    </derivirana_varijabla>
  </DomainObject.Predmet.OstaliListFormated>
  <DomainObject.Predmet.OstaliListFormatedOIB>
    <izvorni_sadrzaj>
      <item>Vedran Tivanovac, OIB 38242494300 punomoćnik sudionika u postupku SELFIE jednostavno društvo s ograničenom odgovornošću za ugostiteljstvo i trgovinu</item>
    </izvorni_sadrzaj>
    <derivirana_varijabla naziv="DomainObject.Predmet.OstaliListFormatedOIB_1">
      <item>Vedran Tivanovac, OIB 38242494300 punomoćnik sudionika u postupku SELFIE jednostavno društvo s ograničenom odgovornošću za ugostiteljstvo i trgovinu</item>
    </derivirana_varijabla>
  </DomainObject.Predmet.OstaliListFormatedOIB>
  <DomainObject.Predmet.OstaliListFormatedWithAdress>
    <izvorni_sadrzaj>
      <item>Vedran Tivanovac, Andrije Kačića 93, 31542 Lacići punomoćnik sudionika u postupku SELFIE jednostavno društvo s ograničenom odgovornošću za ugostiteljstvo i trgovinu</item>
    </izvorni_sadrzaj>
    <derivirana_varijabla naziv="DomainObject.Predmet.OstaliListFormatedWithAdress_1">
      <item>Vedran Tivanovac, Andrije Kačića 93, 31542 Lacići punomoćnik sudionika u postupku SELFIE jednostavno društvo s ograničenom odgovornošću za ugostiteljstvo i trgovinu</item>
    </derivirana_varijabla>
  </DomainObject.Predmet.OstaliListFormatedWithAdress>
  <DomainObject.Predmet.OstaliListFormatedWithAdressOIB>
    <izvorni_sadrzaj>
      <item>Vedran Tivanovac, OIB 38242494300, Andrije Kačića 93, 31542 Lacići punomoćnik sudionika u postupku SELFIE jednostavno društvo s ograničenom odgovornošću za ugostiteljstvo i trgovinu</item>
    </izvorni_sadrzaj>
    <derivirana_varijabla naziv="DomainObject.Predmet.OstaliListFormatedWithAdressOIB_1">
      <item>Vedran Tivanovac, OIB 38242494300, Andrije Kačića 93, 31542 Lacići punomoćnik sudionika u postupku SELFIE jednostavno društvo s ograničenom odgovornošću za ugostiteljstvo i trgovinu</item>
    </derivirana_varijabla>
  </DomainObject.Predmet.OstaliListFormatedWithAdressOIB>
  <DomainObject.Predmet.OstaliListNazivFormated>
    <izvorni_sadrzaj>
      <item>Vedran Tivanovac</item>
    </izvorni_sadrzaj>
    <derivirana_varijabla naziv="DomainObject.Predmet.OstaliListNazivFormated_1">
      <item>Vedran Tivanovac</item>
    </derivirana_varijabla>
  </DomainObject.Predmet.OstaliListNazivFormated>
  <DomainObject.Predmet.OstaliListNazivFormatedOIB>
    <izvorni_sadrzaj>
      <item>Vedran Tivanovac, OIB 38242494300</item>
    </izvorni_sadrzaj>
    <derivirana_varijabla naziv="DomainObject.Predmet.OstaliListNazivFormatedOIB_1">
      <item>Vedran Tivanovac, OIB 38242494300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SELFIE jednostavno društvo s ograničenom odgovornošću za ugostiteljstvo i trgovinu</izvorni_sadrzaj>
    <derivirana_varijabla naziv="DomainObject.Predmet.ProtustrankaIDrugi_1">SELFIE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SELFIE jednostavno društvo s ograničenom odgovornošću za ugostiteljstvo i trgovinu, OIB 53068560552, Andrije Kačića 93, 31542 Lacići</izvorni_sadrzaj>
    <derivirana_varijabla naziv="DomainObject.Predmet.ProtustrankaIDrugiAdressOIB_1">SELFIE jednostavno društvo s ograničenom odgovornošću za ugostiteljstvo i trgovinu, OIB 53068560552, Andrije Kačića 93,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SELFIE jednostavno društvo s ograničenom odgovornošću za ugostiteljstvo i trgovinu</item>
      <item>Vedran Tivanovac</item>
    </izvorni_sadrzaj>
    <derivirana_varijabla naziv="DomainObject.Predmet.SudioniciListNaziv_1">
      <item>FINA RC OSIJEK</item>
      <item>SELFIE jednostavno društvo s ograničenom odgovornošću za ugostiteljstvo i trgovinu</item>
      <item>Vedran Tivanovac</item>
    </derivirana_varijabla>
  </DomainObject.Predmet.SudioniciListNaziv>
  <DomainObject.Predmet.SudioniciListAdressOIB>
    <izvorni_sadrzaj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izvorni_sadrzaj>
    <derivirana_varijabla naziv="DomainObject.Predmet.SudioniciListAdressOIB_1"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53068560552</item>
      <item>, OIB 38242494300</item>
    </izvorni_sadrzaj>
    <derivirana_varijabla naziv="DomainObject.Predmet.SudioniciListNazivOIB_1">
      <item>, OIB 85821130368</item>
      <item>, OIB 53068560552</item>
      <item>, OIB 38242494300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88CB2-1411-445C-8D35-510C70039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432</properties:Words>
  <properties:Characters>2432</properties:Characters>
  <properties:Lines>144</properties:Lines>
  <properties:Paragraphs>23</properties:Paragraphs>
  <properties:TotalTime>632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2017-06-06T06:45:00Z</cp:lastPrinted>
  <dcterms:modified xmlns:xsi="http://www.w3.org/2001/XMLSchema-instance" xsi:type="dcterms:W3CDTF">2017-06-12T09:53:00Z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