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8dec1" w14:paraId="748dec1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406D23">
        <w:rPr>
          <w:rFonts w:hAnsi="Times New Roman" w:ascii="Times New Roman"/>
          <w:szCs w:val="24"/>
          <w:lang w:val="hr-HR"/>
        </w:rPr>
        <w:t>8205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</w:t>
      </w:r>
      <w:r w:rsidR="00934979">
        <w:rPr>
          <w:rFonts w:hAnsi="Times New Roman" w:ascii="Times New Roman"/>
          <w:szCs w:val="24"/>
          <w:lang w:val="hr-HR"/>
        </w:rPr>
        <w:t>ostupku pokrenutim nad dužniko</w:t>
      </w:r>
      <w:r w:rsidR="00924592">
        <w:rPr>
          <w:rFonts w:hAnsi="Times New Roman" w:ascii="Times New Roman"/>
          <w:szCs w:val="24"/>
          <w:lang w:val="hr-HR"/>
        </w:rPr>
        <w:t>m</w:t>
      </w:r>
      <w:r w:rsidR="00406D23">
        <w:rPr>
          <w:rFonts w:hAnsi="Times New Roman" w:ascii="Times New Roman"/>
          <w:szCs w:val="24"/>
          <w:lang w:val="hr-HR"/>
        </w:rPr>
        <w:t xml:space="preserve"> </w:t>
      </w:r>
      <w:r w:rsidR="00406D23" w:rsidRPr="00406D23">
        <w:rPr>
          <w:rFonts w:hAnsi="Times New Roman" w:ascii="Times New Roman"/>
        </w:rPr>
        <w:t>ANKH d.o.o., Jankovo Selište, Jankovo Selište 28, MBS: 020039425, OIB: 70469072378</w:t>
      </w:r>
      <w:r w:rsidR="008F6849" w:rsidRPr="008F6849">
        <w:rPr>
          <w:rFonts w:hAnsi="Times New Roman" w:ascii="Times New Roman"/>
        </w:rPr>
        <w:t>,</w:t>
      </w:r>
      <w:r w:rsidR="008F6849">
        <w:t xml:space="preserve">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</w:t>
      </w:r>
      <w:r w:rsidR="00A73F85">
        <w:rPr>
          <w:rFonts w:hAnsi="Times New Roman" w:ascii="Times New Roman"/>
          <w:szCs w:val="24"/>
          <w:lang w:val="hr-HR"/>
        </w:rPr>
        <w:t>7</w:t>
      </w:r>
      <w:r w:rsidR="00ED099B">
        <w:rPr>
          <w:rFonts w:hAnsi="Times New Roman" w:ascii="Times New Roman"/>
          <w:szCs w:val="24"/>
          <w:lang w:val="hr-HR"/>
        </w:rPr>
        <w:t>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406D23">
        <w:rPr>
          <w:rFonts w:hAnsi="Times New Roman" w:ascii="Times New Roman"/>
          <w:szCs w:val="24"/>
        </w:rPr>
        <w:t xml:space="preserve"> </w:t>
      </w:r>
      <w:r w:rsidR="00406D23" w:rsidRPr="00406D23">
        <w:rPr>
          <w:rFonts w:hAnsi="Times New Roman" w:ascii="Times New Roman"/>
        </w:rPr>
        <w:t>ANKH d.o.o., Jankovo Selište, Jankovo Selište 28, MBS: 020039425, OIB: 70469072378</w:t>
      </w:r>
      <w:r w:rsidR="001C0A2C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</w:t>
      </w:r>
      <w:r w:rsidR="00A73F85">
        <w:rPr>
          <w:rFonts w:hAnsi="Times New Roman" w:ascii="Times New Roman"/>
          <w:szCs w:val="24"/>
        </w:rPr>
        <w:t>7</w:t>
      </w:r>
      <w:r w:rsidR="00ED099B">
        <w:rPr>
          <w:rFonts w:hAnsi="Times New Roman" w:ascii="Times New Roman"/>
          <w:szCs w:val="24"/>
        </w:rPr>
        <w:t>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A73F85">
        <w:rPr>
          <w:rFonts w:hAnsi="Times New Roman" w:ascii="Times New Roman"/>
          <w:szCs w:val="24"/>
        </w:rPr>
        <w:t>10</w:t>
      </w:r>
      <w:r w:rsidR="00934979">
        <w:rPr>
          <w:rFonts w:hAnsi="Times New Roman" w:ascii="Times New Roman"/>
          <w:szCs w:val="24"/>
        </w:rPr>
        <w:t>,</w:t>
      </w:r>
      <w:r w:rsidR="00C23F47">
        <w:rPr>
          <w:rFonts w:hAnsi="Times New Roman" w:ascii="Times New Roman"/>
          <w:szCs w:val="24"/>
        </w:rPr>
        <w:t>00</w:t>
      </w:r>
      <w:r w:rsidR="001C15BB">
        <w:rPr>
          <w:rFonts w:hAnsi="Times New Roman" w:ascii="Times New Roman"/>
          <w:szCs w:val="24"/>
        </w:rPr>
        <w:t xml:space="preserve"> sati i  </w:t>
      </w:r>
      <w:r w:rsidR="00A73F85">
        <w:rPr>
          <w:rFonts w:hAnsi="Times New Roman" w:ascii="Times New Roman"/>
          <w:szCs w:val="24"/>
        </w:rPr>
        <w:t>0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DB6E58" w:rsidRPr="00DB6E58">
        <w:rPr>
          <w:rFonts w:hAnsi="Times New Roman" w:ascii="Times New Roman"/>
          <w:szCs w:val="24"/>
        </w:rPr>
        <w:t xml:space="preserve"> </w:t>
      </w:r>
      <w:r w:rsidR="00406D23">
        <w:rPr>
          <w:rFonts w:hAnsi="Times New Roman" w:ascii="Times New Roman"/>
          <w:szCs w:val="24"/>
        </w:rPr>
        <w:t>Jelenko Lehki, Zagreb, Pavla Hatza 10, OIB 96068307857.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FF1E2E">
        <w:rPr>
          <w:rFonts w:hAnsi="Times New Roman" w:ascii="Times New Roman"/>
          <w:szCs w:val="24"/>
          <w:lang w:val="hr-HR"/>
        </w:rPr>
        <w:t xml:space="preserve"> </w:t>
      </w:r>
      <w:r w:rsidR="00406D23" w:rsidRPr="00406D23">
        <w:rPr>
          <w:rFonts w:hAnsi="Times New Roman" w:ascii="Times New Roman"/>
        </w:rPr>
        <w:t>ANKH d.o.o., Jankovo Selište, Jankovo Selište 28, MBS: 020039425, OIB: 70469072378</w:t>
      </w:r>
      <w:r w:rsidR="00406D23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</w:t>
      </w:r>
      <w:r w:rsidR="00406D23">
        <w:rPr>
          <w:rFonts w:hAnsi="Times New Roman" w:ascii="Times New Roman"/>
          <w:szCs w:val="24"/>
          <w:lang w:val="hr-HR"/>
        </w:rPr>
        <w:t>ija RC Zagreb, Podružnica Karlovac</w:t>
      </w:r>
      <w:r>
        <w:rPr>
          <w:rFonts w:hAnsi="Times New Roman" w:ascii="Times New Roman"/>
          <w:szCs w:val="24"/>
          <w:lang w:val="hr-HR"/>
        </w:rPr>
        <w:t xml:space="preserve">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B6E58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DB6E58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40029">
        <w:rPr>
          <w:rFonts w:hAnsi="Times New Roman" w:ascii="Times New Roman"/>
          <w:lang w:val="hr-HR"/>
        </w:rPr>
        <w:t>,0</w:t>
      </w:r>
      <w:r w:rsidR="00A73F85">
        <w:rPr>
          <w:rFonts w:hAnsi="Times New Roman" w:ascii="Times New Roman"/>
          <w:lang w:val="hr-HR"/>
        </w:rPr>
        <w:t>7</w:t>
      </w:r>
      <w:r w:rsidR="00ED099B">
        <w:rPr>
          <w:rFonts w:hAnsi="Times New Roman" w:ascii="Times New Roman"/>
          <w:lang w:val="hr-HR"/>
        </w:rPr>
        <w:t>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182FB8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p w:rsidRDefault="00182FB8" w:rsidP="00182FB8" w:rsidR="00182FB8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182FB8" w:rsidP="00182FB8" w:rsidR="00182FB8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sectPr w:rsidSect="00201F62" w:rsidR="00DB6E5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182FB8" w:rsidRPr="00182FB8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406D23">
          <w:rPr>
            <w:rFonts w:hAnsi="Times New Roman" w:ascii="Times New Roman"/>
          </w:rPr>
          <w:t>8205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10660"/>
    <w:rsid w:val="000A7977"/>
    <w:rsid w:val="00106F4B"/>
    <w:rsid w:val="00142BAB"/>
    <w:rsid w:val="001778CB"/>
    <w:rsid w:val="00182FB8"/>
    <w:rsid w:val="0018446A"/>
    <w:rsid w:val="001859C3"/>
    <w:rsid w:val="001C0A2C"/>
    <w:rsid w:val="001C15BB"/>
    <w:rsid w:val="001F67AE"/>
    <w:rsid w:val="00201F62"/>
    <w:rsid w:val="00281877"/>
    <w:rsid w:val="00290B47"/>
    <w:rsid w:val="002B2C47"/>
    <w:rsid w:val="00303F1F"/>
    <w:rsid w:val="00314C84"/>
    <w:rsid w:val="00316F4B"/>
    <w:rsid w:val="003D70BD"/>
    <w:rsid w:val="003E052E"/>
    <w:rsid w:val="003E5F79"/>
    <w:rsid w:val="004060C8"/>
    <w:rsid w:val="00406D23"/>
    <w:rsid w:val="00411C85"/>
    <w:rsid w:val="00421A5A"/>
    <w:rsid w:val="004503D1"/>
    <w:rsid w:val="004612D0"/>
    <w:rsid w:val="004702B7"/>
    <w:rsid w:val="00495ED5"/>
    <w:rsid w:val="00495FFB"/>
    <w:rsid w:val="004E1FA2"/>
    <w:rsid w:val="005038B9"/>
    <w:rsid w:val="005217F6"/>
    <w:rsid w:val="005853F0"/>
    <w:rsid w:val="005D1528"/>
    <w:rsid w:val="00631843"/>
    <w:rsid w:val="006B77FA"/>
    <w:rsid w:val="007D3512"/>
    <w:rsid w:val="008139E9"/>
    <w:rsid w:val="008776AC"/>
    <w:rsid w:val="008A0A2C"/>
    <w:rsid w:val="008D4D9F"/>
    <w:rsid w:val="008D7665"/>
    <w:rsid w:val="008F6849"/>
    <w:rsid w:val="00906F46"/>
    <w:rsid w:val="009237A3"/>
    <w:rsid w:val="00923F04"/>
    <w:rsid w:val="00924592"/>
    <w:rsid w:val="00934979"/>
    <w:rsid w:val="0098320A"/>
    <w:rsid w:val="00991234"/>
    <w:rsid w:val="00A02786"/>
    <w:rsid w:val="00A5013D"/>
    <w:rsid w:val="00A56EB1"/>
    <w:rsid w:val="00A73F85"/>
    <w:rsid w:val="00AC5E51"/>
    <w:rsid w:val="00B40029"/>
    <w:rsid w:val="00B4743B"/>
    <w:rsid w:val="00B51016"/>
    <w:rsid w:val="00B8485E"/>
    <w:rsid w:val="00BA6C65"/>
    <w:rsid w:val="00BF4417"/>
    <w:rsid w:val="00C23F47"/>
    <w:rsid w:val="00CC2F6B"/>
    <w:rsid w:val="00D012D1"/>
    <w:rsid w:val="00DB6E58"/>
    <w:rsid w:val="00E22456"/>
    <w:rsid w:val="00E404E9"/>
    <w:rsid w:val="00E45A83"/>
    <w:rsid w:val="00E80772"/>
    <w:rsid w:val="00EC42D1"/>
    <w:rsid w:val="00ED099B"/>
    <w:rsid w:val="00ED0E6D"/>
    <w:rsid w:val="00F03AFC"/>
    <w:rsid w:val="00F22D0E"/>
    <w:rsid w:val="00FF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82F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F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F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F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F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82F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F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F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F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F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39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8205</izvorni_sadrzaj>
    <derivirana_varijabla naziv="DomainObject.Predmet.Broj_1">8205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St-8205/2015</izvorni_sadrzaj>
    <derivirana_varijabla naziv="DomainObject.Predmet.OznakaBroj_1">St-8205/2015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ANKH d.o.o. zastupanog po punomoćniku Saša Škarić</izvorni_sadrzaj>
    <derivirana_varijabla naziv="DomainObject.Predmet.ProtustrankaFormated_1">  ANKH d.o.o. zastupanog po punomoćniku Saša Škarić</derivirana_varijabla>
  </DomainObject.Predmet.ProtustrankaFormated>
  <DomainObject.Predmet.ProtustrankaFormatedOIB>
    <izvorni_sadrzaj>  ANKH d.o.o., OIB 70469072378 zastupanog po punomoćniku Saša Škarić</izvorni_sadrzaj>
    <derivirana_varijabla naziv="DomainObject.Predmet.ProtustrankaFormatedOIB_1">  ANKH d.o.o., OIB 70469072378 zastupanog po punomoćniku Saša Škarić</derivirana_varijabla>
  </DomainObject.Predmet.ProtustrankaFormatedOIB>
  <DomainObject.Predmet.ProtustrankaFormatedWithAdress>
    <izvorni_sadrzaj> ANKH d.o.o., Jankovo Selište 28, 47262 Jankovo Selište zastupanog po punomoćniku Saša Škarić</izvorni_sadrzaj>
    <derivirana_varijabla naziv="DomainObject.Predmet.ProtustrankaFormatedWithAdress_1"> ANKH d.o.o., Jankovo Selište 28, 47262 Jankovo Selište zastupanog po punomoćniku Saša Škarić</derivirana_varijabla>
  </DomainObject.Predmet.ProtustrankaFormatedWithAdress>
  <DomainObject.Predmet.ProtustrankaFormatedWithAdressOIB>
    <izvorni_sadrzaj> ANKH d.o.o., OIB 70469072378, Jankovo Selište 28, 47262 Jankovo Selište zastupanog po punomoćniku Saša Škarić</izvorni_sadrzaj>
    <derivirana_varijabla naziv="DomainObject.Predmet.ProtustrankaFormatedWithAdressOIB_1"> ANKH d.o.o., OIB 70469072378, Jankovo Selište 28, 47262 Jankovo Selište zastupanog po punomoćniku Saša Škarić</derivirana_varijabla>
  </DomainObject.Predmet.ProtustrankaFormatedWithAdressOIB>
  <DomainObject.Predmet.ProtustrankaWithAdress>
    <izvorni_sadrzaj>ANKH d.o.o. Jankovo Selište 28, 47262 Jankovo Selište</izvorni_sadrzaj>
    <derivirana_varijabla naziv="DomainObject.Predmet.ProtustrankaWithAdress_1">ANKH d.o.o. Jankovo Selište 28, 47262 Jankovo Selište</derivirana_varijabla>
  </DomainObject.Predmet.ProtustrankaWithAdress>
  <DomainObject.Predmet.ProtustrankaWithAdressOIB>
    <izvorni_sadrzaj>ANKH d.o.o., OIB 70469072378, Jankovo Selište 28, 47262 Jankovo Selište</izvorni_sadrzaj>
    <derivirana_varijabla naziv="DomainObject.Predmet.ProtustrankaWithAdressOIB_1">ANKH d.o.o., OIB 70469072378, Jankovo Selište 28, 47262 Jankovo Selište</derivirana_varijabla>
  </DomainObject.Predmet.ProtustrankaWithAdressOIB>
  <DomainObject.Predmet.ProtustrankaNazivFormated>
    <izvorni_sadrzaj>ANKH d.o.o.</izvorni_sadrzaj>
    <derivirana_varijabla naziv="DomainObject.Predmet.ProtustrankaNazivFormated_1">ANKH d.o.o.</derivirana_varijabla>
  </DomainObject.Predmet.ProtustrankaNazivFormated>
  <DomainObject.Predmet.ProtustrankaNazivFormatedOIB>
    <izvorni_sadrzaj>ANKH d.o.o., OIB 70469072378</izvorni_sadrzaj>
    <derivirana_varijabla naziv="DomainObject.Predmet.ProtustrankaNazivFormatedOIB_1">ANKH d.o.o., OIB 70469072378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ANKH d.o.o. zastupanog po punomoćniku Saša Škarić</item>
    </izvorni_sadrzaj>
    <derivirana_varijabla naziv="DomainObject.Predmet.ProtuStrankaListFormated_1">
      <item>ANKH d.o.o. zastupanog po punomoćniku Saša Škarić</item>
    </derivirana_varijabla>
  </DomainObject.Predmet.ProtuStrankaListFormated>
  <DomainObject.Predmet.ProtuStrankaListFormatedOIB>
    <izvorni_sadrzaj>
      <item>ANKH d.o.o., OIB 70469072378 zastupanog po punomoćniku Saša Škarić</item>
    </izvorni_sadrzaj>
    <derivirana_varijabla naziv="DomainObject.Predmet.ProtuStrankaListFormatedOIB_1">
      <item>ANKH d.o.o., OIB 70469072378 zastupanog po punomoćniku Saša Škarić</item>
    </derivirana_varijabla>
  </DomainObject.Predmet.ProtuStrankaListFormatedOIB>
  <DomainObject.Predmet.ProtuStrankaListFormatedWithAdress>
    <izvorni_sadrzaj>
      <item>ANKH d.o.o., Jankovo Selište 28, 47262 Jankovo Selište zastupanog po punomoćniku Saša Škarić</item>
    </izvorni_sadrzaj>
    <derivirana_varijabla naziv="DomainObject.Predmet.ProtuStrankaListFormatedWithAdress_1">
      <item>ANKH d.o.o., Jankovo Selište 28, 47262 Jankovo Selište zastupanog po punomoćniku Saša Škarić</item>
    </derivirana_varijabla>
  </DomainObject.Predmet.ProtuStrankaListFormatedWithAdress>
  <DomainObject.Predmet.ProtuStrankaListFormatedWithAdressOIB>
    <izvorni_sadrzaj>
      <item>ANKH d.o.o., OIB 70469072378, Jankovo Selište 28, 47262 Jankovo Selište zastupanog po punomoćniku Saša Škarić</item>
    </izvorni_sadrzaj>
    <derivirana_varijabla naziv="DomainObject.Predmet.ProtuStrankaListFormatedWithAdressOIB_1">
      <item>ANKH d.o.o., OIB 70469072378, Jankovo Selište 28, 47262 Jankovo Selište zastupanog po punomoćniku Saša Škarić</item>
    </derivirana_varijabla>
  </DomainObject.Predmet.ProtuStrankaListFormatedWithAdressOIB>
  <DomainObject.Predmet.ProtuStrankaListNazivFormated>
    <izvorni_sadrzaj>
      <item>ANKH d.o.o.</item>
    </izvorni_sadrzaj>
    <derivirana_varijabla naziv="DomainObject.Predmet.ProtuStrankaListNazivFormated_1">
      <item>ANKH d.o.o.</item>
    </derivirana_varijabla>
  </DomainObject.Predmet.ProtuStrankaListNazivFormated>
  <DomainObject.Predmet.ProtuStrankaListNazivFormatedOIB>
    <izvorni_sadrzaj>
      <item>ANKH d.o.o., OIB 70469072378</item>
    </izvorni_sadrzaj>
    <derivirana_varijabla naziv="DomainObject.Predmet.ProtuStrankaListNazivFormatedOIB_1">
      <item>ANKH d.o.o., OIB 70469072378</item>
    </derivirana_varijabla>
  </DomainObject.Predmet.ProtuStrankaListNazivFormatedOIB>
  <DomainObject.Predmet.OstaliListFormated>
    <izvorni_sadrzaj>
      <item>Saša Škarić punomoćnik sudionika u postupku ANKH d.o.o.</item>
    </izvorni_sadrzaj>
    <derivirana_varijabla naziv="DomainObject.Predmet.OstaliListFormated_1">
      <item>Saša Škarić punomoćnik sudionika u postupku ANKH d.o.o.</item>
    </derivirana_varijabla>
  </DomainObject.Predmet.OstaliListFormated>
  <DomainObject.Predmet.OstaliListFormatedOIB>
    <izvorni_sadrzaj>
      <item>Saša Škarić, OIB 98095207476 punomoćnik sudionika u postupku ANKH d.o.o.</item>
    </izvorni_sadrzaj>
    <derivirana_varijabla naziv="DomainObject.Predmet.OstaliListFormatedOIB_1">
      <item>Saša Škarić, OIB 98095207476 punomoćnik sudionika u postupku ANKH d.o.o.</item>
    </derivirana_varijabla>
  </DomainObject.Predmet.OstaliListFormatedOIB>
  <DomainObject.Predmet.OstaliListFormatedWithAdress>
    <izvorni_sadrzaj>
      <item>Saša Škarić, Jankovo Selište 28, 47262 Jankovo Selište punomoćnik sudionika u postupku ANKH d.o.o.</item>
    </izvorni_sadrzaj>
    <derivirana_varijabla naziv="DomainObject.Predmet.OstaliListFormatedWithAdress_1">
      <item>Saša Škarić, Jankovo Selište 28, 47262 Jankovo Selište punomoćnik sudionika u postupku ANKH d.o.o.</item>
    </derivirana_varijabla>
  </DomainObject.Predmet.OstaliListFormatedWithAdress>
  <DomainObject.Predmet.OstaliListFormatedWithAdressOIB>
    <izvorni_sadrzaj>
      <item>Saša Škarić, OIB 98095207476, Jankovo Selište 28, 47262 Jankovo Selište punomoćnik sudionika u postupku ANKH d.o.o.</item>
    </izvorni_sadrzaj>
    <derivirana_varijabla naziv="DomainObject.Predmet.OstaliListFormatedWithAdressOIB_1">
      <item>Saša Škarić, OIB 98095207476, Jankovo Selište 28, 47262 Jankovo Selište punomoćnik sudionika u postupku ANKH d.o.o.</item>
    </derivirana_varijabla>
  </DomainObject.Predmet.OstaliListFormatedWithAdressOIB>
  <DomainObject.Predmet.OstaliListNazivFormated>
    <izvorni_sadrzaj>
      <item>Saša Škarić</item>
    </izvorni_sadrzaj>
    <derivirana_varijabla naziv="DomainObject.Predmet.OstaliListNazivFormated_1">
      <item>Saša Škarić</item>
    </derivirana_varijabla>
  </DomainObject.Predmet.OstaliListNazivFormated>
  <DomainObject.Predmet.OstaliListNazivFormatedOIB>
    <izvorni_sadrzaj>
      <item>Saša Škarić, OIB 98095207476</item>
    </izvorni_sadrzaj>
    <derivirana_varijabla naziv="DomainObject.Predmet.OstaliListNazivFormatedOIB_1">
      <item>Saša Škarić, OIB 98095207476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ANKH d.o.o.</izvorni_sadrzaj>
    <derivirana_varijabla naziv="DomainObject.Predmet.ProtustrankaIDrugi_1">ANKH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ANKH d.o.o., OIB 70469072378, Jankovo Selište 28, 47262 Jankovo Selište</izvorni_sadrzaj>
    <derivirana_varijabla naziv="DomainObject.Predmet.ProtustrankaIDrugiAdressOIB_1">ANKH d.o.o., OIB 70469072378, Jankovo Selište 28, 47262 Jankovo Selište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ANKH d.o.o.</item>
      <item>Saša Škarić</item>
    </izvorni_sadrzaj>
    <derivirana_varijabla naziv="DomainObject.Predmet.SudioniciListNaziv_1">
      <item>Fina, regionalni centar Zagreb, podružnica Karlovac</item>
      <item>ANKH d.o.o.</item>
      <item>Saša Škarić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ANKH d.o.o., OIB 70469072378, Jankovo Selište 28,47262 Jankovo Selište</item>
      <item>Saša Škarić, OIB 98095207476, Jankovo Selište 28,47262 Jankovo Selište</item>
    </izvorni_sadrzaj>
    <derivirana_varijabla naziv="DomainObject.Predmet.SudioniciListAdressOIB_1">
      <item>Fina, regionalni centar Zagreb, podružnica Karlovac, OIB 85821130368, Vitezovićeva 1,47000 Karlovac</item>
      <item>ANKH d.o.o., OIB 70469072378, Jankovo Selište 28,47262 Jankovo Selište</item>
      <item>Saša Škarić, OIB 98095207476, Jankovo Selište 28,47262 Jankovo Selište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70469072378</item>
      <item>, OIB 98095207476</item>
    </izvorni_sadrzaj>
    <derivirana_varijabla naziv="DomainObject.Predmet.SudioniciListNazivOIB_1">
      <item>, OIB 85821130368</item>
      <item>, OIB 70469072378</item>
      <item>, OIB 98095207476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7FF1BD-5564-4881-A24E-4FCC013528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389</properties:Words>
  <properties:Characters>2104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2016-06-07T07:12:00Z</dcterms:created>
  <dc:creator>Ksenija Nol</dc:creator>
  <cp:lastModifiedBy>Višnja Svečak</cp:lastModifiedBy>
  <cp:lastPrinted>2016-06-07T07:13:00Z</cp:lastPrinted>
  <dcterms:modified xmlns:xsi="http://www.w3.org/2001/XMLSchema-instance" xsi:type="dcterms:W3CDTF">2016-06-07T07:13:00Z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