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f3d8" w14:paraId="555f3d8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2D6F29">
        <w:t>2220</w:t>
      </w:r>
      <w:r>
        <w:t>/1</w:t>
      </w:r>
      <w:r w:rsidR="006C3099">
        <w:t>6</w:t>
      </w:r>
      <w:r>
        <w:t>-</w:t>
      </w:r>
      <w:r w:rsidR="002D6F29">
        <w:t>33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E11EE" w:rsidP="00D52E2B" w:rsidR="001E11EE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stečajnim dužnikom</w:t>
      </w:r>
      <w:r>
        <w:t xml:space="preserve"> </w:t>
      </w:r>
      <w:r w:rsidR="002D6F29" w:rsidRPr="002D6F29">
        <w:rPr>
          <w:bCs/>
        </w:rPr>
        <w:t>JEGER M j.d.o.o. za ugostiteljstvo i turizam, Darda, Braće Radić 9, MBS 030166276, OIB 82940156976</w:t>
      </w:r>
      <w:r>
        <w:t xml:space="preserve">, dana </w:t>
      </w:r>
      <w:r w:rsidR="006C3099">
        <w:t>2</w:t>
      </w:r>
      <w:r w:rsidR="002D6F29">
        <w:t>2</w:t>
      </w:r>
      <w:r>
        <w:t xml:space="preserve">. </w:t>
      </w:r>
      <w:r w:rsidR="006C3099">
        <w:t>veljače</w:t>
      </w:r>
      <w:r>
        <w:t xml:space="preserve"> 201</w:t>
      </w:r>
      <w:r w:rsidR="00DD74FE">
        <w:t>7</w:t>
      </w:r>
      <w:r>
        <w:t xml:space="preserve">. </w:t>
      </w: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C90A91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 xml:space="preserve">privremenom </w:t>
      </w:r>
      <w:r>
        <w:t>stečajno</w:t>
      </w:r>
      <w:r w:rsidR="006C3099">
        <w:t>m</w:t>
      </w:r>
      <w:r>
        <w:t xml:space="preserve"> upravitelj</w:t>
      </w:r>
      <w:r w:rsidR="00C75916">
        <w:t>u</w:t>
      </w:r>
      <w:r>
        <w:t xml:space="preserve"> </w:t>
      </w:r>
      <w:r w:rsidR="00C75916" w:rsidRPr="00F75C57">
        <w:t>Žark</w:t>
      </w:r>
      <w:r w:rsidR="00C75916">
        <w:t>u</w:t>
      </w:r>
      <w:r w:rsidR="00C75916" w:rsidRPr="00F75C57">
        <w:t xml:space="preserve"> Timarac, Požega, Radnička 31, OIB 64124936540</w:t>
      </w:r>
      <w:r w:rsidR="00EE6A03">
        <w:t xml:space="preserve"> </w:t>
      </w:r>
      <w:r>
        <w:t xml:space="preserve">naknada stvarnih troškova u </w:t>
      </w:r>
      <w:r w:rsidR="00C75916">
        <w:t>bruto</w:t>
      </w:r>
      <w:r>
        <w:t xml:space="preserve"> iznosu od </w:t>
      </w:r>
      <w:r w:rsidR="005D128E">
        <w:t>8</w:t>
      </w:r>
      <w:r w:rsidR="001E11EE">
        <w:t>8</w:t>
      </w:r>
      <w:r w:rsidR="005D128E">
        <w:t>8,</w:t>
      </w:r>
      <w:r w:rsidR="001E11EE">
        <w:t>2</w:t>
      </w:r>
      <w:r w:rsidR="005D128E">
        <w:t>7</w:t>
      </w:r>
      <w:r w:rsidR="001B5916">
        <w:t xml:space="preserve"> kn i to </w:t>
      </w:r>
      <w:r w:rsidR="00EE6A03">
        <w:t>troškovi</w:t>
      </w:r>
      <w:r w:rsidR="001B5916">
        <w:t xml:space="preserve"> prijevoza.</w:t>
      </w:r>
    </w:p>
    <w:p w:rsidRDefault="00571836" w:rsidP="00C46137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iz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>stečajnog upravitelja broj HR7523860021119007313 kod PODRAVSKE BANKE d.d. Koprivnica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AA2DFF" w:rsidRPr="00AA2DFF">
        <w:rPr>
          <w:bCs/>
        </w:rPr>
        <w:t xml:space="preserve">JEGER M j.d.o.o. za ugostiteljstvo i turizam, Darda, Braće Radić 9, </w:t>
      </w:r>
      <w:r>
        <w:t xml:space="preserve">podnesen je ovome sudu </w:t>
      </w:r>
      <w:r w:rsidR="00AA2DFF">
        <w:t>9</w:t>
      </w:r>
      <w:r>
        <w:t>.</w:t>
      </w:r>
      <w:r w:rsidR="00FD2BB6">
        <w:t>0</w:t>
      </w:r>
      <w:r w:rsidR="00AA2DFF">
        <w:t>9</w:t>
      </w:r>
      <w:r>
        <w:t>.201</w:t>
      </w:r>
      <w:r w:rsidR="005D128E">
        <w:t>6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162FA4">
        <w:t>10</w:t>
      </w:r>
      <w:r>
        <w:t>.</w:t>
      </w:r>
      <w:r w:rsidR="00162FA4">
        <w:t>10</w:t>
      </w:r>
      <w:r>
        <w:t>.201</w:t>
      </w:r>
      <w:r w:rsidR="00191F88">
        <w:t>6</w:t>
      </w:r>
      <w:r w:rsidR="002E7859">
        <w:t xml:space="preserve">. godine i za </w:t>
      </w:r>
      <w:r w:rsidR="00191F88">
        <w:t xml:space="preserve">privremenog </w:t>
      </w:r>
      <w:r w:rsidR="002E7859">
        <w:t>stečajn</w:t>
      </w:r>
      <w:r w:rsidR="00191F88">
        <w:t>og</w:t>
      </w:r>
      <w:r w:rsidR="002E7859">
        <w:t xml:space="preserve"> upravitelj</w:t>
      </w:r>
      <w:r w:rsidR="00191F88">
        <w:t>a</w:t>
      </w:r>
      <w:r w:rsidR="002E7859">
        <w:t xml:space="preserve"> je imenovan</w:t>
      </w:r>
      <w:r w:rsidR="00191F88">
        <w:t xml:space="preserve"> Žarko Timarac iz Požege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Privremeni s</w:t>
      </w:r>
      <w:r w:rsidR="00935080">
        <w:t>tečajn</w:t>
      </w:r>
      <w:r>
        <w:t>i</w:t>
      </w:r>
      <w:r w:rsidR="00935080">
        <w:t xml:space="preserve"> upravitelj je dana </w:t>
      </w:r>
      <w:r w:rsidR="00162FA4">
        <w:t>9</w:t>
      </w:r>
      <w:r w:rsidR="00441766">
        <w:t>.</w:t>
      </w:r>
      <w:r w:rsidR="0026130F">
        <w:t>1</w:t>
      </w:r>
      <w:r w:rsidR="00162FA4">
        <w:t>1</w:t>
      </w:r>
      <w:r w:rsidR="00BB217D">
        <w:t>.</w:t>
      </w:r>
      <w:r w:rsidR="00935080">
        <w:t>201</w:t>
      </w:r>
      <w:r w:rsidR="0026130F">
        <w:t>6</w:t>
      </w:r>
      <w:r w:rsidR="00935080">
        <w:t>. godine podni</w:t>
      </w:r>
      <w:r w:rsidR="0026130F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putnih</w:t>
      </w:r>
      <w:r w:rsidR="00935080">
        <w:t xml:space="preserve"> troškova </w:t>
      </w:r>
      <w:r w:rsidR="0026130F">
        <w:t>na relaciji Požega-</w:t>
      </w:r>
      <w:r w:rsidR="00162FA4">
        <w:t>Darda</w:t>
      </w:r>
      <w:r w:rsidR="0026130F">
        <w:t>-Požega</w:t>
      </w:r>
      <w:r w:rsidR="0042556F">
        <w:t>.</w:t>
      </w:r>
    </w:p>
    <w:p w:rsidRDefault="00935080" w:rsidP="00935080" w:rsidR="00935080">
      <w:pPr>
        <w:jc w:val="both"/>
      </w:pPr>
    </w:p>
    <w:p w:rsidRDefault="00571836" w:rsidP="00935080" w:rsidR="00571836">
      <w:pPr>
        <w:jc w:val="both"/>
      </w:pPr>
    </w:p>
    <w:p w:rsidRDefault="00571836" w:rsidP="00935080" w:rsidR="00571836">
      <w:pPr>
        <w:jc w:val="both"/>
      </w:pPr>
    </w:p>
    <w:p w:rsidRDefault="001E11EE" w:rsidP="00935080" w:rsidR="001E11EE">
      <w:pPr>
        <w:jc w:val="both"/>
      </w:pPr>
    </w:p>
    <w:p w:rsidRDefault="001E11EE" w:rsidP="00935080" w:rsidR="001E11EE">
      <w:pPr>
        <w:jc w:val="both"/>
      </w:pPr>
    </w:p>
    <w:p w:rsidRDefault="001E11EE" w:rsidP="00935080" w:rsidR="001E11EE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C90A91">
        <w:rPr>
          <w:rFonts w:cs="Times New Roman" w:hAnsi="Times New Roman" w:ascii="Times New Roman"/>
          <w:b w:val="false"/>
          <w:i w:val="false"/>
          <w:sz w:val="24"/>
          <w:szCs w:val="24"/>
        </w:rPr>
        <w:t>2</w:t>
      </w:r>
      <w:r w:rsidR="001E11EE">
        <w:rPr>
          <w:rFonts w:cs="Times New Roman" w:hAnsi="Times New Roman" w:ascii="Times New Roman"/>
          <w:b w:val="false"/>
          <w:i w:val="false"/>
          <w:sz w:val="24"/>
          <w:szCs w:val="24"/>
        </w:rPr>
        <w:t>2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C90A91">
        <w:rPr>
          <w:rFonts w:cs="Times New Roman" w:hAnsi="Times New Roman" w:ascii="Times New Roman"/>
          <w:b w:val="false"/>
          <w:i w:val="false"/>
          <w:sz w:val="24"/>
          <w:szCs w:val="24"/>
        </w:rPr>
        <w:t>veljače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privremeni stečajni upravitelj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1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6F29" w:rsidP="004761A5" w:rsidR="006E41C6">
    <w:pPr>
      <w:pStyle w:val="Zaglavlje"/>
      <w:jc w:val="right"/>
    </w:pPr>
    <w:r w:rsidRPr="002D6F29">
      <w:t>14 St-2220/16-33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F7AD4"/>
    <w:rsid w:val="00104772"/>
    <w:rsid w:val="001273F9"/>
    <w:rsid w:val="001359A4"/>
    <w:rsid w:val="00141508"/>
    <w:rsid w:val="00145BB5"/>
    <w:rsid w:val="00160886"/>
    <w:rsid w:val="00162FA4"/>
    <w:rsid w:val="00165C72"/>
    <w:rsid w:val="001668EF"/>
    <w:rsid w:val="0018437A"/>
    <w:rsid w:val="00186F62"/>
    <w:rsid w:val="00191F88"/>
    <w:rsid w:val="001A2B69"/>
    <w:rsid w:val="001B5916"/>
    <w:rsid w:val="001E11EE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D6F29"/>
    <w:rsid w:val="002E4642"/>
    <w:rsid w:val="002E52D6"/>
    <w:rsid w:val="002E7859"/>
    <w:rsid w:val="002F7679"/>
    <w:rsid w:val="003210D9"/>
    <w:rsid w:val="003332B9"/>
    <w:rsid w:val="00361758"/>
    <w:rsid w:val="003B010F"/>
    <w:rsid w:val="003C1E2F"/>
    <w:rsid w:val="003D3368"/>
    <w:rsid w:val="003D5822"/>
    <w:rsid w:val="003E6318"/>
    <w:rsid w:val="0040049C"/>
    <w:rsid w:val="00417DFD"/>
    <w:rsid w:val="0042556F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1836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90065"/>
    <w:rsid w:val="006C3099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A2DFF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46137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B514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5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14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14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14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14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5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14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14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14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14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St-2220/2016</izvorni_sadrzaj>
    <derivirana_varijabla naziv="DomainObject.Predmet.OznakaBroj_1">St-2220/2016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JEGER M j.d.o.o. za ugostiteljstvo i turizam</izvorni_sadrzaj>
    <derivirana_varijabla naziv="DomainObject.Predmet.ProtustrankaFormated_1">  JEGER M j.d.o.o. za ugostiteljstvo i turizam</derivirana_varijabla>
  </DomainObject.Predmet.ProtustrankaFormated>
  <DomainObject.Predmet.ProtustrankaFormatedOIB>
    <izvorni_sadrzaj>  JEGER M j.d.o.o. za ugostiteljstvo i turizam, OIB 82940156976</izvorni_sadrzaj>
    <derivirana_varijabla naziv="DomainObject.Predmet.ProtustrankaFormatedOIB_1">  JEGER M j.d.o.o. za ugostiteljstvo i turizam, OIB 82940156976</derivirana_varijabla>
  </DomainObject.Predmet.ProtustrankaFormatedOIB>
  <DomainObject.Predmet.ProtustrankaFormatedWithAdress>
    <izvorni_sadrzaj> JEGER M j.d.o.o. za ugostiteljstvo i turizam, Braće Radić 9, 31326 Darda</izvorni_sadrzaj>
    <derivirana_varijabla naziv="DomainObject.Predmet.ProtustrankaFormatedWithAdress_1"> JEGER M j.d.o.o. za ugostiteljstvo i turizam, Braće Radić 9, 31326 Darda</derivirana_varijabla>
  </DomainObject.Predmet.ProtustrankaFormatedWithAdress>
  <DomainObject.Predmet.ProtustrankaFormatedWithAdressOIB>
    <izvorni_sadrzaj> JEGER M j.d.o.o. za ugostiteljstvo i turizam, OIB 82940156976, Braće Radić 9, 31326 Darda</izvorni_sadrzaj>
    <derivirana_varijabla naziv="DomainObject.Predmet.ProtustrankaFormatedWithAdressOIB_1"> JEGER M j.d.o.o. za ugostiteljstvo i turizam, OIB 82940156976, Braće Radić 9, 31326 Darda</derivirana_varijabla>
  </DomainObject.Predmet.ProtustrankaFormatedWithAdressOIB>
  <DomainObject.Predmet.ProtustrankaWithAdress>
    <izvorni_sadrzaj>JEGER M j.d.o.o. za ugostiteljstvo i turizam Braće Radić 9, 31326 Darda</izvorni_sadrzaj>
    <derivirana_varijabla naziv="DomainObject.Predmet.ProtustrankaWithAdress_1">JEGER M j.d.o.o. za ugostiteljstvo i turizam Braće Radić 9, 31326 Darda</derivirana_varijabla>
  </DomainObject.Predmet.ProtustrankaWithAdress>
  <DomainObject.Predmet.ProtustrankaWithAdressOIB>
    <izvorni_sadrzaj>JEGER M j.d.o.o. za ugostiteljstvo i turizam, OIB 82940156976, Braće Radić 9, 31326 Darda</izvorni_sadrzaj>
    <derivirana_varijabla naziv="DomainObject.Predmet.ProtustrankaWithAdressOIB_1">JEGER M j.d.o.o. za ugostiteljstvo i turizam, OIB 82940156976, Braće Radić 9, 31326 Darda</derivirana_varijabla>
  </DomainObject.Predmet.ProtustrankaWithAdressOIB>
  <DomainObject.Predmet.ProtustrankaNazivFormated>
    <izvorni_sadrzaj>JEGER M j.d.o.o. za ugostiteljstvo i turizam</izvorni_sadrzaj>
    <derivirana_varijabla naziv="DomainObject.Predmet.ProtustrankaNazivFormated_1">JEGER M j.d.o.o. za ugostiteljstvo i turizam</derivirana_varijabla>
  </DomainObject.Predmet.ProtustrankaNazivFormated>
  <DomainObject.Predmet.ProtustrankaNazivFormatedOIB>
    <izvorni_sadrzaj>JEGER M j.d.o.o. za ugostiteljstvo i turizam, OIB 82940156976</izvorni_sadrzaj>
    <derivirana_varijabla naziv="DomainObject.Predmet.ProtustrankaNazivFormatedOIB_1">JEGER M j.d.o.o. za ugostiteljstvo i turizam, OIB 82940156976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JEGER M j.d.o.o. za ugostiteljstvo i turizam</item>
    </izvorni_sadrzaj>
    <derivirana_varijabla naziv="DomainObject.Predmet.ProtuStrankaListFormated_1">
      <item>JEGER M j.d.o.o. za ugostiteljstvo i turizam</item>
    </derivirana_varijabla>
  </DomainObject.Predmet.ProtuStrankaListFormated>
  <DomainObject.Predmet.ProtuStrankaListFormatedOIB>
    <izvorni_sadrzaj>
      <item>JEGER M j.d.o.o. za ugostiteljstvo i turizam, OIB 82940156976</item>
    </izvorni_sadrzaj>
    <derivirana_varijabla naziv="DomainObject.Predmet.ProtuStrankaListFormatedOIB_1">
      <item>JEGER M j.d.o.o. za ugostiteljstvo i turizam, OIB 82940156976</item>
    </derivirana_varijabla>
  </DomainObject.Predmet.ProtuStrankaListFormatedOIB>
  <DomainObject.Predmet.ProtuStrankaListFormatedWithAdress>
    <izvorni_sadrzaj>
      <item>JEGER M j.d.o.o. za ugostiteljstvo i turizam, Braće Radić 9, 31326 Darda</item>
    </izvorni_sadrzaj>
    <derivirana_varijabla naziv="DomainObject.Predmet.ProtuStrankaListFormatedWithAdress_1">
      <item>JEGER M j.d.o.o. za ugostiteljstvo i turizam, Braće Radić 9, 31326 Darda</item>
    </derivirana_varijabla>
  </DomainObject.Predmet.ProtuStrankaListFormatedWithAdress>
  <DomainObject.Predmet.ProtuStrankaListFormatedWithAdressOIB>
    <izvorni_sadrzaj>
      <item>JEGER M j.d.o.o. za ugostiteljstvo i turizam, OIB 82940156976, Braće Radić 9, 31326 Darda</item>
    </izvorni_sadrzaj>
    <derivirana_varijabla naziv="DomainObject.Predmet.ProtuStrankaListFormatedWithAdressOIB_1">
      <item>JEGER M j.d.o.o. za ugostiteljstvo i turizam, OIB 82940156976, Braće Radić 9, 31326 Darda</item>
    </derivirana_varijabla>
  </DomainObject.Predmet.ProtuStrankaListFormatedWithAdressOIB>
  <DomainObject.Predmet.ProtuStrankaListNazivFormated>
    <izvorni_sadrzaj>
      <item>JEGER M j.d.o.o. za ugostiteljstvo i turizam</item>
    </izvorni_sadrzaj>
    <derivirana_varijabla naziv="DomainObject.Predmet.ProtuStrankaListNazivFormated_1">
      <item>JEGER M j.d.o.o. za ugostiteljstvo i turizam</item>
    </derivirana_varijabla>
  </DomainObject.Predmet.ProtuStrankaListNazivFormated>
  <DomainObject.Predmet.ProtuStrankaListNazivFormatedOIB>
    <izvorni_sadrzaj>
      <item>JEGER M j.d.o.o. za ugostiteljstvo i turizam, OIB 82940156976</item>
    </izvorni_sadrzaj>
    <derivirana_varijabla naziv="DomainObject.Predmet.ProtuStrankaListNazivFormatedOIB_1">
      <item>JEGER M j.d.o.o. za ugostiteljstvo i turizam, OIB 82940156976</item>
    </derivirana_varijabla>
  </DomainObject.Predmet.ProtuStrankaListNazivFormatedOIB>
  <DomainObject.Predmet.OstaliListFormated>
    <izvorni_sadrzaj>
      <item>ŽDO GUO Osijek</item>
      <item>Žarko Timarac</item>
      <item>Dario Jeger</item>
    </izvorni_sadrzaj>
    <derivirana_varijabla naziv="DomainObject.Predmet.OstaliListFormated_1">
      <item>ŽDO GUO Osijek</item>
      <item>Žarko Timarac</item>
      <item>Dario Jeger</item>
    </derivirana_varijabla>
  </DomainObject.Predmet.OstaliListFormated>
  <DomainObject.Predmet.OstaliListFormatedOIB>
    <izvorni_sadrzaj>
      <item>ŽDO GUO Osijek</item>
      <item>Žarko Timarac, OIB 64124936540</item>
      <item>Dario Jeger, OIB 15789111148</item>
    </izvorni_sadrzaj>
    <derivirana_varijabla naziv="DomainObject.Predmet.OstaliListFormatedOIB_1">
      <item>ŽDO GUO Osijek</item>
      <item>Žarko Timarac, OIB 64124936540</item>
      <item>Dario Jeger, OIB 15789111148</item>
    </derivirana_varijabla>
  </DomainObject.Predmet.OstaliListFormatedOIB>
  <DomainObject.Predmet.OstaliListFormatedWithAdress>
    <izvorni_sadrzaj>
      <item>ŽDO GUO Osijek</item>
      <item>Žarko Timarac, Radnička 31, 34000 Požega</item>
      <item>Dario Jeger, Braće Radić 9, 31326 Darda</item>
    </izvorni_sadrzaj>
    <derivirana_varijabla naziv="DomainObject.Predmet.OstaliListFormatedWithAdress_1">
      <item>ŽDO GUO Osijek</item>
      <item>Žarko Timarac, Radnička 31, 34000 Požega</item>
      <item>Dario Jeger, Braće Radić 9, 31326 Darda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Dario Jeger, OIB 15789111148, Braće Radić 9, 31326 Darda</item>
    </izvorni_sadrzaj>
    <derivirana_varijabla naziv="DomainObject.Predmet.OstaliListFormatedWithAdressOIB_1">
      <item>ŽDO GUO Osijek</item>
      <item>Žarko Timarac, OIB 64124936540, Radnička 31, 34000 Požega</item>
      <item>Dario Jeger, OIB 15789111148, Braće Radić 9, 31326 Darda</item>
    </derivirana_varijabla>
  </DomainObject.Predmet.OstaliListFormatedWithAdressOIB>
  <DomainObject.Predmet.OstaliListNazivFormated>
    <izvorni_sadrzaj>
      <item>ŽDO GUO Osijek</item>
      <item>Žarko Timarac</item>
      <item>Dario Jeger</item>
    </izvorni_sadrzaj>
    <derivirana_varijabla naziv="DomainObject.Predmet.OstaliListNazivFormated_1">
      <item>ŽDO GUO Osijek</item>
      <item>Žarko Timarac</item>
      <item>Dario Jeger</item>
    </derivirana_varijabla>
  </DomainObject.Predmet.OstaliListNazivFormated>
  <DomainObject.Predmet.OstaliListNazivFormatedOIB>
    <izvorni_sadrzaj>
      <item>ŽDO GUO Osijek</item>
      <item>Žarko Timarac, OIB 64124936540</item>
      <item>Dario Jeger, OIB 15789111148</item>
    </izvorni_sadrzaj>
    <derivirana_varijabla naziv="DomainObject.Predmet.OstaliListNazivFormatedOIB_1">
      <item>ŽDO GUO Osijek</item>
      <item>Žarko Timarac, OIB 64124936540</item>
      <item>Dario Jeger, OIB 15789111148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JEGER M j.d.o.o. za ugostiteljstvo i turizam</izvorni_sadrzaj>
    <derivirana_varijabla naziv="DomainObject.Predmet.ProtustrankaIDrugi_1">JEGER M j.d.o.o.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JEGER M j.d.o.o. za ugostiteljstvo i turizam, OIB 82940156976, Braće Radić 9, 31326 Darda</izvorni_sadrzaj>
    <derivirana_varijabla naziv="DomainObject.Predmet.ProtustrankaIDrugiAdressOIB_1">JEGER M j.d.o.o. za ugostiteljstvo i turizam, OIB 82940156976, Braće Radić 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2017.</izvorni_sadrzaj>
    <derivirana_varijabla naziv="DomainObject.Predmet.OdlukaRjesenje.DatumDonosenjaOdluke_1">18.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St-2220/2016-28</izvorni_sadrzaj>
    <derivirana_varijabla naziv="DomainObject.Predmet.OdlukaRjesenje.Oznaka_1">St-2220/2016-28</derivirana_varijabla>
  </DomainObject.Predmet.OdlukaRjesenje.Oznaka>
  <DomainObject.Predmet.SudioniciListNaziv>
    <izvorni_sadrzaj>
      <item>FINA RC OSIJEK</item>
      <item>JEGER M j.d.o.o. za ugostiteljstvo i turizam</item>
      <item>ŽDO GUO Osijek</item>
      <item>Žarko Timarac</item>
      <item>Dario Jeger</item>
    </izvorni_sadrzaj>
    <derivirana_varijabla naziv="DomainObject.Predmet.SudioniciListNaziv_1">
      <item>FINA RC OSIJEK</item>
      <item>JEGER M j.d.o.o. za ugostiteljstvo i turizam</item>
      <item>ŽDO GUO Osijek</item>
      <item>Žarko Timarac</item>
      <item>Dario Jeger</item>
    </derivirana_varijabla>
  </DomainObject.Predmet.SudioniciListNaziv>
  <DomainObject.Predmet.SudioniciListAdressOIB>
    <izvorni_sadrzaj>
      <item>FINA RC OSIJEK, OIB 85821130368</item>
      <item>JEGER M j.d.o.o. za ugostiteljstvo i turizam, OIB 82940156976, Braće Radić 9,31326 Darda</item>
      <item>ŽDO GUO Osijek</item>
      <item>Žarko Timarac, OIB 64124936540, Radnička 31,34000 Požega</item>
      <item>Dario Jeger, OIB 15789111148, Braće Radić 9,31326 Darda</item>
    </izvorni_sadrzaj>
    <derivirana_varijabla naziv="DomainObject.Predmet.SudioniciListAdressOIB_1">
      <item>FINA RC OSIJEK, OIB 85821130368</item>
      <item>JEGER M j.d.o.o. za ugostiteljstvo i turizam, OIB 82940156976, Braće Radić 9,31326 Darda</item>
      <item>ŽDO GUO Osijek</item>
      <item>Žarko Timarac, OIB 64124936540, Radnička 31,34000 Požega</item>
      <item>Dario Jeger, OIB 15789111148, Braće Radić 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82940156976</item>
      <item>, OIB null</item>
      <item>, OIB 64124936540</item>
      <item>, OIB 15789111148</item>
    </izvorni_sadrzaj>
    <derivirana_varijabla naziv="DomainObject.Predmet.SudioniciListNazivOIB_1">
      <item>, OIB 85821130368</item>
      <item>, OIB 82940156976</item>
      <item>, OIB null</item>
      <item>, OIB 64124936540</item>
      <item>, OIB 15789111148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278</properties:Words>
  <properties:Characters>1573</properties:Characters>
  <properties:Lines>63</properties:Lines>
  <properties:Paragraphs>22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2017-02-20T12:27:00Z</cp:lastPrinted>
  <dcterms:modified xmlns:xsi="http://www.w3.org/2001/XMLSchema-instance" xsi:type="dcterms:W3CDTF">2017-02-22T10:23:00Z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