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5e0f" w14:paraId="1505e0f" w:rsidRDefault="00D47165" w:rsidP="00D47165" w:rsidR="00D47165" w:rsidRPr="00C638B4">
      <w:pPr>
        <w:ind w:right="-288"/>
        <w15:collapsed w:val="false"/>
        <w:rPr>
          <w:bCs/>
        </w:rPr>
      </w:pPr>
      <w:bookmarkStart w:name="_GoBack" w:id="0"/>
      <w:bookmarkEnd w:id="0"/>
    </w:p>
    <w:p w:rsidRDefault="00307A0A" w:rsidP="00255B90" w:rsidR="00255B90">
      <w:pPr>
        <w:rPr>
          <w:b/>
        </w:rPr>
      </w:pPr>
      <w:r>
        <w:rPr>
          <w:b/>
        </w:rPr>
        <w:t>AUTOSERVI-ZAGREB</w:t>
      </w:r>
      <w:r w:rsidR="004B67EE">
        <w:rPr>
          <w:b/>
        </w:rPr>
        <w:t xml:space="preserve"> d.o.o u stečaju</w:t>
      </w:r>
    </w:p>
    <w:p w:rsidRDefault="004B67EE" w:rsidP="00255B90" w:rsidR="004B67EE">
      <w:pPr>
        <w:rPr>
          <w:b/>
        </w:rPr>
      </w:pPr>
      <w:r>
        <w:rPr>
          <w:b/>
        </w:rPr>
        <w:t>Za</w:t>
      </w:r>
      <w:r w:rsidR="00307A0A">
        <w:rPr>
          <w:b/>
        </w:rPr>
        <w:t>greb</w:t>
      </w:r>
      <w:r>
        <w:rPr>
          <w:b/>
        </w:rPr>
        <w:t>,</w:t>
      </w:r>
      <w:r w:rsidR="00307A0A">
        <w:rPr>
          <w:b/>
        </w:rPr>
        <w:t xml:space="preserve"> Racka 20a OIB: 69855273821</w:t>
      </w:r>
    </w:p>
    <w:p w:rsidRDefault="004B67EE" w:rsidP="00255B90" w:rsidR="004B67EE" w:rsidRPr="00255B90">
      <w:pPr>
        <w:rPr>
          <w:b/>
        </w:rPr>
      </w:pPr>
      <w:r>
        <w:rPr>
          <w:b/>
        </w:rPr>
        <w:t>Zastupan po stečajnom upravitelju</w:t>
      </w:r>
    </w:p>
    <w:p w:rsidRDefault="00255B90" w:rsidP="00255B90" w:rsidR="00255B90" w:rsidRPr="00255B90">
      <w:pPr>
        <w:rPr>
          <w:b/>
        </w:rPr>
      </w:pPr>
      <w:r w:rsidRPr="00255B90">
        <w:rPr>
          <w:b/>
        </w:rPr>
        <w:t>Nikola Krvavica, dipl. oec.</w:t>
      </w:r>
      <w:r w:rsidR="00AF5D72">
        <w:rPr>
          <w:b/>
        </w:rPr>
        <w:t xml:space="preserve"> OIB: 96981389223</w:t>
      </w:r>
    </w:p>
    <w:p w:rsidRDefault="00255B90" w:rsidP="00255B90" w:rsidR="003709D8">
      <w:r w:rsidRPr="00255B90">
        <w:t>S</w:t>
      </w:r>
      <w:r w:rsidR="003709D8">
        <w:t>veti Ivan Zelina, Vinogradska 15</w:t>
      </w:r>
    </w:p>
    <w:p w:rsidRDefault="003709D8" w:rsidP="00255B90" w:rsidR="003709D8">
      <w:r>
        <w:t xml:space="preserve">Tel. : 098/286-412 E- adresa: </w:t>
      </w:r>
      <w:r w:rsidR="004B67EE">
        <w:t>nikolakrvavica85@gmail.com</w:t>
      </w:r>
      <w:r w:rsidR="00255B90" w:rsidRPr="00255B90">
        <w:t xml:space="preserve"> </w:t>
      </w:r>
    </w:p>
    <w:p w:rsidRDefault="00CD3D51" w:rsidP="00255B90" w:rsidR="00CD3D51" w:rsidRPr="00C638B4"/>
    <w:p w:rsidRDefault="00CF5736" w:rsidP="00CF5736" w:rsidR="00CF5736" w:rsidRPr="00C638B4"/>
    <w:p w:rsidRDefault="00CD3D51" w:rsidP="00CD3D51" w:rsidR="00CD3D51" w:rsidRPr="00C638B4">
      <w:pPr>
        <w:ind w:firstLine="708" w:left="4248"/>
        <w:rPr>
          <w:u w:val="single"/>
        </w:rPr>
      </w:pPr>
    </w:p>
    <w:p w:rsidRDefault="00CD3D51" w:rsidP="00CD3D51" w:rsidR="00CD3D51" w:rsidRPr="00C638B4">
      <w:pPr>
        <w:ind w:firstLine="708" w:left="4248"/>
        <w:rPr>
          <w:u w:val="single"/>
        </w:rPr>
      </w:pPr>
    </w:p>
    <w:p w:rsidRDefault="00F57F62" w:rsidP="00CD3D51" w:rsidR="00CD3D51" w:rsidRPr="00C638B4">
      <w:pPr>
        <w:ind w:firstLine="708" w:left="4248"/>
        <w:rPr>
          <w:u w:val="single"/>
        </w:rPr>
      </w:pPr>
      <w:r w:rsidRPr="00C638B4">
        <w:rPr>
          <w:u w:val="single"/>
        </w:rPr>
        <w:t>Na posl. br.</w:t>
      </w:r>
      <w:r w:rsidR="00307A0A">
        <w:rPr>
          <w:u w:val="single"/>
        </w:rPr>
        <w:t>67</w:t>
      </w:r>
      <w:r w:rsidR="00F90E2A">
        <w:rPr>
          <w:u w:val="single"/>
        </w:rPr>
        <w:t>-</w:t>
      </w:r>
      <w:r w:rsidR="00255B90" w:rsidRPr="00255B90">
        <w:rPr>
          <w:u w:val="single"/>
        </w:rPr>
        <w:t>St-</w:t>
      </w:r>
      <w:r w:rsidR="00307A0A">
        <w:rPr>
          <w:u w:val="single"/>
        </w:rPr>
        <w:t>1121</w:t>
      </w:r>
      <w:r w:rsidR="00255B90" w:rsidRPr="00255B90">
        <w:rPr>
          <w:u w:val="single"/>
        </w:rPr>
        <w:t>/1</w:t>
      </w:r>
      <w:r w:rsidR="00307A0A">
        <w:rPr>
          <w:u w:val="single"/>
        </w:rPr>
        <w:t>8</w:t>
      </w:r>
      <w:r w:rsidR="00F90E2A">
        <w:rPr>
          <w:u w:val="single"/>
        </w:rPr>
        <w:t>-</w:t>
      </w:r>
      <w:r w:rsidR="00307A0A">
        <w:rPr>
          <w:u w:val="single"/>
        </w:rPr>
        <w:t>34</w:t>
      </w:r>
    </w:p>
    <w:p w:rsidRDefault="00CD3D51" w:rsidP="00CD3D51" w:rsidR="00CD3D51" w:rsidRPr="00C638B4"/>
    <w:p w:rsidRDefault="00CD3D51" w:rsidP="00CD3D51" w:rsidR="00CD3D51" w:rsidRPr="00C638B4">
      <w:pPr>
        <w:pStyle w:val="Naslov1"/>
        <w:rPr>
          <w:rFonts w:cs="Times New Roman" w:hAnsi="Times New Roman" w:ascii="Times New Roman"/>
          <w:b w:val="false"/>
        </w:rPr>
      </w:pPr>
    </w:p>
    <w:p w:rsidRDefault="00CD3D51" w:rsidP="00CD3D51" w:rsidR="00CD3D51" w:rsidRPr="00C638B4">
      <w:pPr>
        <w:pStyle w:val="Naslov1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  <w:t>REPUBLIKA HRVATSKA</w:t>
      </w:r>
    </w:p>
    <w:p w:rsidRDefault="00CD3D51" w:rsidP="00CD3D51" w:rsidR="00CD3D51" w:rsidRPr="00C638B4">
      <w:pPr>
        <w:rPr>
          <w:b/>
          <w:bCs/>
        </w:rPr>
      </w:pP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  <w:t xml:space="preserve">         </w:t>
      </w:r>
      <w:r w:rsidR="002B137A">
        <w:rPr>
          <w:b/>
          <w:bCs/>
        </w:rPr>
        <w:t xml:space="preserve">   </w:t>
      </w:r>
      <w:r w:rsidRPr="00C638B4">
        <w:rPr>
          <w:b/>
          <w:bCs/>
        </w:rPr>
        <w:t>TRGOVAČKI SUD U ZAGREBU</w:t>
      </w:r>
    </w:p>
    <w:p w:rsidRDefault="00CD3D51" w:rsidP="00CD3D51" w:rsidR="00CD3D51" w:rsidRPr="00C638B4">
      <w:pPr>
        <w:rPr>
          <w:b/>
          <w:bCs/>
        </w:rPr>
      </w:pP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  <w:t xml:space="preserve">   </w:t>
      </w:r>
      <w:r w:rsidR="00307A0A">
        <w:rPr>
          <w:b/>
          <w:bCs/>
        </w:rPr>
        <w:t xml:space="preserve">          Sudac Gordan Zubak</w:t>
      </w:r>
    </w:p>
    <w:p w:rsidRDefault="00CD3D51" w:rsidP="002B137A" w:rsidR="00CD3D51" w:rsidRPr="00C638B4">
      <w:pPr>
        <w:ind w:firstLine="708" w:left="4248"/>
        <w:rPr>
          <w:b/>
          <w:bCs/>
        </w:rPr>
      </w:pPr>
    </w:p>
    <w:p w:rsidRDefault="00CF5736" w:rsidP="00CF5736" w:rsidR="00CF5736" w:rsidRPr="00C638B4">
      <w:pPr>
        <w:rPr>
          <w:bCs/>
        </w:rPr>
      </w:pPr>
    </w:p>
    <w:p w:rsidRDefault="00CF5736" w:rsidP="004A2405" w:rsidR="00CF5736" w:rsidRPr="00C638B4"/>
    <w:p w:rsidRDefault="00CF5736" w:rsidP="004A2405" w:rsidR="00CF5736" w:rsidRPr="00C638B4"/>
    <w:p w:rsidRDefault="00CF5736" w:rsidP="004A2405" w:rsidR="00CF5736" w:rsidRPr="00C638B4"/>
    <w:p w:rsidRDefault="00CF5736" w:rsidP="00681074" w:rsidR="00CF5736" w:rsidRPr="00C638B4">
      <w:pPr>
        <w:rPr>
          <w:b/>
        </w:rPr>
      </w:pPr>
    </w:p>
    <w:p w:rsidRDefault="00681074" w:rsidP="00681074" w:rsidR="00681074" w:rsidRPr="00C638B4"/>
    <w:p w:rsidRDefault="00681074" w:rsidP="00681074" w:rsidR="00681074" w:rsidRPr="00C638B4">
      <w:pPr>
        <w:jc w:val="center"/>
        <w:rPr>
          <w:b/>
        </w:rPr>
      </w:pPr>
      <w:r w:rsidRPr="00C638B4">
        <w:rPr>
          <w:b/>
        </w:rPr>
        <w:t>IZVJEŠĆE</w:t>
      </w:r>
    </w:p>
    <w:p w:rsidRDefault="00681074" w:rsidP="00681074" w:rsidR="00681074">
      <w:pPr>
        <w:jc w:val="center"/>
      </w:pP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STEČAJNOG UPRAVITELJA O GOSPODARSKOM </w:t>
      </w:r>
      <w:r>
        <w:rPr>
          <w:b/>
        </w:rPr>
        <w:t>POLOŽAJU</w:t>
      </w: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STEČAJNOG DUŽNIKA ZA </w:t>
      </w: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IZVJEŠTAJNO ROČIŠTE </w:t>
      </w:r>
      <w:r>
        <w:rPr>
          <w:b/>
        </w:rPr>
        <w:t>1</w:t>
      </w:r>
      <w:r w:rsidR="00307A0A">
        <w:rPr>
          <w:b/>
        </w:rPr>
        <w:t>7</w:t>
      </w:r>
      <w:r>
        <w:rPr>
          <w:b/>
        </w:rPr>
        <w:t xml:space="preserve">. </w:t>
      </w:r>
      <w:r w:rsidR="00307A0A">
        <w:rPr>
          <w:b/>
        </w:rPr>
        <w:t>siječnja</w:t>
      </w:r>
      <w:r>
        <w:rPr>
          <w:b/>
        </w:rPr>
        <w:t xml:space="preserve"> 201</w:t>
      </w:r>
      <w:r w:rsidR="00307A0A">
        <w:rPr>
          <w:b/>
        </w:rPr>
        <w:t>9</w:t>
      </w:r>
      <w:r w:rsidRPr="004C777B">
        <w:rPr>
          <w:b/>
        </w:rPr>
        <w:t>. godine</w:t>
      </w:r>
    </w:p>
    <w:p w:rsidRDefault="00681074" w:rsidP="00681074" w:rsidR="00681074" w:rsidRPr="004C777B">
      <w:pPr>
        <w:jc w:val="center"/>
        <w:rPr>
          <w:b/>
        </w:rPr>
      </w:pPr>
    </w:p>
    <w:p w:rsidRDefault="00CF5736" w:rsidP="00CF5736" w:rsidR="00CF5736" w:rsidRPr="00C638B4"/>
    <w:p w:rsidRDefault="00CF5736" w:rsidP="00CF5736" w:rsidR="00CF5736" w:rsidRPr="00C638B4"/>
    <w:p w:rsidRDefault="00CF5736" w:rsidP="00CF5736" w:rsidR="00CF5736" w:rsidRPr="00C638B4"/>
    <w:p w:rsidRDefault="00241DA4" w:rsidP="00CF5736" w:rsidR="00241DA4" w:rsidRPr="00C638B4"/>
    <w:p w:rsidRDefault="00241DA4" w:rsidP="00CF5736" w:rsidR="00241DA4" w:rsidRPr="00C638B4"/>
    <w:p w:rsidRDefault="00F57F62" w:rsidP="00CF5736" w:rsidR="00F57F62" w:rsidRPr="00C638B4"/>
    <w:p w:rsidRDefault="00241DA4" w:rsidP="00CF5736" w:rsidR="00241DA4" w:rsidRPr="00C638B4"/>
    <w:p w:rsidRDefault="00241DA4" w:rsidP="00CF5736" w:rsidR="00241DA4" w:rsidRPr="00C638B4"/>
    <w:p w:rsidRDefault="00241DA4" w:rsidP="00CF5736" w:rsidR="00241DA4" w:rsidRPr="00C638B4"/>
    <w:p w:rsidRDefault="00241DA4" w:rsidP="00CF5736" w:rsidR="00241DA4" w:rsidRPr="00C638B4"/>
    <w:p w:rsidRDefault="001D7632" w:rsidP="00CF5736" w:rsidR="001D7632" w:rsidRPr="00C638B4"/>
    <w:p w:rsidRDefault="001D7632" w:rsidP="00CF5736" w:rsidR="001D7632" w:rsidRPr="00C638B4"/>
    <w:p w:rsidRDefault="00681074" w:rsidP="00CD3D51" w:rsidR="00CD3D51" w:rsidRPr="00C638B4">
      <w:pPr>
        <w:rPr>
          <w:b/>
        </w:rPr>
      </w:pPr>
      <w:r>
        <w:rPr>
          <w:b/>
        </w:rPr>
        <w:t>S</w:t>
      </w:r>
      <w:r w:rsidR="00CD3D51" w:rsidRPr="00C638B4">
        <w:rPr>
          <w:b/>
        </w:rPr>
        <w:t>tečajni upravitelj</w:t>
      </w:r>
    </w:p>
    <w:p w:rsidRDefault="00255B90" w:rsidP="00CD3D51" w:rsidR="00CD3D51" w:rsidRPr="00C638B4">
      <w:r w:rsidRPr="00255B90">
        <w:rPr>
          <w:b/>
        </w:rPr>
        <w:t>Nikola Krvavica, dipl. oec.</w:t>
      </w:r>
    </w:p>
    <w:p w:rsidRDefault="00E8543C" w:rsidP="00CF5736" w:rsidR="00E8543C"/>
    <w:p w:rsidRDefault="003709D8" w:rsidP="00CF5736" w:rsidR="003709D8"/>
    <w:p w:rsidRDefault="003709D8" w:rsidP="00CF5736" w:rsidR="003709D8" w:rsidRPr="00C638B4"/>
    <w:p w:rsidRDefault="001D7632" w:rsidP="00CF5736" w:rsidR="001D7632" w:rsidRPr="00C638B4"/>
    <w:p w:rsidRDefault="00AB7C4E" w:rsidP="008120E9" w:rsidR="007F07E8">
      <w:pPr>
        <w:jc w:val="center"/>
      </w:pPr>
      <w:r w:rsidRPr="00C638B4">
        <w:t xml:space="preserve">U Zagrebu, </w:t>
      </w:r>
      <w:r w:rsidR="00307A0A">
        <w:t>2</w:t>
      </w:r>
      <w:r w:rsidR="00CF5736" w:rsidRPr="00C638B4">
        <w:t xml:space="preserve">. </w:t>
      </w:r>
      <w:r w:rsidR="00307A0A">
        <w:t>siječnja</w:t>
      </w:r>
      <w:r w:rsidR="00CD3D51" w:rsidRPr="00C638B4">
        <w:t xml:space="preserve"> </w:t>
      </w:r>
      <w:r w:rsidR="00CF5736" w:rsidRPr="00C638B4">
        <w:t>20</w:t>
      </w:r>
      <w:r w:rsidR="004B6404" w:rsidRPr="00C638B4">
        <w:t>1</w:t>
      </w:r>
      <w:r w:rsidR="00307A0A">
        <w:t>9</w:t>
      </w:r>
      <w:r w:rsidR="00CF5736" w:rsidRPr="00C638B4">
        <w:t>. god.</w:t>
      </w:r>
    </w:p>
    <w:p w:rsidRDefault="003709D8" w:rsidP="008120E9" w:rsidR="003709D8" w:rsidRPr="00C638B4">
      <w:pPr>
        <w:jc w:val="center"/>
      </w:pPr>
    </w:p>
    <w:p w:rsidRDefault="007F07E8" w:rsidP="002D6B04" w:rsidR="002D6B04" w:rsidRPr="00C638B4">
      <w:pPr>
        <w:ind w:firstLine="708"/>
        <w:jc w:val="both"/>
      </w:pPr>
      <w:r w:rsidRPr="00C638B4">
        <w:rPr>
          <w:b/>
          <w:bCs/>
        </w:rPr>
        <w:lastRenderedPageBreak/>
        <w:tab/>
      </w:r>
      <w:r w:rsidR="002D6B04" w:rsidRPr="00C638B4">
        <w:t>Rješenjem Trg</w:t>
      </w:r>
      <w:r w:rsidR="00F04B56" w:rsidRPr="00C638B4">
        <w:t xml:space="preserve">ovačkog suda u Zagrebu br. </w:t>
      </w:r>
      <w:r w:rsidR="00F0131B">
        <w:t>67</w:t>
      </w:r>
      <w:r w:rsidR="001831C6">
        <w:t xml:space="preserve"> </w:t>
      </w:r>
      <w:r w:rsidR="00255B90" w:rsidRPr="00255B90">
        <w:t>St-</w:t>
      </w:r>
      <w:r w:rsidR="00F0131B">
        <w:t>1121/</w:t>
      </w:r>
      <w:r w:rsidR="00255B90" w:rsidRPr="00255B90">
        <w:t>1</w:t>
      </w:r>
      <w:r w:rsidR="00F0131B">
        <w:t>8</w:t>
      </w:r>
      <w:r w:rsidR="001831C6">
        <w:t>-</w:t>
      </w:r>
      <w:r w:rsidR="00F0131B">
        <w:t>34</w:t>
      </w:r>
      <w:r w:rsidR="00255B90">
        <w:t xml:space="preserve"> </w:t>
      </w:r>
      <w:r w:rsidR="002D6B04" w:rsidRPr="00C638B4">
        <w:rPr>
          <w:b/>
        </w:rPr>
        <w:t xml:space="preserve">dana </w:t>
      </w:r>
      <w:r w:rsidR="00F0131B">
        <w:rPr>
          <w:b/>
        </w:rPr>
        <w:t>5</w:t>
      </w:r>
      <w:r w:rsidR="002D6B04" w:rsidRPr="00C638B4">
        <w:rPr>
          <w:b/>
        </w:rPr>
        <w:t xml:space="preserve">. </w:t>
      </w:r>
      <w:r w:rsidR="00F0131B">
        <w:rPr>
          <w:b/>
        </w:rPr>
        <w:t>listopada</w:t>
      </w:r>
      <w:r w:rsidR="00A8461F" w:rsidRPr="00C638B4">
        <w:rPr>
          <w:b/>
        </w:rPr>
        <w:t xml:space="preserve"> </w:t>
      </w:r>
      <w:r w:rsidR="002D6B04" w:rsidRPr="00C638B4">
        <w:rPr>
          <w:b/>
        </w:rPr>
        <w:t>201</w:t>
      </w:r>
      <w:r w:rsidR="009B0C46">
        <w:rPr>
          <w:b/>
        </w:rPr>
        <w:t>8</w:t>
      </w:r>
      <w:r w:rsidR="002D6B04" w:rsidRPr="00C638B4">
        <w:rPr>
          <w:b/>
        </w:rPr>
        <w:t xml:space="preserve">. godine pokrenut je </w:t>
      </w:r>
      <w:r w:rsidR="00F0131B">
        <w:rPr>
          <w:b/>
        </w:rPr>
        <w:t xml:space="preserve">stečajni </w:t>
      </w:r>
      <w:r w:rsidR="002D6B04" w:rsidRPr="00C638B4">
        <w:rPr>
          <w:b/>
        </w:rPr>
        <w:t xml:space="preserve">postupak </w:t>
      </w:r>
      <w:r w:rsidR="002D6B04" w:rsidRPr="00C638B4">
        <w:t xml:space="preserve">nad dužnikom – trgovačkim društvom </w:t>
      </w:r>
      <w:r w:rsidR="00F0131B">
        <w:rPr>
          <w:b/>
        </w:rPr>
        <w:t xml:space="preserve">AUTOSERVI-ZAGREB </w:t>
      </w:r>
      <w:r w:rsidR="00255B90" w:rsidRPr="00255B90">
        <w:rPr>
          <w:b/>
        </w:rPr>
        <w:t>d.o.o., Za</w:t>
      </w:r>
      <w:r w:rsidR="00F0131B">
        <w:rPr>
          <w:b/>
        </w:rPr>
        <w:t>greb</w:t>
      </w:r>
      <w:r w:rsidR="00255B90" w:rsidRPr="00255B90">
        <w:rPr>
          <w:b/>
        </w:rPr>
        <w:t xml:space="preserve">, </w:t>
      </w:r>
      <w:r w:rsidR="00F0131B">
        <w:rPr>
          <w:b/>
        </w:rPr>
        <w:t>Racka 20a</w:t>
      </w:r>
      <w:r w:rsidR="00255B90" w:rsidRPr="00255B90">
        <w:rPr>
          <w:b/>
        </w:rPr>
        <w:t xml:space="preserve">, OIB: </w:t>
      </w:r>
      <w:r w:rsidR="00F0131B">
        <w:rPr>
          <w:b/>
        </w:rPr>
        <w:t>69855273821</w:t>
      </w:r>
      <w:r w:rsidR="002D6B04" w:rsidRPr="00C638B4">
        <w:t xml:space="preserve">. </w:t>
      </w:r>
    </w:p>
    <w:p w:rsidRDefault="002D6B04" w:rsidP="002D6B04" w:rsidR="002D6B04" w:rsidRPr="00C638B4">
      <w:pPr>
        <w:ind w:right="-288"/>
        <w:jc w:val="both"/>
      </w:pPr>
    </w:p>
    <w:p w:rsidRDefault="00D0167D" w:rsidP="002D6B04" w:rsidR="002D6B04" w:rsidRPr="00C638B4">
      <w:pPr>
        <w:ind w:firstLine="708"/>
        <w:jc w:val="both"/>
      </w:pPr>
      <w:r>
        <w:t xml:space="preserve">Istim rješenjem </w:t>
      </w:r>
      <w:r w:rsidR="002D6B04" w:rsidRPr="00C638B4">
        <w:rPr>
          <w:b/>
        </w:rPr>
        <w:t>imenovan sam</w:t>
      </w:r>
      <w:r w:rsidR="002D6B04" w:rsidRPr="00C638B4">
        <w:t xml:space="preserve"> </w:t>
      </w:r>
      <w:r w:rsidR="002D6B04" w:rsidRPr="00C638B4">
        <w:rPr>
          <w:b/>
        </w:rPr>
        <w:t>za stečajnog upravitelja</w:t>
      </w:r>
      <w:r w:rsidR="002D6B04" w:rsidRPr="00C638B4">
        <w:t xml:space="preserve"> </w:t>
      </w:r>
      <w:r w:rsidR="002D6B04" w:rsidRPr="00C638B4">
        <w:rPr>
          <w:b/>
        </w:rPr>
        <w:t>predloženom dužniku</w:t>
      </w:r>
      <w:r w:rsidR="002D6B04" w:rsidRPr="00C638B4">
        <w:t xml:space="preserve"> te kao stručna osoba, u smislu odredbe čl. </w:t>
      </w:r>
      <w:r w:rsidR="00053067">
        <w:t>227</w:t>
      </w:r>
      <w:r w:rsidR="002D6B04" w:rsidRPr="00C638B4">
        <w:t>. SZ-a, podnosim slijedeće:</w:t>
      </w:r>
    </w:p>
    <w:p w:rsidRDefault="002D6B04" w:rsidP="002D6B04" w:rsidR="002D6B04"/>
    <w:p w:rsidRDefault="00053067" w:rsidP="002D6B04" w:rsidR="00053067" w:rsidRPr="00C638B4"/>
    <w:p w:rsidRDefault="002D6B04" w:rsidP="002D6B04" w:rsidR="002D6B04" w:rsidRPr="00C638B4"/>
    <w:p w:rsidRDefault="002D6B04" w:rsidP="002D6B04" w:rsidR="002D6B04" w:rsidRPr="00C638B4">
      <w:pPr>
        <w:pStyle w:val="Naslov2"/>
        <w:rPr>
          <w:rFonts w:cs="Times New Roman" w:hAnsi="Times New Roman" w:ascii="Times New Roman"/>
          <w:sz w:val="24"/>
        </w:rPr>
      </w:pPr>
      <w:r w:rsidRPr="00C638B4">
        <w:rPr>
          <w:rFonts w:cs="Times New Roman" w:hAnsi="Times New Roman" w:ascii="Times New Roman"/>
          <w:sz w:val="24"/>
        </w:rPr>
        <w:t>I Z V J E Š Ć E</w:t>
      </w:r>
    </w:p>
    <w:p w:rsidRDefault="002D6B04" w:rsidP="002D6B04" w:rsidR="002D6B04" w:rsidRPr="00C638B4">
      <w:pPr>
        <w:jc w:val="center"/>
        <w:rPr>
          <w:b/>
          <w:bCs/>
        </w:rPr>
      </w:pPr>
      <w:r w:rsidRPr="00C638B4">
        <w:rPr>
          <w:b/>
          <w:bCs/>
        </w:rPr>
        <w:t xml:space="preserve">O </w:t>
      </w:r>
      <w:r w:rsidR="00053067">
        <w:rPr>
          <w:b/>
          <w:bCs/>
        </w:rPr>
        <w:t>GOSPODARSKOM POLOŽAJU DUŽNIKA I NJEGOVIM UZROCIMA</w:t>
      </w:r>
    </w:p>
    <w:p w:rsidRDefault="002D6B04" w:rsidP="00053067" w:rsidR="002D6B04" w:rsidRPr="00C638B4">
      <w:pPr>
        <w:rPr>
          <w:b/>
          <w:bCs/>
        </w:rPr>
      </w:pPr>
    </w:p>
    <w:p w:rsidRDefault="000B0555" w:rsidP="00053067" w:rsidR="000B0555">
      <w:pPr>
        <w:rPr>
          <w:b/>
        </w:rPr>
      </w:pPr>
    </w:p>
    <w:p w:rsidRDefault="00255B90" w:rsidP="00A8461F" w:rsidR="00255B90" w:rsidRPr="00C638B4">
      <w:pPr>
        <w:jc w:val="center"/>
      </w:pPr>
    </w:p>
    <w:p w:rsidRDefault="002D6B04" w:rsidP="0044505B" w:rsidR="002D6B04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B61A5F" w:rsidR="002D6B04" w:rsidRPr="00C638B4">
      <w:pPr>
        <w:pStyle w:val="Uvuenotijeloteksta"/>
        <w:ind w:firstLine="0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  <w:b/>
          <w:bCs/>
        </w:rPr>
        <w:t>STANJE</w:t>
      </w:r>
      <w:r w:rsidR="001E12E5" w:rsidRPr="00C638B4">
        <w:rPr>
          <w:rFonts w:cs="Times New Roman" w:hAnsi="Times New Roman" w:ascii="Times New Roman"/>
          <w:b/>
          <w:bCs/>
        </w:rPr>
        <w:t xml:space="preserve"> UPISA - IZVADAK IZ </w:t>
      </w:r>
      <w:r w:rsidR="007F07E8" w:rsidRPr="00C638B4">
        <w:rPr>
          <w:rFonts w:cs="Times New Roman" w:hAnsi="Times New Roman" w:ascii="Times New Roman"/>
          <w:b/>
          <w:bCs/>
        </w:rPr>
        <w:t>SUDSK</w:t>
      </w:r>
      <w:r w:rsidR="001E12E5" w:rsidRPr="00C638B4">
        <w:rPr>
          <w:rFonts w:cs="Times New Roman" w:hAnsi="Times New Roman" w:ascii="Times New Roman"/>
          <w:b/>
          <w:bCs/>
        </w:rPr>
        <w:t>OG</w:t>
      </w:r>
      <w:r w:rsidR="00AD322F" w:rsidRPr="00C638B4">
        <w:rPr>
          <w:rFonts w:cs="Times New Roman" w:hAnsi="Times New Roman" w:ascii="Times New Roman"/>
          <w:b/>
          <w:bCs/>
        </w:rPr>
        <w:t xml:space="preserve"> </w:t>
      </w:r>
      <w:r w:rsidR="007F07E8" w:rsidRPr="00C638B4">
        <w:rPr>
          <w:rFonts w:cs="Times New Roman" w:hAnsi="Times New Roman" w:ascii="Times New Roman"/>
          <w:b/>
          <w:bCs/>
        </w:rPr>
        <w:t xml:space="preserve"> REGISTR</w:t>
      </w:r>
      <w:r w:rsidR="001E12E5" w:rsidRPr="00C638B4">
        <w:rPr>
          <w:rFonts w:cs="Times New Roman" w:hAnsi="Times New Roman" w:ascii="Times New Roman"/>
          <w:b/>
          <w:bCs/>
        </w:rPr>
        <w:t>A</w:t>
      </w:r>
      <w:r w:rsidR="001E12E5" w:rsidRPr="00C638B4">
        <w:rPr>
          <w:rFonts w:cs="Times New Roman" w:hAnsi="Times New Roman" w:ascii="Times New Roman"/>
        </w:rPr>
        <w:t xml:space="preserve"> </w:t>
      </w:r>
    </w:p>
    <w:p w:rsidRDefault="002D6B04" w:rsidP="002D6B04" w:rsidR="002D6B04" w:rsidRPr="00C638B4">
      <w:pPr>
        <w:pStyle w:val="Uvuenotijeloteksta"/>
        <w:ind w:firstLine="0" w:left="1416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        </w:t>
      </w:r>
      <w:r w:rsidR="00834C51" w:rsidRPr="00C638B4">
        <w:rPr>
          <w:rFonts w:cs="Times New Roman" w:hAnsi="Times New Roman" w:ascii="Times New Roman"/>
        </w:rPr>
        <w:tab/>
      </w:r>
      <w:r w:rsidR="000D0911" w:rsidRPr="00C638B4">
        <w:rPr>
          <w:rFonts w:cs="Times New Roman" w:hAnsi="Times New Roman" w:ascii="Times New Roman"/>
        </w:rPr>
        <w:t>Trgovačkog suda u Zagrebu</w:t>
      </w:r>
      <w:r w:rsidR="000D0911" w:rsidRPr="00C638B4">
        <w:rPr>
          <w:rFonts w:cs="Times New Roman" w:hAnsi="Times New Roman" w:ascii="Times New Roman"/>
        </w:rPr>
        <w:tab/>
      </w:r>
    </w:p>
    <w:p w:rsidRDefault="00B310B9" w:rsidP="002D6B04" w:rsidR="00B310B9" w:rsidRPr="00C638B4">
      <w:pPr>
        <w:pStyle w:val="Uvuenotijeloteksta"/>
        <w:ind w:firstLine="0" w:left="1416"/>
        <w:rPr>
          <w:rFonts w:cs="Times New Roman" w:hAnsi="Times New Roman" w:ascii="Times New Roman"/>
        </w:rPr>
      </w:pPr>
    </w:p>
    <w:p w:rsidRDefault="00B310B9" w:rsidP="00B310B9" w:rsidR="00B310B9" w:rsidRPr="00C638B4">
      <w:pPr>
        <w:pStyle w:val="Uvuenotijeloteksta"/>
        <w:ind w:left="1416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>Tvrtka</w:t>
      </w:r>
    </w:p>
    <w:p w:rsidRDefault="00F0131B" w:rsidP="006A493F" w:rsidR="001E02AF">
      <w:pPr>
        <w:pStyle w:val="Uvuenotijeloteksta"/>
        <w:ind w:firstLine="0" w:left="2124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AUTOSERVIS-ZAGREB d.o.o. za</w:t>
      </w:r>
      <w:r w:rsidR="00124620">
        <w:rPr>
          <w:rFonts w:cs="Times New Roman" w:hAnsi="Times New Roman" w:ascii="Times New Roman"/>
          <w:b/>
        </w:rPr>
        <w:t xml:space="preserve"> trgovinu</w:t>
      </w:r>
      <w:r>
        <w:rPr>
          <w:rFonts w:cs="Times New Roman" w:hAnsi="Times New Roman" w:ascii="Times New Roman"/>
          <w:b/>
        </w:rPr>
        <w:t>, održavanje i popravak motornih vozila</w:t>
      </w:r>
    </w:p>
    <w:p w:rsidRDefault="001E12E5" w:rsidP="006A493F" w:rsidR="007F07E8" w:rsidRPr="00C638B4">
      <w:pPr>
        <w:pStyle w:val="Uvuenotijeloteksta"/>
        <w:ind w:firstLine="0" w:left="2124"/>
        <w:rPr>
          <w:rFonts w:cs="Times New Roman" w:hAnsi="Times New Roman" w:ascii="Times New Roman"/>
          <w:color w:val="FF0000"/>
        </w:rPr>
      </w:pPr>
      <w:r w:rsidRPr="00C638B4">
        <w:rPr>
          <w:rFonts w:cs="Times New Roman" w:hAnsi="Times New Roman" w:ascii="Times New Roman"/>
          <w:b/>
        </w:rPr>
        <w:t xml:space="preserve">MBS: </w:t>
      </w:r>
      <w:r w:rsidR="00F0131B">
        <w:rPr>
          <w:rFonts w:cs="Times New Roman" w:hAnsi="Times New Roman" w:ascii="Times New Roman"/>
          <w:b/>
        </w:rPr>
        <w:t>080085590</w:t>
      </w:r>
    </w:p>
    <w:p w:rsidRDefault="00AD23BD" w:rsidR="007F07E8" w:rsidRPr="00124620">
      <w:pPr>
        <w:pStyle w:val="Uvuenotijeloteksta"/>
        <w:ind w:firstLine="0"/>
        <w:rPr>
          <w:rFonts w:cs="Times New Roman" w:hAnsi="Times New Roman" w:ascii="Times New Roman"/>
          <w:b/>
          <w:bCs/>
          <w:color w:val="FF0000"/>
        </w:rPr>
      </w:pPr>
      <w:r w:rsidRPr="00C638B4">
        <w:rPr>
          <w:rFonts w:cs="Times New Roman" w:hAnsi="Times New Roman" w:ascii="Times New Roman"/>
          <w:color w:val="FF0000"/>
        </w:rPr>
        <w:tab/>
      </w:r>
      <w:r w:rsidRPr="00C638B4">
        <w:rPr>
          <w:rFonts w:cs="Times New Roman" w:hAnsi="Times New Roman" w:ascii="Times New Roman"/>
          <w:color w:val="FF0000"/>
        </w:rPr>
        <w:tab/>
      </w:r>
      <w:r w:rsidR="002D6B04" w:rsidRPr="00C638B4">
        <w:rPr>
          <w:rFonts w:cs="Times New Roman" w:hAnsi="Times New Roman" w:ascii="Times New Roman"/>
          <w:color w:val="FF0000"/>
        </w:rPr>
        <w:tab/>
      </w:r>
      <w:r w:rsidR="00470262" w:rsidRPr="00C638B4">
        <w:rPr>
          <w:rFonts w:cs="Times New Roman" w:hAnsi="Times New Roman" w:ascii="Times New Roman"/>
          <w:b/>
          <w:bCs/>
        </w:rPr>
        <w:t xml:space="preserve">OIB: </w:t>
      </w:r>
      <w:r w:rsidR="00F0131B">
        <w:rPr>
          <w:rFonts w:cs="Times New Roman" w:hAnsi="Times New Roman" w:ascii="Times New Roman"/>
          <w:b/>
        </w:rPr>
        <w:t>69855273821</w:t>
      </w:r>
    </w:p>
    <w:p w:rsidRDefault="007F07E8" w:rsidP="001E02AF" w:rsidR="00014608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  <w:t>Uvidom u izvadak iz sudskog registara utvrđeno je da je trgovačko društvo</w:t>
      </w:r>
      <w:r w:rsidR="001A7177" w:rsidRPr="00C638B4">
        <w:rPr>
          <w:rFonts w:cs="Times New Roman" w:hAnsi="Times New Roman" w:ascii="Times New Roman"/>
        </w:rPr>
        <w:t xml:space="preserve"> </w:t>
      </w:r>
      <w:r w:rsidR="00F0131B">
        <w:rPr>
          <w:rFonts w:cs="Times New Roman" w:hAnsi="Times New Roman" w:ascii="Times New Roman"/>
        </w:rPr>
        <w:t>AUTOSEVIS-ZAGREB</w:t>
      </w:r>
      <w:r w:rsidR="001E02AF" w:rsidRPr="001E02AF">
        <w:rPr>
          <w:rFonts w:cs="Times New Roman" w:hAnsi="Times New Roman" w:ascii="Times New Roman"/>
          <w:b/>
        </w:rPr>
        <w:t xml:space="preserve"> </w:t>
      </w:r>
      <w:r w:rsidR="001E02AF" w:rsidRPr="00F0131B">
        <w:rPr>
          <w:rFonts w:cs="Times New Roman" w:hAnsi="Times New Roman" w:ascii="Times New Roman"/>
        </w:rPr>
        <w:t xml:space="preserve">d.o.o. </w:t>
      </w:r>
      <w:r w:rsidR="00644249" w:rsidRPr="00C638B4">
        <w:rPr>
          <w:rFonts w:cs="Times New Roman" w:hAnsi="Times New Roman" w:ascii="Times New Roman"/>
          <w:b/>
        </w:rPr>
        <w:t xml:space="preserve"> </w:t>
      </w:r>
      <w:r w:rsidR="00644249" w:rsidRPr="00C638B4">
        <w:rPr>
          <w:rFonts w:cs="Times New Roman" w:hAnsi="Times New Roman" w:ascii="Times New Roman"/>
        </w:rPr>
        <w:t xml:space="preserve">osnovano </w:t>
      </w:r>
      <w:r w:rsidR="001E02AF">
        <w:rPr>
          <w:rFonts w:cs="Times New Roman" w:hAnsi="Times New Roman" w:ascii="Times New Roman"/>
        </w:rPr>
        <w:t>199</w:t>
      </w:r>
      <w:r w:rsidR="00124620">
        <w:rPr>
          <w:rFonts w:cs="Times New Roman" w:hAnsi="Times New Roman" w:ascii="Times New Roman"/>
        </w:rPr>
        <w:t>3</w:t>
      </w:r>
      <w:r w:rsidR="001E02AF">
        <w:rPr>
          <w:rFonts w:cs="Times New Roman" w:hAnsi="Times New Roman" w:ascii="Times New Roman"/>
        </w:rPr>
        <w:t xml:space="preserve">. godine </w:t>
      </w:r>
      <w:r w:rsidR="00644249" w:rsidRPr="00C638B4">
        <w:rPr>
          <w:rFonts w:cs="Times New Roman" w:hAnsi="Times New Roman" w:ascii="Times New Roman"/>
        </w:rPr>
        <w:t xml:space="preserve">u </w:t>
      </w:r>
      <w:r w:rsidR="00124620">
        <w:rPr>
          <w:rFonts w:cs="Times New Roman" w:hAnsi="Times New Roman" w:ascii="Times New Roman"/>
        </w:rPr>
        <w:t>Za</w:t>
      </w:r>
      <w:r w:rsidR="00F0131B">
        <w:rPr>
          <w:rFonts w:cs="Times New Roman" w:hAnsi="Times New Roman" w:ascii="Times New Roman"/>
        </w:rPr>
        <w:t>grebu</w:t>
      </w:r>
      <w:r w:rsidR="008D49C7" w:rsidRPr="00C638B4">
        <w:rPr>
          <w:rFonts w:cs="Times New Roman" w:hAnsi="Times New Roman" w:ascii="Times New Roman"/>
        </w:rPr>
        <w:t>.</w:t>
      </w:r>
      <w:r w:rsidR="005A0C01" w:rsidRPr="00C638B4">
        <w:rPr>
          <w:rFonts w:cs="Times New Roman" w:hAnsi="Times New Roman" w:ascii="Times New Roman"/>
        </w:rPr>
        <w:t xml:space="preserve"> </w:t>
      </w:r>
    </w:p>
    <w:p w:rsidRDefault="00AD23BD" w:rsidP="00AD23BD" w:rsidR="00AD23BD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83842" w:rsidP="00014608" w:rsidR="007F07E8" w:rsidRPr="00C638B4">
      <w:pPr>
        <w:pStyle w:val="Uvuenotijeloteksta"/>
        <w:ind w:firstLine="0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P</w:t>
      </w:r>
      <w:r w:rsidR="007F07E8" w:rsidRPr="00C638B4">
        <w:rPr>
          <w:rFonts w:cs="Times New Roman" w:hAnsi="Times New Roman" w:ascii="Times New Roman"/>
        </w:rPr>
        <w:t>redmet poslovanja:</w:t>
      </w:r>
    </w:p>
    <w:p w:rsidRDefault="00124620" w:rsidP="001E02AF" w:rsidR="001E02AF" w:rsidRPr="001E02AF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ab/>
      </w:r>
      <w:r w:rsidR="00F0131B">
        <w:rPr>
          <w:rFonts w:cs="Times New Roman" w:hAnsi="Times New Roman" w:ascii="Times New Roman"/>
        </w:rPr>
        <w:t>Trgovina motornim vozilima</w:t>
      </w:r>
      <w:r w:rsidR="007E67CC">
        <w:rPr>
          <w:rFonts w:cs="Times New Roman" w:hAnsi="Times New Roman" w:ascii="Times New Roman"/>
        </w:rPr>
        <w:t>,</w:t>
      </w:r>
      <w:r w:rsidR="00F0131B">
        <w:rPr>
          <w:rFonts w:cs="Times New Roman" w:hAnsi="Times New Roman" w:ascii="Times New Roman"/>
        </w:rPr>
        <w:t xml:space="preserve"> popravak motornih vozila,</w:t>
      </w:r>
    </w:p>
    <w:p w:rsidRDefault="00F0131B" w:rsidP="001E02AF" w:rsidR="007E67CC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ab/>
      </w:r>
      <w:r w:rsidR="00980C34">
        <w:rPr>
          <w:rFonts w:cs="Times New Roman" w:hAnsi="Times New Roman" w:ascii="Times New Roman"/>
        </w:rPr>
        <w:t>Trgovina na veliko i posredovanje,</w:t>
      </w:r>
    </w:p>
    <w:p w:rsidRDefault="00980C34" w:rsidP="001E02AF" w:rsidR="001E02AF" w:rsidRPr="001E02AF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</w:p>
    <w:p w:rsidRDefault="001E02AF" w:rsidP="001E02AF" w:rsidR="00EC6EEE">
      <w:pPr>
        <w:pStyle w:val="Uvuenotijeloteksta"/>
        <w:rPr>
          <w:rFonts w:cs="Times New Roman" w:hAnsi="Times New Roman" w:ascii="Times New Roman"/>
        </w:rPr>
      </w:pPr>
      <w:r w:rsidRPr="001E02AF">
        <w:rPr>
          <w:rFonts w:cs="Times New Roman" w:hAnsi="Times New Roman" w:ascii="Times New Roman"/>
        </w:rPr>
        <w:t>*</w:t>
      </w:r>
      <w:r w:rsidRPr="001E02AF">
        <w:rPr>
          <w:rFonts w:cs="Times New Roman" w:hAnsi="Times New Roman" w:ascii="Times New Roman"/>
        </w:rPr>
        <w:tab/>
      </w:r>
      <w:r w:rsidR="00980C34">
        <w:rPr>
          <w:rFonts w:cs="Times New Roman" w:hAnsi="Times New Roman" w:ascii="Times New Roman"/>
        </w:rPr>
        <w:t>Trgovina na malo i dr.</w:t>
      </w:r>
    </w:p>
    <w:p w:rsidRDefault="001E02AF" w:rsidP="001E02AF" w:rsidR="001E02AF" w:rsidRPr="00C638B4">
      <w:pPr>
        <w:pStyle w:val="Uvuenotijeloteksta"/>
        <w:rPr>
          <w:rFonts w:cs="Times New Roman" w:hAnsi="Times New Roman" w:ascii="Times New Roman"/>
        </w:rPr>
      </w:pPr>
    </w:p>
    <w:p w:rsidRDefault="00142214" w:rsidP="00142214" w:rsidR="002443A7" w:rsidRPr="00C638B4">
      <w:pPr>
        <w:pStyle w:val="Uvuenotijeloteksta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Osob</w:t>
      </w:r>
      <w:r w:rsidR="002443A7" w:rsidRPr="00C638B4">
        <w:rPr>
          <w:rFonts w:cs="Times New Roman" w:hAnsi="Times New Roman" w:ascii="Times New Roman"/>
        </w:rPr>
        <w:t>e ovlašten</w:t>
      </w:r>
      <w:r w:rsidR="00364537" w:rsidRPr="00C638B4">
        <w:rPr>
          <w:rFonts w:cs="Times New Roman" w:hAnsi="Times New Roman" w:ascii="Times New Roman"/>
        </w:rPr>
        <w:t>e</w:t>
      </w:r>
      <w:r w:rsidR="002443A7" w:rsidRPr="00C638B4">
        <w:rPr>
          <w:rFonts w:cs="Times New Roman" w:hAnsi="Times New Roman" w:ascii="Times New Roman"/>
        </w:rPr>
        <w:t xml:space="preserve"> za zastupanje </w:t>
      </w:r>
      <w:r w:rsidRPr="00C638B4">
        <w:rPr>
          <w:rFonts w:cs="Times New Roman" w:hAnsi="Times New Roman" w:ascii="Times New Roman"/>
        </w:rPr>
        <w:t xml:space="preserve">društva </w:t>
      </w:r>
    </w:p>
    <w:p w:rsidRDefault="008120E9" w:rsidP="00142214" w:rsidR="008120E9" w:rsidRPr="00C638B4">
      <w:pPr>
        <w:pStyle w:val="Uvuenotijeloteksta"/>
        <w:rPr>
          <w:rFonts w:cs="Times New Roman" w:hAnsi="Times New Roman" w:ascii="Times New Roman"/>
        </w:rPr>
      </w:pPr>
    </w:p>
    <w:p w:rsidRDefault="00980C34" w:rsidP="007E67CC" w:rsidR="001E02AF" w:rsidRPr="001E02AF">
      <w:pPr>
        <w:pStyle w:val="Uvuenotijeloteksta"/>
        <w:numPr>
          <w:ilvl w:val="0"/>
          <w:numId w:val="23"/>
        </w:num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Marko Štuglin</w:t>
      </w:r>
      <w:r w:rsidR="001E02AF" w:rsidRPr="001E02AF">
        <w:rPr>
          <w:rFonts w:cs="Times New Roman" w:hAnsi="Times New Roman" w:ascii="Times New Roman"/>
          <w:b/>
        </w:rPr>
        <w:t xml:space="preserve">, OIB: </w:t>
      </w:r>
      <w:r>
        <w:rPr>
          <w:rFonts w:cs="Times New Roman" w:hAnsi="Times New Roman" w:ascii="Times New Roman"/>
          <w:b/>
        </w:rPr>
        <w:t>1669265715,</w:t>
      </w:r>
      <w:r w:rsidR="001E02AF" w:rsidRPr="001E02AF">
        <w:rPr>
          <w:rFonts w:cs="Times New Roman" w:hAnsi="Times New Roman" w:ascii="Times New Roman"/>
          <w:b/>
        </w:rPr>
        <w:t xml:space="preserve"> </w:t>
      </w:r>
    </w:p>
    <w:p w:rsidRDefault="00980C34" w:rsidP="00980C34" w:rsidR="001E02AF">
      <w:pPr>
        <w:pStyle w:val="Uvuenotijeloteksta"/>
        <w:ind w:firstLine="0" w:left="1068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Poljanica Bistranska, Potočina 29</w:t>
      </w:r>
    </w:p>
    <w:p w:rsidRDefault="007E67CC" w:rsidP="001E02AF" w:rsidR="001B534A" w:rsidRPr="00C638B4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1B534A" w:rsidRPr="00C638B4">
        <w:rPr>
          <w:rFonts w:cs="Times New Roman" w:hAnsi="Times New Roman" w:ascii="Times New Roman"/>
        </w:rPr>
        <w:t>- direktor</w:t>
      </w:r>
    </w:p>
    <w:p w:rsidRDefault="007E67CC" w:rsidP="001B534A" w:rsidR="001B534A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1B534A" w:rsidRPr="00C638B4">
        <w:rPr>
          <w:rFonts w:cs="Times New Roman" w:hAnsi="Times New Roman" w:ascii="Times New Roman"/>
        </w:rPr>
        <w:t>- zastupa pojedinačno i samostalno</w:t>
      </w:r>
    </w:p>
    <w:p w:rsidRDefault="007E67CC" w:rsidP="001B534A" w:rsidR="007E67CC">
      <w:pPr>
        <w:pStyle w:val="Uvuenotijeloteksta"/>
        <w:rPr>
          <w:rFonts w:cs="Times New Roman" w:hAnsi="Times New Roman" w:ascii="Times New Roman"/>
        </w:rPr>
      </w:pPr>
    </w:p>
    <w:p w:rsidRDefault="007E67CC" w:rsidP="001B534A" w:rsidR="007E67CC">
      <w:pPr>
        <w:pStyle w:val="Uvuenotijeloteksta"/>
        <w:rPr>
          <w:rFonts w:cs="Times New Roman" w:hAnsi="Times New Roman" w:ascii="Times New Roman"/>
          <w:b/>
        </w:rPr>
      </w:pPr>
      <w:r w:rsidRPr="007E67CC">
        <w:rPr>
          <w:rFonts w:cs="Times New Roman" w:hAnsi="Times New Roman" w:ascii="Times New Roman"/>
          <w:b/>
        </w:rPr>
        <w:t xml:space="preserve">2. </w:t>
      </w:r>
      <w:r>
        <w:rPr>
          <w:rFonts w:cs="Times New Roman" w:hAnsi="Times New Roman" w:ascii="Times New Roman"/>
          <w:b/>
        </w:rPr>
        <w:t xml:space="preserve"> </w:t>
      </w:r>
      <w:r w:rsidR="00980C34">
        <w:rPr>
          <w:rFonts w:cs="Times New Roman" w:hAnsi="Times New Roman" w:ascii="Times New Roman"/>
          <w:b/>
        </w:rPr>
        <w:t>Stjepan Štuglin</w:t>
      </w:r>
      <w:r>
        <w:rPr>
          <w:rFonts w:cs="Times New Roman" w:hAnsi="Times New Roman" w:ascii="Times New Roman"/>
          <w:b/>
        </w:rPr>
        <w:t xml:space="preserve">, OIB: </w:t>
      </w:r>
      <w:r w:rsidR="00980C34">
        <w:rPr>
          <w:rFonts w:cs="Times New Roman" w:hAnsi="Times New Roman" w:ascii="Times New Roman"/>
          <w:b/>
        </w:rPr>
        <w:t>37455503333</w:t>
      </w:r>
      <w:r>
        <w:rPr>
          <w:rFonts w:cs="Times New Roman" w:hAnsi="Times New Roman" w:ascii="Times New Roman"/>
          <w:b/>
        </w:rPr>
        <w:t>,</w:t>
      </w:r>
    </w:p>
    <w:p w:rsidRDefault="007E67CC" w:rsidP="001B534A" w:rsidR="007E67CC">
      <w:pPr>
        <w:pStyle w:val="Uvuenotijelotekst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</w:t>
      </w:r>
      <w:r w:rsidR="00980C34">
        <w:rPr>
          <w:rFonts w:cs="Times New Roman" w:hAnsi="Times New Roman" w:ascii="Times New Roman"/>
          <w:b/>
        </w:rPr>
        <w:t>Poljanica Bistranska, Potočina 29</w:t>
      </w:r>
    </w:p>
    <w:p w:rsidRDefault="007E67CC" w:rsidP="007E67CC" w:rsidR="007E67CC" w:rsidRPr="007E67CC">
      <w:pPr>
        <w:pStyle w:val="Uvuenotijeloteksta"/>
        <w:numPr>
          <w:ilvl w:val="0"/>
          <w:numId w:val="24"/>
        </w:numPr>
        <w:rPr>
          <w:rFonts w:cs="Times New Roman" w:hAnsi="Times New Roman" w:ascii="Times New Roman"/>
        </w:rPr>
      </w:pPr>
      <w:r w:rsidRPr="007E67CC">
        <w:rPr>
          <w:rFonts w:cs="Times New Roman" w:hAnsi="Times New Roman" w:ascii="Times New Roman"/>
        </w:rPr>
        <w:t>Direktor</w:t>
      </w:r>
    </w:p>
    <w:p w:rsidRDefault="00980C34" w:rsidP="007E67CC" w:rsidR="007E67CC" w:rsidRPr="007E67CC">
      <w:pPr>
        <w:pStyle w:val="Uvuenotijeloteksta"/>
        <w:numPr>
          <w:ilvl w:val="0"/>
          <w:numId w:val="2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</w:t>
      </w:r>
      <w:r w:rsidR="007E67CC" w:rsidRPr="007E67CC">
        <w:rPr>
          <w:rFonts w:cs="Times New Roman" w:hAnsi="Times New Roman" w:ascii="Times New Roman"/>
        </w:rPr>
        <w:t>astupa pojedinačno i samostalno</w:t>
      </w:r>
    </w:p>
    <w:p w:rsidRDefault="007E67CC" w:rsidP="001B534A" w:rsidR="007E67CC" w:rsidRPr="007E67CC">
      <w:pPr>
        <w:pStyle w:val="Uvuenotijeloteksta"/>
        <w:rPr>
          <w:rFonts w:cs="Times New Roman" w:hAnsi="Times New Roman" w:ascii="Times New Roman"/>
          <w:b/>
        </w:rPr>
      </w:pPr>
    </w:p>
    <w:p w:rsidRDefault="007E67CC" w:rsidP="001B534A" w:rsidR="007E67CC">
      <w:pPr>
        <w:pStyle w:val="Uvuenotijeloteksta"/>
        <w:rPr>
          <w:rFonts w:cs="Times New Roman" w:hAnsi="Times New Roman" w:ascii="Times New Roman"/>
        </w:rPr>
      </w:pPr>
    </w:p>
    <w:p w:rsidRDefault="00175DF4" w:rsidP="00053067" w:rsidR="00175DF4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42214" w:rsidP="00142214" w:rsidR="007F07E8" w:rsidRPr="00C638B4">
      <w:pPr>
        <w:pStyle w:val="Uvuenotijeloteksta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T</w:t>
      </w:r>
      <w:r w:rsidR="007F07E8" w:rsidRPr="00C638B4">
        <w:rPr>
          <w:rFonts w:cs="Times New Roman" w:hAnsi="Times New Roman" w:ascii="Times New Roman"/>
        </w:rPr>
        <w:t xml:space="preserve">emeljni kapital društva je </w:t>
      </w:r>
      <w:r w:rsidR="00980C34">
        <w:rPr>
          <w:rFonts w:cs="Times New Roman" w:hAnsi="Times New Roman" w:ascii="Times New Roman"/>
        </w:rPr>
        <w:t>2.379.300,00</w:t>
      </w:r>
      <w:r w:rsidR="00B37B90" w:rsidRPr="00C638B4">
        <w:rPr>
          <w:rFonts w:cs="Times New Roman" w:hAnsi="Times New Roman" w:ascii="Times New Roman"/>
          <w:b/>
        </w:rPr>
        <w:t xml:space="preserve"> </w:t>
      </w:r>
      <w:r w:rsidR="007F07E8" w:rsidRPr="00C638B4">
        <w:rPr>
          <w:rFonts w:cs="Times New Roman" w:hAnsi="Times New Roman" w:ascii="Times New Roman"/>
        </w:rPr>
        <w:t>kuna.</w:t>
      </w:r>
    </w:p>
    <w:p w:rsidRDefault="007F07E8" w:rsidP="00AB55D7" w:rsidR="007F07E8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D0062" w:rsidP="00AB55D7" w:rsidR="006D006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D0062" w:rsidP="00A7594B" w:rsidR="006D0062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9542B1" w:rsidP="002D333B" w:rsidR="009542B1" w:rsidRPr="00C638B4">
      <w:pPr>
        <w:rPr>
          <w:bCs/>
        </w:rPr>
      </w:pPr>
    </w:p>
    <w:p w:rsidRDefault="00053067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GOSPODARSKI POLOŽAJ </w:t>
      </w:r>
      <w:r w:rsidR="002D333B" w:rsidRPr="00C638B4">
        <w:rPr>
          <w:rFonts w:cs="Times New Roman" w:hAnsi="Times New Roman" w:ascii="Times New Roman"/>
          <w:b/>
          <w:bCs/>
        </w:rPr>
        <w:t xml:space="preserve"> DUŽNIKA</w:t>
      </w:r>
      <w:r>
        <w:rPr>
          <w:rFonts w:cs="Times New Roman" w:hAnsi="Times New Roman" w:ascii="Times New Roman"/>
          <w:b/>
          <w:bCs/>
        </w:rPr>
        <w:t xml:space="preserve"> </w:t>
      </w: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A54E4" w:rsidP="004A3A4C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Društvo </w:t>
      </w:r>
      <w:r w:rsidR="00980C34">
        <w:rPr>
          <w:rFonts w:cs="Times New Roman" w:hAnsi="Times New Roman" w:ascii="Times New Roman"/>
        </w:rPr>
        <w:t>AUTOSERVIS-ZAGREB</w:t>
      </w:r>
      <w:r w:rsidRPr="00C638B4">
        <w:rPr>
          <w:rFonts w:cs="Times New Roman" w:hAnsi="Times New Roman" w:ascii="Times New Roman"/>
        </w:rPr>
        <w:t xml:space="preserve"> d.o.o</w:t>
      </w:r>
      <w:r w:rsidR="00595A21">
        <w:rPr>
          <w:rFonts w:cs="Times New Roman" w:hAnsi="Times New Roman" w:ascii="Times New Roman"/>
        </w:rPr>
        <w:t>.</w:t>
      </w:r>
      <w:r w:rsidRPr="00C638B4">
        <w:rPr>
          <w:rFonts w:cs="Times New Roman" w:hAnsi="Times New Roman" w:ascii="Times New Roman"/>
        </w:rPr>
        <w:t xml:space="preserve"> osnovano je 199</w:t>
      </w:r>
      <w:r w:rsidR="0018635D">
        <w:rPr>
          <w:rFonts w:cs="Times New Roman" w:hAnsi="Times New Roman" w:ascii="Times New Roman"/>
        </w:rPr>
        <w:t>3</w:t>
      </w:r>
      <w:r w:rsidRPr="00C638B4">
        <w:rPr>
          <w:rFonts w:cs="Times New Roman" w:hAnsi="Times New Roman" w:ascii="Times New Roman"/>
        </w:rPr>
        <w:t xml:space="preserve">. godine, </w:t>
      </w:r>
      <w:r w:rsidR="004E201F">
        <w:rPr>
          <w:rFonts w:cs="Times New Roman" w:hAnsi="Times New Roman" w:ascii="Times New Roman"/>
        </w:rPr>
        <w:t xml:space="preserve">u </w:t>
      </w:r>
      <w:r w:rsidR="0018635D">
        <w:rPr>
          <w:rFonts w:cs="Times New Roman" w:hAnsi="Times New Roman" w:ascii="Times New Roman"/>
        </w:rPr>
        <w:t>Za</w:t>
      </w:r>
      <w:r w:rsidR="00980C34">
        <w:rPr>
          <w:rFonts w:cs="Times New Roman" w:hAnsi="Times New Roman" w:ascii="Times New Roman"/>
        </w:rPr>
        <w:t>grebu</w:t>
      </w:r>
      <w:r w:rsidR="0018635D">
        <w:rPr>
          <w:rFonts w:cs="Times New Roman" w:hAnsi="Times New Roman" w:ascii="Times New Roman"/>
        </w:rPr>
        <w:t>.</w:t>
      </w:r>
    </w:p>
    <w:p w:rsidRDefault="000A54E4" w:rsidP="004A3A4C" w:rsidR="000A54E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Glavna djelatnost</w:t>
      </w:r>
      <w:r w:rsidR="004E201F">
        <w:rPr>
          <w:rFonts w:cs="Times New Roman" w:hAnsi="Times New Roman" w:ascii="Times New Roman"/>
        </w:rPr>
        <w:t xml:space="preserve"> društva</w:t>
      </w:r>
      <w:r w:rsidRPr="00C638B4">
        <w:rPr>
          <w:rFonts w:cs="Times New Roman" w:hAnsi="Times New Roman" w:ascii="Times New Roman"/>
        </w:rPr>
        <w:t xml:space="preserve"> je </w:t>
      </w:r>
      <w:r w:rsidR="004E201F">
        <w:rPr>
          <w:rFonts w:cs="Times New Roman" w:hAnsi="Times New Roman" w:ascii="Times New Roman"/>
        </w:rPr>
        <w:t xml:space="preserve">nakon osnivanja bila </w:t>
      </w:r>
      <w:r w:rsidR="004E201F" w:rsidRPr="004E201F">
        <w:rPr>
          <w:rFonts w:cs="Times New Roman" w:hAnsi="Times New Roman" w:ascii="Times New Roman"/>
        </w:rPr>
        <w:t xml:space="preserve"> </w:t>
      </w:r>
      <w:r w:rsidR="00980C34">
        <w:rPr>
          <w:rFonts w:cs="Times New Roman" w:hAnsi="Times New Roman" w:ascii="Times New Roman"/>
        </w:rPr>
        <w:t>održavanje i popravak motornih vozila</w:t>
      </w:r>
      <w:r w:rsidRPr="00C638B4">
        <w:rPr>
          <w:rFonts w:cs="Times New Roman" w:hAnsi="Times New Roman" w:ascii="Times New Roman"/>
        </w:rPr>
        <w:t>.</w:t>
      </w:r>
    </w:p>
    <w:p w:rsidRDefault="004E201F" w:rsidP="004A3A4C" w:rsidR="004E201F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početnim godinama poslovanja glavn</w:t>
      </w:r>
      <w:r w:rsidR="0018635D">
        <w:rPr>
          <w:rFonts w:cs="Times New Roman" w:hAnsi="Times New Roman" w:ascii="Times New Roman"/>
        </w:rPr>
        <w:t xml:space="preserve">i partner društva bio Hrvatske željeznice  za koje je društvo </w:t>
      </w:r>
      <w:r w:rsidR="00980C34">
        <w:rPr>
          <w:rFonts w:cs="Times New Roman" w:hAnsi="Times New Roman" w:ascii="Times New Roman"/>
        </w:rPr>
        <w:t>radilo na održabvanju</w:t>
      </w:r>
      <w:r w:rsidR="0018635D">
        <w:rPr>
          <w:rFonts w:cs="Times New Roman" w:hAnsi="Times New Roman" w:ascii="Times New Roman"/>
        </w:rPr>
        <w:t xml:space="preserve"> i druge usluge.</w:t>
      </w:r>
    </w:p>
    <w:p w:rsidRDefault="004E201F" w:rsidP="00724B1B" w:rsidR="004E201F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724B1B" w:rsidP="00724B1B" w:rsidR="00724B1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Društvo uspješno posluje sve do </w:t>
      </w:r>
      <w:r w:rsidR="00980C34">
        <w:rPr>
          <w:rFonts w:cs="Times New Roman" w:hAnsi="Times New Roman" w:ascii="Times New Roman"/>
        </w:rPr>
        <w:t>smrti osnivača i vlasnika</w:t>
      </w:r>
      <w:r w:rsidRPr="00C638B4">
        <w:rPr>
          <w:rFonts w:cs="Times New Roman" w:hAnsi="Times New Roman" w:ascii="Times New Roman"/>
        </w:rPr>
        <w:t xml:space="preserve">, kada dolazi do </w:t>
      </w:r>
      <w:r w:rsidR="004A3A4C">
        <w:rPr>
          <w:rFonts w:cs="Times New Roman" w:hAnsi="Times New Roman" w:ascii="Times New Roman"/>
        </w:rPr>
        <w:t xml:space="preserve">velikog </w:t>
      </w:r>
      <w:r w:rsidRPr="00C638B4">
        <w:rPr>
          <w:rFonts w:cs="Times New Roman" w:hAnsi="Times New Roman" w:ascii="Times New Roman"/>
        </w:rPr>
        <w:t xml:space="preserve">pada </w:t>
      </w:r>
      <w:r w:rsidR="004A3A4C">
        <w:rPr>
          <w:rFonts w:cs="Times New Roman" w:hAnsi="Times New Roman" w:ascii="Times New Roman"/>
        </w:rPr>
        <w:t xml:space="preserve">u </w:t>
      </w:r>
      <w:r w:rsidR="00980C34">
        <w:rPr>
          <w:rFonts w:cs="Times New Roman" w:hAnsi="Times New Roman" w:ascii="Times New Roman"/>
        </w:rPr>
        <w:t>poslovanju</w:t>
      </w:r>
      <w:r w:rsidRPr="00C638B4">
        <w:rPr>
          <w:rFonts w:cs="Times New Roman" w:hAnsi="Times New Roman" w:ascii="Times New Roman"/>
        </w:rPr>
        <w:t xml:space="preserve">, uz istovremeno </w:t>
      </w:r>
      <w:r w:rsidR="00980C34">
        <w:rPr>
          <w:rFonts w:cs="Times New Roman" w:hAnsi="Times New Roman" w:ascii="Times New Roman"/>
        </w:rPr>
        <w:t>zaduživanje i do nemogućnosti urednog plaćanja obveza.</w:t>
      </w:r>
      <w:r w:rsidRPr="00C638B4">
        <w:rPr>
          <w:rFonts w:cs="Times New Roman" w:hAnsi="Times New Roman" w:ascii="Times New Roman"/>
        </w:rPr>
        <w:t xml:space="preserve">  </w:t>
      </w:r>
    </w:p>
    <w:p w:rsidRDefault="00724B1B" w:rsidP="00724B1B" w:rsidR="00724B1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724B1B" w:rsidP="00724B1B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  <w:highlight w:val="yellow"/>
        </w:rPr>
      </w:pPr>
      <w:r w:rsidRPr="00C638B4">
        <w:rPr>
          <w:rFonts w:cs="Times New Roman" w:hAnsi="Times New Roman" w:ascii="Times New Roman"/>
        </w:rPr>
        <w:t xml:space="preserve">Društvo uspijeva sa zakašnjenjima i uz povremene blokade žiro računa podmirivati obveze sve do </w:t>
      </w:r>
      <w:r w:rsidR="007E66D4">
        <w:rPr>
          <w:rFonts w:cs="Times New Roman" w:hAnsi="Times New Roman" w:ascii="Times New Roman"/>
        </w:rPr>
        <w:t xml:space="preserve">kraja </w:t>
      </w:r>
      <w:r w:rsidRPr="00C638B4">
        <w:rPr>
          <w:rFonts w:cs="Times New Roman" w:hAnsi="Times New Roman" w:ascii="Times New Roman"/>
        </w:rPr>
        <w:t>201</w:t>
      </w:r>
      <w:r w:rsidR="007E66D4">
        <w:rPr>
          <w:rFonts w:cs="Times New Roman" w:hAnsi="Times New Roman" w:ascii="Times New Roman"/>
        </w:rPr>
        <w:t>3</w:t>
      </w:r>
      <w:r w:rsidRPr="00C638B4">
        <w:rPr>
          <w:rFonts w:cs="Times New Roman" w:hAnsi="Times New Roman" w:ascii="Times New Roman"/>
        </w:rPr>
        <w:t xml:space="preserve">. godine od kada traje neprekidna blokada žiro računa.      </w:t>
      </w:r>
    </w:p>
    <w:p w:rsidRDefault="000A54E4" w:rsidP="00EB30F6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  <w:highlight w:val="yellow"/>
        </w:rPr>
      </w:pPr>
    </w:p>
    <w:p w:rsidRDefault="002D333B" w:rsidP="002D333B" w:rsidR="002D333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>UZROCI GOSPODARSKOG POLOŽAJA</w:t>
      </w:r>
      <w:r w:rsidR="00053067">
        <w:rPr>
          <w:rFonts w:cs="Times New Roman" w:hAnsi="Times New Roman" w:ascii="Times New Roman"/>
          <w:b/>
        </w:rPr>
        <w:t xml:space="preserve"> </w:t>
      </w:r>
      <w:r w:rsidRPr="00C638B4">
        <w:rPr>
          <w:rFonts w:cs="Times New Roman" w:hAnsi="Times New Roman" w:ascii="Times New Roman"/>
          <w:b/>
        </w:rPr>
        <w:t xml:space="preserve"> DUŽNIKA</w:t>
      </w:r>
    </w:p>
    <w:p w:rsidRDefault="002D333B" w:rsidP="002D333B" w:rsidR="002D333B" w:rsidRPr="00C638B4"/>
    <w:p w:rsidRDefault="00053067" w:rsidP="002D333B" w:rsidR="002D333B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D</w:t>
      </w:r>
      <w:r w:rsidR="002D333B" w:rsidRPr="00C638B4">
        <w:rPr>
          <w:rFonts w:cs="Times New Roman" w:hAnsi="Times New Roman" w:ascii="Times New Roman"/>
          <w:bCs/>
        </w:rPr>
        <w:t xml:space="preserve">užnik obavljao je djelatnost </w:t>
      </w:r>
      <w:r w:rsidR="00724B1B" w:rsidRPr="00C638B4">
        <w:rPr>
          <w:rFonts w:cs="Times New Roman" w:hAnsi="Times New Roman" w:ascii="Times New Roman"/>
        </w:rPr>
        <w:t xml:space="preserve"> </w:t>
      </w:r>
      <w:r w:rsidR="00980C34">
        <w:rPr>
          <w:rFonts w:cs="Times New Roman" w:hAnsi="Times New Roman" w:ascii="Times New Roman"/>
        </w:rPr>
        <w:t>trgovine motornim vozilima, kao i održavanjem i popravka ma motornih vozila.</w:t>
      </w:r>
      <w:r w:rsidR="002D333B" w:rsidRPr="00C638B4">
        <w:rPr>
          <w:rFonts w:cs="Times New Roman" w:hAnsi="Times New Roman" w:ascii="Times New Roman"/>
          <w:bCs/>
        </w:rPr>
        <w:t xml:space="preserve"> </w:t>
      </w:r>
    </w:p>
    <w:p w:rsidRDefault="002D333B" w:rsidP="002D333B" w:rsidR="002D333B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</w:p>
    <w:p w:rsidRDefault="002D333B" w:rsidP="00AE1CC2" w:rsidR="00AE1CC2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  <w:r w:rsidRPr="00C638B4">
        <w:rPr>
          <w:rFonts w:cs="Times New Roman" w:hAnsi="Times New Roman" w:ascii="Times New Roman"/>
          <w:bCs/>
        </w:rPr>
        <w:t>Društvo je zapalo u poslovne teškoće iz razloga:</w:t>
      </w:r>
    </w:p>
    <w:p w:rsidRDefault="00EB30F6" w:rsidP="002D333B" w:rsidR="00EB30F6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</w:p>
    <w:p w:rsidRDefault="00980C34" w:rsidP="002D333B" w:rsidR="00AE1CC2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gubitak poslova zbog smrti osnivača i vlasnika društva</w:t>
      </w:r>
    </w:p>
    <w:p w:rsidRDefault="00AE1CC2" w:rsidP="00AE1CC2" w:rsidR="00AE1CC2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EB30F6" w:rsidP="002D333B" w:rsidR="002D333B" w:rsidRPr="00C638B4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 w:rsidRPr="00C638B4">
        <w:rPr>
          <w:rFonts w:cs="Times New Roman" w:hAnsi="Times New Roman" w:ascii="Times New Roman"/>
          <w:bCs/>
        </w:rPr>
        <w:t xml:space="preserve">usporene </w:t>
      </w:r>
      <w:r w:rsidR="002D333B" w:rsidRPr="00C638B4">
        <w:rPr>
          <w:rFonts w:cs="Times New Roman" w:hAnsi="Times New Roman" w:ascii="Times New Roman"/>
          <w:bCs/>
        </w:rPr>
        <w:t xml:space="preserve">naplate potraživanja za </w:t>
      </w:r>
      <w:r w:rsidR="00326FCB">
        <w:rPr>
          <w:rFonts w:cs="Times New Roman" w:hAnsi="Times New Roman" w:ascii="Times New Roman"/>
          <w:bCs/>
        </w:rPr>
        <w:t xml:space="preserve">već </w:t>
      </w:r>
      <w:r w:rsidR="00AE1CC2">
        <w:rPr>
          <w:rFonts w:cs="Times New Roman" w:hAnsi="Times New Roman" w:ascii="Times New Roman"/>
          <w:bCs/>
        </w:rPr>
        <w:t>izvršene usluge</w:t>
      </w:r>
    </w:p>
    <w:p w:rsidRDefault="002D333B" w:rsidP="002D333B" w:rsidR="002D333B" w:rsidRPr="00C638B4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7E66D4" w:rsidP="002D333B" w:rsidR="002D333B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povećanj</w:t>
      </w:r>
      <w:r w:rsidR="00980C34">
        <w:rPr>
          <w:rFonts w:cs="Times New Roman" w:hAnsi="Times New Roman" w:ascii="Times New Roman"/>
          <w:bCs/>
        </w:rPr>
        <w:t>a zaduženosti i nemogućnost izvršenja obveza.</w:t>
      </w:r>
    </w:p>
    <w:p w:rsidRDefault="00AE1CC2" w:rsidP="00AE1CC2" w:rsidR="00AE1CC2">
      <w:pPr>
        <w:pStyle w:val="Odlomakpopisa"/>
        <w:rPr>
          <w:bCs/>
        </w:rPr>
      </w:pPr>
    </w:p>
    <w:p w:rsidRDefault="00AE1CC2" w:rsidP="00AE1CC2" w:rsidR="00AE1CC2" w:rsidRPr="00C638B4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2D333B" w:rsidP="002D333B" w:rsidR="002D333B" w:rsidRPr="00C638B4">
      <w:pPr>
        <w:pStyle w:val="Odlomakpopisa"/>
        <w:rPr>
          <w:bCs/>
        </w:rPr>
      </w:pPr>
    </w:p>
    <w:p w:rsidRDefault="002D333B" w:rsidP="002D333B" w:rsidR="002D333B" w:rsidRPr="00C638B4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2D333B" w:rsidP="00AE1CC2" w:rsidR="00EC6EEE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 xml:space="preserve">Poslovanje kod predloženog dužnika potpuno je prestalo u </w:t>
      </w:r>
      <w:r w:rsidR="00AA7E7F">
        <w:rPr>
          <w:rFonts w:cs="Times New Roman" w:hAnsi="Times New Roman" w:ascii="Times New Roman"/>
          <w:b/>
          <w:bCs/>
        </w:rPr>
        <w:t>2014</w:t>
      </w:r>
      <w:r w:rsidR="00AE1CC2">
        <w:rPr>
          <w:rFonts w:cs="Times New Roman" w:hAnsi="Times New Roman" w:ascii="Times New Roman"/>
          <w:b/>
          <w:bCs/>
        </w:rPr>
        <w:t>. godini.</w:t>
      </w:r>
    </w:p>
    <w:p w:rsidRDefault="00AE1CC2" w:rsidP="00AE1CC2" w:rsidR="00AE1CC2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AE1CC2" w:rsidP="00AE1CC2" w:rsidR="00AE1CC2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053067" w:rsidP="00053067" w:rsidR="00053067" w:rsidRPr="00C638B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PODUZETE RADNJE</w:t>
      </w:r>
    </w:p>
    <w:p w:rsidRDefault="00053067" w:rsidP="00053067" w:rsidR="00053067" w:rsidRPr="00C638B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053067" w:rsidP="00391B77" w:rsidR="00053067">
      <w:pPr>
        <w:ind w:firstLine="720"/>
        <w:jc w:val="both"/>
      </w:pPr>
      <w:r w:rsidRPr="00C638B4">
        <w:t xml:space="preserve">O poslovanju predloženog dužnika </w:t>
      </w:r>
      <w:r w:rsidR="00AA7E7F">
        <w:t>surađivao</w:t>
      </w:r>
      <w:r w:rsidRPr="00C638B4">
        <w:t xml:space="preserve"> sam s </w:t>
      </w:r>
      <w:r>
        <w:t>odgovornim osobama</w:t>
      </w:r>
      <w:r w:rsidRPr="00C638B4">
        <w:t xml:space="preserve"> društva </w:t>
      </w:r>
      <w:r w:rsidR="00AA7E7F">
        <w:t>Stjepanom Štuglin.</w:t>
      </w:r>
      <w:r w:rsidRPr="00C638B4">
        <w:t xml:space="preserve"> </w:t>
      </w:r>
    </w:p>
    <w:p w:rsidRDefault="00053067" w:rsidP="00053067" w:rsidR="00053067" w:rsidRPr="00C638B4">
      <w:pPr>
        <w:ind w:firstLine="720"/>
        <w:jc w:val="both"/>
      </w:pPr>
    </w:p>
    <w:p w:rsidRDefault="00053067" w:rsidP="00053067" w:rsidR="00053067" w:rsidRPr="00C638B4">
      <w:pPr>
        <w:ind w:firstLine="720"/>
        <w:jc w:val="both"/>
      </w:pPr>
      <w:r>
        <w:t>Odgovorna osoba</w:t>
      </w:r>
      <w:r w:rsidRPr="00C638B4">
        <w:t xml:space="preserve"> društva predloženog dužnika dostavi</w:t>
      </w:r>
      <w:r>
        <w:t>o</w:t>
      </w:r>
      <w:r w:rsidRPr="00C638B4">
        <w:t xml:space="preserve"> </w:t>
      </w:r>
      <w:r>
        <w:t>je</w:t>
      </w:r>
      <w:r w:rsidRPr="00C638B4">
        <w:t xml:space="preserve"> Bruto b</w:t>
      </w:r>
      <w:r>
        <w:t xml:space="preserve">ilancu društva, popis imovine, </w:t>
      </w:r>
      <w:r w:rsidRPr="00C638B4">
        <w:t>te izjavu o poslovanju i razlozima zbog kojih je došlo do trenutnog stanja društva.</w:t>
      </w:r>
    </w:p>
    <w:p w:rsidRDefault="00053067" w:rsidP="00053067" w:rsidR="00053067" w:rsidRPr="00C638B4">
      <w:pPr>
        <w:ind w:firstLine="720"/>
        <w:jc w:val="both"/>
      </w:pPr>
    </w:p>
    <w:p w:rsidRDefault="00053067" w:rsidP="00053067" w:rsidR="00053067" w:rsidRPr="00C638B4">
      <w:pPr>
        <w:ind w:firstLine="720"/>
        <w:jc w:val="both"/>
      </w:pPr>
      <w:r w:rsidRPr="00C638B4">
        <w:t xml:space="preserve">Provjereno je stanje u upisnicima MUP-a, kod nadležnog </w:t>
      </w:r>
      <w:r>
        <w:t>Općinskog suda u Za</w:t>
      </w:r>
      <w:r w:rsidR="00D112DF">
        <w:t>grebu</w:t>
      </w:r>
      <w:r>
        <w:t>, Zemljišno knjižni odjel Za</w:t>
      </w:r>
      <w:r w:rsidR="00D112DF">
        <w:t>greb</w:t>
      </w:r>
      <w:r w:rsidRPr="00C638B4">
        <w:t xml:space="preserve"> i HZMO-a.</w:t>
      </w:r>
    </w:p>
    <w:p w:rsidRDefault="00053067" w:rsidP="00053067" w:rsidR="00053067" w:rsidRPr="00C638B4">
      <w:pPr>
        <w:rPr>
          <w:bCs/>
        </w:rPr>
      </w:pPr>
    </w:p>
    <w:p w:rsidRDefault="00E321F1" w:rsidP="002D333B" w:rsidR="00E321F1" w:rsidRPr="00C638B4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</w:p>
    <w:p w:rsidRDefault="002D333B" w:rsidP="002D333B" w:rsidR="002D333B" w:rsidRPr="00C638B4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POSLOVNE KNJIGE I DOKUMENTACIJA</w:t>
      </w:r>
    </w:p>
    <w:p w:rsidRDefault="002D333B" w:rsidP="002D333B" w:rsidR="002D333B" w:rsidRPr="00C638B4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2D333B" w:rsidP="002D333B" w:rsidR="002D333B" w:rsidRP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</w:r>
      <w:r w:rsidR="00053309" w:rsidRPr="00A37CE0">
        <w:rPr>
          <w:rFonts w:cs="Times New Roman" w:hAnsi="Times New Roman" w:ascii="Times New Roman"/>
        </w:rPr>
        <w:t xml:space="preserve">Direktor društva </w:t>
      </w:r>
      <w:r w:rsidR="00AA7E7F">
        <w:rPr>
          <w:rFonts w:cs="Times New Roman" w:hAnsi="Times New Roman" w:ascii="Times New Roman"/>
        </w:rPr>
        <w:t>Stjepan Štuglin</w:t>
      </w:r>
      <w:r w:rsidR="00E321F1" w:rsidRPr="00A37CE0">
        <w:rPr>
          <w:rFonts w:cs="Times New Roman" w:hAnsi="Times New Roman" w:ascii="Times New Roman"/>
        </w:rPr>
        <w:t xml:space="preserve"> </w:t>
      </w:r>
      <w:r w:rsidR="00053309" w:rsidRPr="00A37CE0">
        <w:rPr>
          <w:rFonts w:cs="Times New Roman" w:hAnsi="Times New Roman" w:ascii="Times New Roman"/>
        </w:rPr>
        <w:t>dostavio je bruto bilancu društva</w:t>
      </w:r>
      <w:r w:rsidRPr="00A37CE0">
        <w:rPr>
          <w:rFonts w:cs="Times New Roman" w:hAnsi="Times New Roman" w:ascii="Times New Roman"/>
        </w:rPr>
        <w:t xml:space="preserve">, te </w:t>
      </w:r>
      <w:r w:rsidR="0044466D" w:rsidRPr="00A37CE0">
        <w:rPr>
          <w:rFonts w:cs="Times New Roman" w:hAnsi="Times New Roman" w:ascii="Times New Roman"/>
        </w:rPr>
        <w:t xml:space="preserve">ostalu dokumentaciju </w:t>
      </w:r>
      <w:r w:rsidRPr="00A37CE0">
        <w:rPr>
          <w:rFonts w:cs="Times New Roman" w:hAnsi="Times New Roman" w:ascii="Times New Roman"/>
        </w:rPr>
        <w:t xml:space="preserve"> na temelju </w:t>
      </w:r>
      <w:r w:rsidR="0044466D" w:rsidRPr="00A37CE0">
        <w:rPr>
          <w:rFonts w:cs="Times New Roman" w:hAnsi="Times New Roman" w:ascii="Times New Roman"/>
        </w:rPr>
        <w:t xml:space="preserve">koje je </w:t>
      </w:r>
      <w:r w:rsidRPr="00A37CE0">
        <w:rPr>
          <w:rFonts w:cs="Times New Roman" w:hAnsi="Times New Roman" w:ascii="Times New Roman"/>
        </w:rPr>
        <w:t xml:space="preserve"> bilo moguće utvrditi </w:t>
      </w:r>
      <w:r w:rsidR="00053309" w:rsidRPr="00A37CE0">
        <w:rPr>
          <w:rFonts w:cs="Times New Roman" w:hAnsi="Times New Roman" w:ascii="Times New Roman"/>
        </w:rPr>
        <w:t xml:space="preserve">financijsko </w:t>
      </w:r>
      <w:r w:rsidRPr="00A37CE0">
        <w:rPr>
          <w:rFonts w:cs="Times New Roman" w:hAnsi="Times New Roman" w:ascii="Times New Roman"/>
        </w:rPr>
        <w:t xml:space="preserve">stanje Društva. </w:t>
      </w:r>
    </w:p>
    <w:p w:rsidRDefault="00053309" w:rsidP="002D333B" w:rsidR="00053309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</w:p>
    <w:p w:rsidRDefault="002D333B" w:rsidP="002D333B" w:rsidR="002D333B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Za 201</w:t>
      </w:r>
      <w:r w:rsidR="00AA7E7F">
        <w:rPr>
          <w:rFonts w:cs="Times New Roman" w:hAnsi="Times New Roman" w:ascii="Times New Roman"/>
        </w:rPr>
        <w:t>4</w:t>
      </w:r>
      <w:r w:rsidRPr="00C638B4">
        <w:rPr>
          <w:rFonts w:cs="Times New Roman" w:hAnsi="Times New Roman" w:ascii="Times New Roman"/>
        </w:rPr>
        <w:t xml:space="preserve">. godinu predan je </w:t>
      </w:r>
      <w:r w:rsidR="00AA7E7F">
        <w:rPr>
          <w:rFonts w:cs="Times New Roman" w:hAnsi="Times New Roman" w:ascii="Times New Roman"/>
        </w:rPr>
        <w:t xml:space="preserve">zadnji </w:t>
      </w:r>
      <w:r w:rsidR="003A698F">
        <w:rPr>
          <w:rFonts w:cs="Times New Roman" w:hAnsi="Times New Roman" w:ascii="Times New Roman"/>
        </w:rPr>
        <w:t>godišnji financijski izvještaj</w:t>
      </w:r>
    </w:p>
    <w:p w:rsidRDefault="00A37CE0" w:rsidP="002D333B" w:rsid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6590"/>
        <w:gridCol w:w="236"/>
        <w:gridCol w:w="1257"/>
        <w:gridCol w:w="222"/>
      </w:tblGrid>
      <w:tr w:rsidTr="00A55C36" w:rsidR="00A37CE0" w:rsidRPr="00473C2B">
        <w:trPr>
          <w:trHeight w:val="288"/>
        </w:trPr>
        <w:tc>
          <w:tcPr>
            <w:tcW w:type="dxa" w:w="65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D112DF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BILANCA - STANJE IMOVINE I OBVEZA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 dan </w:t>
            </w:r>
            <w:r w:rsidR="00D112DF">
              <w:rPr>
                <w:rFonts w:hAnsi="Calibri" w:ascii="Calibri"/>
                <w:color w:val="000000"/>
                <w:sz w:val="22"/>
                <w:szCs w:val="22"/>
              </w:rPr>
              <w:t>31</w:t>
            </w:r>
            <w:r w:rsidR="00A55C36"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r w:rsidR="00D112DF">
              <w:rPr>
                <w:rFonts w:hAnsi="Calibri" w:ascii="Calibri"/>
                <w:color w:val="000000"/>
                <w:sz w:val="22"/>
                <w:szCs w:val="22"/>
              </w:rPr>
              <w:t>prosinca 2014</w:t>
            </w:r>
            <w:r w:rsidR="00A55C36">
              <w:rPr>
                <w:rFonts w:hAnsi="Calibri" w:ascii="Calibri"/>
                <w:color w:val="000000"/>
                <w:sz w:val="22"/>
                <w:szCs w:val="22"/>
              </w:rPr>
              <w:t>. godine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13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AKTIVA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DUGOTRAJNA IMOVINA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5C36" w:rsidP="00186C6A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KRATKOTRAJNA IMOVINA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3.849.219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UKUPNO AKTIVA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3.849.219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PASIVA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KAPITAL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-7.780.632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DUGOROČNE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50782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3. KRATKOROČNE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11.629.851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86C6A" w:rsidP="00C076A6" w:rsidR="00A37CE0" w:rsidRPr="00473C2B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 3.849.219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RAČUN DOBITI I GUBITKA - BILANCA USPJEHA POSLOVANJA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za period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D112DF" w:rsidR="00A37CE0" w:rsidRPr="00473C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</w:t>
            </w:r>
            <w:r w:rsidR="00D112DF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</w:t>
            </w:r>
            <w:r w:rsidR="00D112DF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.201</w:t>
            </w:r>
            <w:r w:rsidR="00D112D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 do 31.12.201</w:t>
            </w:r>
            <w:r w:rsidR="00D112D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 godine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UKUPNI PRIHODI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391.772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UKUPNI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658.042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DOBIT/ - GUBITAK RAZDOBLJA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86C6A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-266.270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A37CE0" w:rsidP="002D333B" w:rsid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326FCB" w:rsidP="002D333B" w:rsidR="00326FCB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250782" w:rsidP="00250782" w:rsidR="00250782" w:rsidRPr="00E167B6">
      <w:pPr>
        <w:rPr>
          <w:rFonts w:cs="Arial" w:hAnsi="Arial" w:ascii="Arial"/>
          <w:b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b/>
          <w:lang w:eastAsia="en-US"/>
        </w:rPr>
      </w:pPr>
      <w:r>
        <w:rPr>
          <w:rFonts w:cs="Arial"/>
          <w:b/>
          <w:lang w:eastAsia="en-US"/>
        </w:rPr>
        <w:t>III.</w:t>
      </w:r>
      <w:r w:rsidRPr="00B87AF3">
        <w:rPr>
          <w:rFonts w:cs="Arial"/>
          <w:b/>
          <w:lang w:eastAsia="en-US"/>
        </w:rPr>
        <w:tab/>
        <w:t>TIJEK STEČAJNOG POSTUPKA</w:t>
      </w:r>
    </w:p>
    <w:p w:rsidRDefault="00250782" w:rsidP="00250782" w:rsidR="00250782" w:rsidRPr="00B87AF3">
      <w:pPr>
        <w:jc w:val="both"/>
        <w:rPr>
          <w:rFonts w:cs="Arial"/>
          <w:b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>U razdoblju od otvaranja stečajnog postupka  do održavanja ovog ročišta, po uvođenju u dužnost od strane Stečajnog suca, obavio sam sljedeće radnje: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7"/>
        </w:num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 xml:space="preserve">Izrađen je novi pečat stečajnog dužnika. Od bivših ovlaštenih osoba stečajnog dužnika </w:t>
      </w:r>
      <w:r>
        <w:rPr>
          <w:rFonts w:cs="Arial"/>
          <w:lang w:eastAsia="en-US"/>
        </w:rPr>
        <w:t xml:space="preserve"> </w:t>
      </w:r>
    </w:p>
    <w:p w:rsidRDefault="00250782" w:rsidP="00250782" w:rsidR="00250782">
      <w:pPr>
        <w:ind w:left="360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      </w:t>
      </w:r>
      <w:r w:rsidRPr="00B87AF3">
        <w:rPr>
          <w:rFonts w:cs="Arial"/>
          <w:lang w:eastAsia="en-US"/>
        </w:rPr>
        <w:t>preuzeta su dva stara pečata, te su isti arhivirani.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lang w:eastAsia="en-US"/>
        </w:rPr>
      </w:pPr>
      <w:r w:rsidRPr="00EF4FCE">
        <w:rPr>
          <w:lang w:eastAsia="en-US"/>
        </w:rPr>
        <w:t>Pri Državnom zavodu za statistiku izvršena je registracija promjene tvrtke društva</w:t>
      </w:r>
    </w:p>
    <w:p w:rsidRDefault="00250782" w:rsidP="00250782" w:rsidR="00250782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</w:t>
      </w:r>
      <w:r w:rsidRPr="00EF4FCE">
        <w:rPr>
          <w:lang w:eastAsia="en-US"/>
        </w:rPr>
        <w:t xml:space="preserve"> </w:t>
      </w:r>
      <w:r>
        <w:rPr>
          <w:lang w:eastAsia="en-US"/>
        </w:rPr>
        <w:t xml:space="preserve">  </w:t>
      </w:r>
      <w:r w:rsidRPr="00EF4FCE">
        <w:rPr>
          <w:lang w:eastAsia="en-US"/>
        </w:rPr>
        <w:t>stečajnog dužnika.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 w:rsidRPr="00424211">
      <w:pPr>
        <w:numPr>
          <w:ilvl w:val="0"/>
          <w:numId w:val="26"/>
        </w:numPr>
        <w:jc w:val="both"/>
        <w:rPr>
          <w:rFonts w:cs="Arial"/>
          <w:b/>
          <w:lang w:eastAsia="en-US"/>
        </w:rPr>
      </w:pPr>
      <w:r w:rsidRPr="00B87AF3">
        <w:rPr>
          <w:rFonts w:cs="Arial"/>
          <w:lang w:eastAsia="en-US"/>
        </w:rPr>
        <w:t xml:space="preserve">Otvoren je novi žiro račun stečajnog dužnika kod </w:t>
      </w:r>
      <w:r w:rsidR="00C076A6">
        <w:rPr>
          <w:rFonts w:cs="Arial"/>
          <w:lang w:eastAsia="en-US"/>
        </w:rPr>
        <w:t>Privredne</w:t>
      </w:r>
      <w:r w:rsidRPr="00B87AF3">
        <w:rPr>
          <w:rFonts w:cs="Arial"/>
          <w:b/>
          <w:lang w:eastAsia="en-US"/>
        </w:rPr>
        <w:t xml:space="preserve"> </w:t>
      </w:r>
      <w:r w:rsidRPr="00E401C9">
        <w:rPr>
          <w:rFonts w:cs="Arial"/>
          <w:lang w:eastAsia="en-US"/>
        </w:rPr>
        <w:t xml:space="preserve">banke </w:t>
      </w:r>
      <w:r w:rsidR="00C076A6">
        <w:rPr>
          <w:rFonts w:cs="Arial"/>
          <w:lang w:eastAsia="en-US"/>
        </w:rPr>
        <w:t>Zagreb</w:t>
      </w:r>
      <w:r w:rsidR="00E14303">
        <w:rPr>
          <w:rFonts w:cs="Arial"/>
          <w:lang w:eastAsia="en-US"/>
        </w:rPr>
        <w:t xml:space="preserve"> d.d.,</w:t>
      </w:r>
      <w:r w:rsidRPr="00E401C9">
        <w:rPr>
          <w:rFonts w:cs="Arial"/>
          <w:lang w:eastAsia="en-US"/>
        </w:rPr>
        <w:t xml:space="preserve"> </w:t>
      </w:r>
    </w:p>
    <w:p w:rsidRDefault="00250782" w:rsidP="00250782" w:rsidR="00250782" w:rsidRPr="00B87AF3">
      <w:pPr>
        <w:ind w:left="720"/>
        <w:jc w:val="both"/>
        <w:rPr>
          <w:rFonts w:cs="Arial"/>
          <w:b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>Sa</w:t>
      </w:r>
      <w:r>
        <w:rPr>
          <w:rFonts w:cs="Arial"/>
          <w:lang w:eastAsia="en-US"/>
        </w:rPr>
        <w:t>stavlj</w:t>
      </w:r>
      <w:r w:rsidRPr="00B87AF3">
        <w:rPr>
          <w:rFonts w:cs="Arial"/>
          <w:lang w:eastAsia="en-US"/>
        </w:rPr>
        <w:t xml:space="preserve">en je </w:t>
      </w:r>
      <w:r>
        <w:rPr>
          <w:rFonts w:cs="Arial"/>
          <w:lang w:eastAsia="en-US"/>
        </w:rPr>
        <w:t>P</w:t>
      </w:r>
      <w:r w:rsidRPr="00B87AF3">
        <w:rPr>
          <w:rFonts w:cs="Arial"/>
          <w:lang w:eastAsia="en-US"/>
        </w:rPr>
        <w:t xml:space="preserve">opis </w:t>
      </w:r>
      <w:r>
        <w:rPr>
          <w:rFonts w:cs="Arial"/>
          <w:lang w:eastAsia="en-US"/>
        </w:rPr>
        <w:t>predmeta stečajne mase (sukladno čl.221 SZ)</w:t>
      </w:r>
      <w:r w:rsidRPr="00B87AF3">
        <w:rPr>
          <w:rFonts w:cs="Arial"/>
          <w:lang w:eastAsia="en-US"/>
        </w:rPr>
        <w:t>.</w:t>
      </w:r>
      <w:r>
        <w:rPr>
          <w:rFonts w:cs="Arial"/>
          <w:lang w:eastAsia="en-US"/>
        </w:rPr>
        <w:t>,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Sastavljen je Popis vjerovnika (sukladno čl.222.SZ)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Sastavljen je Pregled imovine i obveza (sukladno čl.223 SZ)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 w:rsidRPr="00D06F93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Za bivše zaposlenike stečajnog dužnika nije sastavljen Popis tražbina .</w:t>
      </w:r>
      <w:r w:rsidR="00D7219A">
        <w:rPr>
          <w:rFonts w:cs="Arial"/>
          <w:lang w:eastAsia="en-US"/>
        </w:rPr>
        <w:t xml:space="preserve">Uvidom u </w:t>
      </w:r>
      <w:r>
        <w:rPr>
          <w:rFonts w:cs="Arial"/>
          <w:lang w:eastAsia="en-US"/>
        </w:rPr>
        <w:t>poslovn</w:t>
      </w:r>
      <w:r w:rsidR="00D7219A">
        <w:rPr>
          <w:rFonts w:cs="Arial"/>
          <w:lang w:eastAsia="en-US"/>
        </w:rPr>
        <w:t>u</w:t>
      </w:r>
      <w:r>
        <w:rPr>
          <w:rFonts w:cs="Arial"/>
          <w:lang w:eastAsia="en-US"/>
        </w:rPr>
        <w:t xml:space="preserve"> dokumentacija nije </w:t>
      </w:r>
      <w:r w:rsidR="00D7219A">
        <w:rPr>
          <w:rFonts w:cs="Arial"/>
          <w:lang w:eastAsia="en-US"/>
        </w:rPr>
        <w:t>utvrđena nepodmirena obveza prema ranijim zaposlenicima.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 w:rsidRPr="00B80C39">
      <w:pPr>
        <w:numPr>
          <w:ilvl w:val="0"/>
          <w:numId w:val="26"/>
        </w:numPr>
        <w:jc w:val="both"/>
        <w:rPr>
          <w:rFonts w:cs="Arial"/>
          <w:lang w:eastAsia="en-US"/>
        </w:rPr>
      </w:pPr>
      <w:r w:rsidRPr="00B80C39">
        <w:rPr>
          <w:rFonts w:cs="Arial"/>
          <w:lang w:eastAsia="en-US"/>
        </w:rPr>
        <w:t xml:space="preserve"> Izvršene su i sve druge potrebne radnje u tijeku stečajnog postupka.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250782" w:rsidP="002D333B" w:rsidR="00250782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 </w:t>
      </w: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ZAPOSLENICI</w:t>
      </w: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</w:p>
    <w:p w:rsidRDefault="00053309" w:rsidP="002D333B" w:rsidR="002D333B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  <w:b/>
        </w:rPr>
        <w:t>S</w:t>
      </w:r>
      <w:r w:rsidR="002D333B" w:rsidRPr="00C638B4">
        <w:rPr>
          <w:rFonts w:cs="Times New Roman" w:hAnsi="Times New Roman" w:ascii="Times New Roman"/>
          <w:b/>
        </w:rPr>
        <w:t>vi su radnici uredno odjavljeni</w:t>
      </w:r>
      <w:r w:rsidR="002D333B" w:rsidRPr="00C638B4">
        <w:rPr>
          <w:rFonts w:cs="Times New Roman" w:hAnsi="Times New Roman" w:ascii="Times New Roman"/>
        </w:rPr>
        <w:t xml:space="preserve">. </w:t>
      </w:r>
    </w:p>
    <w:p w:rsidRDefault="002D333B" w:rsidP="002D333B" w:rsidR="002D333B">
      <w:pPr>
        <w:pStyle w:val="Uvuenotijeloteksta"/>
        <w:ind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Prema </w:t>
      </w:r>
      <w:r w:rsidR="0044466D">
        <w:rPr>
          <w:rFonts w:cs="Times New Roman" w:hAnsi="Times New Roman" w:ascii="Times New Roman"/>
        </w:rPr>
        <w:t xml:space="preserve">dostupnoj dokumentaciji, </w:t>
      </w:r>
      <w:r w:rsidRPr="00C638B4">
        <w:rPr>
          <w:rFonts w:cs="Times New Roman" w:hAnsi="Times New Roman" w:ascii="Times New Roman"/>
        </w:rPr>
        <w:t xml:space="preserve">bivšim zaposlenicima </w:t>
      </w:r>
      <w:r w:rsidRPr="00C638B4">
        <w:rPr>
          <w:rFonts w:cs="Times New Roman" w:hAnsi="Times New Roman" w:ascii="Times New Roman"/>
          <w:b/>
        </w:rPr>
        <w:t>obveze s osnova plaće su u cijelosti izmirene</w:t>
      </w:r>
      <w:r w:rsidRPr="00C638B4">
        <w:rPr>
          <w:rFonts w:cs="Times New Roman" w:hAnsi="Times New Roman" w:ascii="Times New Roman"/>
        </w:rPr>
        <w:t xml:space="preserve">. </w:t>
      </w:r>
    </w:p>
    <w:p w:rsidRDefault="00326FCB" w:rsidP="002D333B" w:rsidR="00326FCB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326FCB" w:rsidP="002D333B" w:rsidR="00326FCB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 xml:space="preserve">AKTIVNI SUDSKI PREDMETI </w:t>
      </w: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:rsidRDefault="002D333B" w:rsidP="002D333B" w:rsidR="002D333B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Predloženi dužnik </w:t>
      </w:r>
      <w:r w:rsidR="00AE7CA0">
        <w:rPr>
          <w:rFonts w:cs="Times New Roman" w:hAnsi="Times New Roman" w:ascii="Times New Roman"/>
        </w:rPr>
        <w:t>ne</w:t>
      </w:r>
      <w:r w:rsidR="00E321F1">
        <w:rPr>
          <w:rFonts w:cs="Times New Roman" w:hAnsi="Times New Roman" w:ascii="Times New Roman"/>
        </w:rPr>
        <w:t xml:space="preserve">ma </w:t>
      </w:r>
      <w:r w:rsidRPr="00C638B4">
        <w:rPr>
          <w:rFonts w:cs="Times New Roman" w:hAnsi="Times New Roman" w:ascii="Times New Roman"/>
        </w:rPr>
        <w:t>aktivnih sudskih predmeta</w:t>
      </w:r>
      <w:r w:rsidR="00AE7CA0">
        <w:rPr>
          <w:rFonts w:cs="Times New Roman" w:hAnsi="Times New Roman" w:ascii="Times New Roman"/>
        </w:rPr>
        <w:t>.</w:t>
      </w:r>
      <w:r w:rsidRPr="00C638B4">
        <w:rPr>
          <w:rFonts w:cs="Times New Roman" w:hAnsi="Times New Roman" w:ascii="Times New Roman"/>
        </w:rPr>
        <w:t xml:space="preserve"> </w:t>
      </w:r>
    </w:p>
    <w:p w:rsidRDefault="00326FCB" w:rsidP="002D333B" w:rsidR="00326FC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326FCB" w:rsidP="002D333B" w:rsidR="00326FC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30850" w:rsidP="002D333B" w:rsidR="00030850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30850" w:rsidP="002D333B" w:rsidR="00030850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Naslov2"/>
        <w:jc w:val="both"/>
        <w:rPr>
          <w:rFonts w:cs="Times New Roman" w:hAnsi="Times New Roman" w:ascii="Times New Roman"/>
          <w:sz w:val="24"/>
        </w:rPr>
      </w:pPr>
      <w:r w:rsidRPr="00C638B4">
        <w:rPr>
          <w:rFonts w:cs="Times New Roman" w:hAnsi="Times New Roman" w:ascii="Times New Roman"/>
          <w:sz w:val="24"/>
        </w:rPr>
        <w:t>IMOVINA STEČAJNOG DUŽNIKA</w:t>
      </w:r>
    </w:p>
    <w:p w:rsidRDefault="002D333B" w:rsidP="002D333B" w:rsidR="002D333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D57968" w:rsidP="00D57968" w:rsidR="00C638B4" w:rsidRPr="00C638B4">
      <w:pPr>
        <w:jc w:val="both"/>
      </w:pPr>
      <w:r>
        <w:t>U</w:t>
      </w:r>
      <w:r w:rsidR="00C638B4" w:rsidRPr="00C638B4">
        <w:t>vidom u poslovne knjige i poslovnu dokumentaciju dužnika utvrdio sam slijedeću imovinu:</w:t>
      </w:r>
    </w:p>
    <w:p w:rsidRDefault="00C638B4" w:rsidP="00C638B4" w:rsidR="00C638B4">
      <w:pPr>
        <w:ind w:left="851"/>
        <w:jc w:val="both"/>
      </w:pPr>
    </w:p>
    <w:p w:rsidRDefault="00030850" w:rsidP="00C638B4" w:rsidR="00030850">
      <w:pPr>
        <w:ind w:left="851"/>
        <w:jc w:val="both"/>
      </w:pPr>
    </w:p>
    <w:p w:rsidRDefault="00030850" w:rsidP="00C638B4" w:rsidR="00030850" w:rsidRPr="00C638B4">
      <w:pPr>
        <w:ind w:left="851"/>
        <w:jc w:val="both"/>
      </w:pPr>
    </w:p>
    <w:p w:rsidRDefault="00326FCB" w:rsidP="00AE7CA0" w:rsidR="00264633" w:rsidRPr="00524A35">
      <w:pPr>
        <w:numPr>
          <w:ilvl w:val="0"/>
          <w:numId w:val="25"/>
        </w:numPr>
        <w:jc w:val="both"/>
      </w:pPr>
      <w:r w:rsidRPr="00326FCB">
        <w:rPr>
          <w:b/>
        </w:rPr>
        <w:t>NEKRETNINE</w:t>
      </w:r>
      <w:r w:rsidR="00AE7CA0">
        <w:rPr>
          <w:b/>
        </w:rPr>
        <w:t>: NEMA</w:t>
      </w:r>
    </w:p>
    <w:p w:rsidRDefault="00524A35" w:rsidP="00524A35" w:rsidR="00524A35" w:rsidRPr="001C7B43">
      <w:pPr>
        <w:ind w:left="1406"/>
        <w:jc w:val="both"/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>
      <w:pPr>
        <w:jc w:val="both"/>
        <w:rPr>
          <w:b/>
        </w:rPr>
      </w:pPr>
    </w:p>
    <w:p w:rsidRDefault="001C7B43" w:rsidP="001C7B43" w:rsidR="001C7B43" w:rsidRPr="00AE7CA0">
      <w:pPr>
        <w:jc w:val="both"/>
      </w:pPr>
    </w:p>
    <w:p w:rsidRDefault="00AE7CA0" w:rsidP="00AE7CA0" w:rsidR="00AE7CA0">
      <w:pPr>
        <w:ind w:left="1406"/>
        <w:jc w:val="both"/>
      </w:pPr>
    </w:p>
    <w:p w:rsidRDefault="00326FCB" w:rsidP="00264633" w:rsidR="00264633" w:rsidRPr="00EF39F8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POKRETNINE</w:t>
      </w:r>
      <w:r w:rsidR="00264633">
        <w:rPr>
          <w:b/>
        </w:rPr>
        <w:t xml:space="preserve"> </w:t>
      </w:r>
    </w:p>
    <w:p w:rsidRDefault="00E94588" w:rsidP="00186C6A" w:rsidR="00E94588">
      <w:pPr>
        <w:pStyle w:val="Odlomakpopisa"/>
        <w:ind w:left="0"/>
        <w:rPr>
          <w:b/>
        </w:rPr>
      </w:pPr>
    </w:p>
    <w:p w:rsidRDefault="00E94588" w:rsidP="00E94588" w:rsidR="00E94588">
      <w:pPr>
        <w:spacing w:lineRule="auto" w:line="360"/>
        <w:ind w:firstLine="360"/>
        <w:jc w:val="both"/>
      </w:pPr>
      <w:r>
        <w:t xml:space="preserve">Prema zadnjim dostupnim podacima </w:t>
      </w:r>
      <w:r w:rsidR="00186C6A">
        <w:t>i popisu imovine dužnik raspolaže sa slijedećom materijalnom imovinom: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417BEF" w:rsidR="001C7B43" w:rsidRPr="00AF588F">
        <w:trPr>
          <w:trHeight w:val="540"/>
        </w:trPr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 w:rsidRPr="00AF588F">
              <w:rPr>
                <w:color w:val="000000"/>
              </w:rPr>
              <w:t>OPIS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 w:rsidRPr="00AF588F">
              <w:rPr>
                <w:color w:val="000000"/>
              </w:rPr>
              <w:t>Količina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 w:rsidRPr="00AF588F">
              <w:rPr>
                <w:color w:val="000000"/>
              </w:rPr>
              <w:t>Vrijednost u HRK</w:t>
            </w:r>
          </w:p>
        </w:tc>
      </w:tr>
      <w:tr w:rsidTr="00417BEF" w:rsidR="001C7B43" w:rsidRPr="00AF588F">
        <w:trPr>
          <w:trHeight w:val="1260"/>
        </w:trPr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7B43" w:rsidP="00417BEF" w:rsidR="001C7B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-T marke SAME 55 DT, godina proizvodnje 2008, broj šasije </w:t>
            </w:r>
          </w:p>
          <w:p w:rsidRDefault="001C7B43" w:rsidP="00417BEF" w:rsidR="001C7B43" w:rsidRPr="00AF58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S05S474WT11729, reg. oznaka ZG3206DP, datum odjave 23.9.2017.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 w:rsidRPr="00AF588F">
              <w:rPr>
                <w:color w:val="000000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</w:p>
        </w:tc>
      </w:tr>
      <w:tr w:rsidTr="00417BEF" w:rsidR="001C7B43">
        <w:trPr>
          <w:trHeight w:val="1260"/>
        </w:trPr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 w:rsidRPr="004064F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064F7">
              <w:rPr>
                <w:color w:val="000000"/>
              </w:rPr>
              <w:t xml:space="preserve">TERETNI </w:t>
            </w:r>
            <w:r>
              <w:rPr>
                <w:color w:val="000000"/>
              </w:rPr>
              <w:t>AUTOMOBIL, marke VOLKSWAGEN 1,9 SD, godina proizvodnje 1998, broj šasije: WV1ZZZ9KZWR536843, reg. oznaka ZG1748AR, datum odjave 14.1.2013.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20.000,00</w:t>
            </w:r>
          </w:p>
        </w:tc>
      </w:tr>
      <w:tr w:rsidTr="00417BEF" w:rsidR="001C7B43">
        <w:trPr>
          <w:trHeight w:val="1260"/>
        </w:trPr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-M1, marka MERCEDES 320 CDI 4MATIC, godina proizvodnje 2007., broj šasije: WDC1641221A206543, reg. oznaka ZG7499DD.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7B43" w:rsidP="00417BEF" w:rsidR="001C7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25.000,00</w:t>
            </w:r>
          </w:p>
        </w:tc>
      </w:tr>
      <w:tr w:rsidTr="00417BEF" w:rsidR="001C7B43" w:rsidRPr="00AF588F">
        <w:trPr>
          <w:trHeight w:val="315"/>
        </w:trPr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C7B43" w:rsidP="00417BEF" w:rsidR="001C7B43" w:rsidRPr="00AF588F">
            <w:pPr>
              <w:jc w:val="right"/>
              <w:rPr>
                <w:color w:val="000000"/>
              </w:rPr>
            </w:pPr>
            <w:r w:rsidRPr="00AF588F">
              <w:rPr>
                <w:color w:val="000000"/>
              </w:rPr>
              <w:t>Ukupno HRK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 w:rsidRPr="00AF588F">
              <w:rPr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7B43" w:rsidP="00417BEF" w:rsidR="001C7B43" w:rsidRPr="00AF58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60.000,00</w:t>
            </w:r>
          </w:p>
        </w:tc>
      </w:tr>
    </w:tbl>
    <w:p w:rsidRDefault="00186C6A" w:rsidP="00E94588" w:rsidR="00186C6A">
      <w:pPr>
        <w:spacing w:lineRule="auto" w:line="360"/>
        <w:ind w:firstLine="360"/>
        <w:jc w:val="both"/>
      </w:pPr>
    </w:p>
    <w:p w:rsidRDefault="001C7B43" w:rsidP="00E94588" w:rsidR="001C7B43">
      <w:pPr>
        <w:spacing w:lineRule="auto" w:line="360"/>
        <w:ind w:firstLine="360"/>
        <w:jc w:val="both"/>
      </w:pPr>
    </w:p>
    <w:p w:rsidRDefault="001C7B43" w:rsidP="00E94588" w:rsidR="001C7B43">
      <w:pPr>
        <w:spacing w:lineRule="auto" w:line="360"/>
        <w:ind w:firstLine="360"/>
        <w:jc w:val="both"/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C6260B" w:rsidP="00C6260B" w:rsidR="00C6260B">
      <w:pPr>
        <w:numPr>
          <w:ilvl w:val="0"/>
          <w:numId w:val="28"/>
        </w:numPr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OBVEZE STEČAJNE MASE</w:t>
      </w:r>
    </w:p>
    <w:p w:rsidRDefault="00C6260B" w:rsidP="00C6260B" w:rsidR="00C6260B" w:rsidRPr="00037195">
      <w:pPr>
        <w:ind w:left="1080"/>
        <w:jc w:val="both"/>
        <w:rPr>
          <w:b/>
          <w:lang w:eastAsia="en-US"/>
        </w:rPr>
      </w:pPr>
    </w:p>
    <w:p w:rsidRDefault="00C6260B" w:rsidP="00C6260B" w:rsidR="00C6260B">
      <w:pPr>
        <w:ind w:left="720"/>
        <w:jc w:val="both"/>
        <w:rPr>
          <w:b/>
          <w:lang w:eastAsia="en-US"/>
        </w:rPr>
      </w:pPr>
    </w:p>
    <w:p w:rsidRDefault="00C6260B" w:rsidP="00C6260B" w:rsidR="00C6260B" w:rsidRPr="00037195">
      <w:pPr>
        <w:ind w:left="720"/>
        <w:jc w:val="both"/>
        <w:rPr>
          <w:b/>
          <w:lang w:eastAsia="en-US"/>
        </w:rPr>
      </w:pPr>
    </w:p>
    <w:p w:rsidRDefault="00C6260B" w:rsidP="00C6260B" w:rsidR="00C6260B" w:rsidRPr="00037195">
      <w:pPr>
        <w:ind w:left="284"/>
        <w:jc w:val="both"/>
        <w:rPr>
          <w:b/>
          <w:lang w:eastAsia="en-US"/>
        </w:rPr>
      </w:pPr>
      <w:r>
        <w:rPr>
          <w:b/>
          <w:lang w:eastAsia="en-US"/>
        </w:rPr>
        <w:t>VII</w:t>
      </w:r>
      <w:r w:rsidRPr="00037195">
        <w:rPr>
          <w:b/>
          <w:lang w:eastAsia="en-US"/>
        </w:rPr>
        <w:t>.1. VJEROVNICI STEČAJNOG DUŽNIKA</w:t>
      </w:r>
    </w:p>
    <w:p w:rsidRDefault="00C6260B" w:rsidP="00C6260B" w:rsidR="00C6260B" w:rsidRPr="00037195">
      <w:pPr>
        <w:ind w:left="284"/>
        <w:jc w:val="both"/>
        <w:rPr>
          <w:b/>
          <w:lang w:eastAsia="en-US"/>
        </w:rPr>
      </w:pPr>
    </w:p>
    <w:p w:rsidRDefault="00E14303" w:rsidP="00C6260B" w:rsidR="00C6260B">
      <w:pPr>
        <w:jc w:val="both"/>
        <w:rPr>
          <w:lang w:eastAsia="en-US"/>
        </w:rPr>
      </w:pPr>
      <w:r>
        <w:rPr>
          <w:lang w:eastAsia="en-US"/>
        </w:rPr>
        <w:t>T</w:t>
      </w:r>
      <w:r w:rsidR="00C6260B">
        <w:rPr>
          <w:lang w:eastAsia="en-US"/>
        </w:rPr>
        <w:t xml:space="preserve">ražbina Porezne uprave na osnovu nepodmirenih obveza za doprinose za mirovinsko osiguranje mogu se priznati kao tražbine I višeg isplatnog reda i to u iznosu od </w:t>
      </w:r>
      <w:r>
        <w:rPr>
          <w:lang w:eastAsia="en-US"/>
        </w:rPr>
        <w:t>112.381,77</w:t>
      </w:r>
      <w:r w:rsidR="00C6260B">
        <w:rPr>
          <w:lang w:eastAsia="en-US"/>
        </w:rPr>
        <w:t xml:space="preserve"> kn.</w:t>
      </w: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jc w:val="both"/>
        <w:rPr>
          <w:rFonts w:eastAsia="Calibri"/>
          <w:lang w:eastAsia="en-US"/>
        </w:rPr>
      </w:pPr>
      <w:r w:rsidRPr="00037195">
        <w:rPr>
          <w:rFonts w:eastAsia="Calibri"/>
          <w:lang w:eastAsia="en-US"/>
        </w:rPr>
        <w:t xml:space="preserve">Ukupan iznos prijavljenih tražbina: </w:t>
      </w:r>
    </w:p>
    <w:p w:rsidRDefault="00C6260B" w:rsidP="00C6260B" w:rsidR="00C6260B" w:rsidRPr="00037195">
      <w:pPr>
        <w:spacing w:after="80"/>
        <w:jc w:val="both"/>
        <w:rPr>
          <w:rFonts w:eastAsia="Calibri"/>
          <w:i/>
          <w:lang w:eastAsia="en-US"/>
        </w:rPr>
      </w:pP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  <w:t xml:space="preserve">   </w:t>
      </w:r>
      <w:r w:rsidRPr="00037195">
        <w:rPr>
          <w:rFonts w:eastAsia="Calibri"/>
          <w:i/>
          <w:lang w:eastAsia="en-US"/>
        </w:rPr>
        <w:t xml:space="preserve">u kunama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726"/>
        <w:gridCol w:w="2061"/>
        <w:gridCol w:w="1823"/>
        <w:gridCol w:w="1625"/>
      </w:tblGrid>
      <w:tr w:rsidTr="00670D7D" w:rsidR="00C6260B" w:rsidRPr="00037195">
        <w:trPr>
          <w:trHeight w:val="324"/>
        </w:trPr>
        <w:tc>
          <w:tcPr>
            <w:tcW w:type="pct" w:w="20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  </w:t>
            </w:r>
          </w:p>
        </w:tc>
        <w:tc>
          <w:tcPr>
            <w:tcW w:type="pct" w:w="11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Prijavljeno </w:t>
            </w:r>
          </w:p>
        </w:tc>
        <w:tc>
          <w:tcPr>
            <w:tcW w:type="pct" w:w="9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Priznato </w:t>
            </w:r>
          </w:p>
        </w:tc>
        <w:tc>
          <w:tcPr>
            <w:tcW w:type="pct" w:w="8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Osporeno 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112.381,77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112.381,77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E14303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386.083,12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386.083,12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C6260B" w:rsidR="00C6260B" w:rsidRPr="00037195">
        <w:trPr>
          <w:trHeight w:val="361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Ukupno: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498.464,89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498.464,89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Default="00C6260B" w:rsidP="00C6260B" w:rsidR="00C6260B">
      <w:pPr>
        <w:jc w:val="both"/>
        <w:rPr>
          <w:lang w:eastAsia="en-US"/>
        </w:rPr>
      </w:pPr>
    </w:p>
    <w:p w:rsidRDefault="00524A35" w:rsidP="00C6260B" w:rsidR="00524A35">
      <w:pPr>
        <w:jc w:val="both"/>
        <w:rPr>
          <w:lang w:eastAsia="en-US"/>
        </w:rPr>
      </w:pPr>
    </w:p>
    <w:p w:rsidRDefault="00524A35" w:rsidP="00C6260B" w:rsidR="00524A35">
      <w:pPr>
        <w:jc w:val="both"/>
        <w:rPr>
          <w:lang w:eastAsia="en-US"/>
        </w:rPr>
      </w:pPr>
    </w:p>
    <w:p w:rsidRDefault="00C6260B" w:rsidP="00C6260B" w:rsidR="00C6260B" w:rsidRPr="00037195">
      <w:pPr>
        <w:numPr>
          <w:ilvl w:val="1"/>
          <w:numId w:val="28"/>
        </w:numPr>
        <w:jc w:val="both"/>
        <w:rPr>
          <w:b/>
          <w:lang w:eastAsia="en-US"/>
        </w:rPr>
      </w:pPr>
      <w:r w:rsidRPr="00037195">
        <w:rPr>
          <w:b/>
          <w:lang w:eastAsia="en-US"/>
        </w:rPr>
        <w:lastRenderedPageBreak/>
        <w:t xml:space="preserve">DOSPJELI NEPODMIRENI TROŠKOVI OD OTVARANJA STEČAJNOG POSTUPKA </w:t>
      </w:r>
      <w:r w:rsidR="00E14303">
        <w:rPr>
          <w:b/>
          <w:lang w:eastAsia="en-US"/>
        </w:rPr>
        <w:t>5</w:t>
      </w:r>
      <w:r w:rsidRPr="00037195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="00E14303">
        <w:rPr>
          <w:b/>
          <w:lang w:eastAsia="en-US"/>
        </w:rPr>
        <w:t>listopada</w:t>
      </w: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201</w:t>
      </w:r>
      <w:r>
        <w:rPr>
          <w:b/>
          <w:lang w:eastAsia="en-US"/>
        </w:rPr>
        <w:t>8</w:t>
      </w:r>
      <w:r w:rsidRPr="00037195">
        <w:rPr>
          <w:b/>
          <w:lang w:eastAsia="en-US"/>
        </w:rPr>
        <w:t xml:space="preserve">.G. DO </w:t>
      </w:r>
      <w:r w:rsidR="00EB7936">
        <w:rPr>
          <w:b/>
          <w:lang w:eastAsia="en-US"/>
        </w:rPr>
        <w:t>1</w:t>
      </w:r>
      <w:r w:rsidR="00E14303">
        <w:rPr>
          <w:b/>
          <w:lang w:eastAsia="en-US"/>
        </w:rPr>
        <w:t>7</w:t>
      </w:r>
      <w:r w:rsidRPr="00037195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="00E14303">
        <w:rPr>
          <w:b/>
          <w:lang w:eastAsia="en-US"/>
        </w:rPr>
        <w:t>siječnja</w:t>
      </w: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201</w:t>
      </w:r>
      <w:r w:rsidR="00E14303">
        <w:rPr>
          <w:b/>
          <w:lang w:eastAsia="en-US"/>
        </w:rPr>
        <w:t>9</w:t>
      </w:r>
      <w:r w:rsidRPr="00037195">
        <w:rPr>
          <w:b/>
          <w:lang w:eastAsia="en-US"/>
        </w:rPr>
        <w:t xml:space="preserve">.G.     </w:t>
      </w:r>
    </w:p>
    <w:p w:rsidRDefault="00C6260B" w:rsidP="00C6260B" w:rsidR="00C6260B" w:rsidRPr="00037195">
      <w:pPr>
        <w:contextualSpacing/>
        <w:rPr>
          <w:rFonts w:cs="Arial" w:hAnsi="Arial" w:ascii="Arial"/>
          <w:sz w:val="20"/>
          <w:szCs w:val="20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7415"/>
        <w:gridCol w:w="1216"/>
      </w:tblGrid>
      <w:tr w:rsidTr="00670D7D" w:rsidR="00C6260B" w:rsidRPr="00037195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Troškovi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Iznos u kn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Izrada peča</w:t>
            </w:r>
            <w:r w:rsidR="00186C6A">
              <w:rPr>
                <w:color w:val="000000"/>
              </w:rPr>
              <w:t xml:space="preserve">ta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135,00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E14303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Pr="00037195">
              <w:rPr>
                <w:color w:val="000000"/>
              </w:rPr>
              <w:t xml:space="preserve">njigovodstvene usluge bruto </w:t>
            </w:r>
            <w:r>
              <w:rPr>
                <w:color w:val="000000"/>
              </w:rPr>
              <w:t>62</w:t>
            </w:r>
            <w:r w:rsidRPr="00037195">
              <w:rPr>
                <w:color w:val="000000"/>
              </w:rPr>
              <w:t xml:space="preserve">5,00 kn/mj. </w:t>
            </w:r>
            <w:r w:rsidR="00EB7936">
              <w:rPr>
                <w:color w:val="000000"/>
              </w:rPr>
              <w:t xml:space="preserve"> za </w:t>
            </w:r>
            <w:r w:rsidR="00E14303">
              <w:rPr>
                <w:color w:val="000000"/>
              </w:rPr>
              <w:t>4</w:t>
            </w:r>
            <w:r w:rsidR="00EB7936">
              <w:rPr>
                <w:color w:val="000000"/>
              </w:rPr>
              <w:t xml:space="preserve"> mjeseca          …………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14303" w:rsidP="00EB7936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  <w:r w:rsidR="00C6260B" w:rsidRPr="00037195">
              <w:rPr>
                <w:color w:val="000000"/>
              </w:rPr>
              <w:t>,00</w:t>
            </w:r>
          </w:p>
        </w:tc>
      </w:tr>
      <w:tr w:rsidTr="00670D7D" w:rsidR="00EB7936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7936" w:rsidP="00670D7D" w:rsidR="00EB7936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7936" w:rsidP="00E14303" w:rsidR="00EB7936">
            <w:pPr>
              <w:rPr>
                <w:color w:val="000000"/>
              </w:rPr>
            </w:pPr>
            <w:r>
              <w:rPr>
                <w:color w:val="000000"/>
              </w:rPr>
              <w:t>Putni troškovi Sv.</w:t>
            </w:r>
            <w:r w:rsidR="00D7219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I.</w:t>
            </w:r>
            <w:r w:rsidR="00D7219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Zelina-</w:t>
            </w:r>
            <w:r w:rsidR="00E14303">
              <w:rPr>
                <w:color w:val="000000"/>
              </w:rPr>
              <w:t>Ježdvec</w:t>
            </w:r>
            <w:r>
              <w:rPr>
                <w:color w:val="000000"/>
              </w:rPr>
              <w:t xml:space="preserve"> </w:t>
            </w:r>
            <w:r w:rsidR="00E14303">
              <w:rPr>
                <w:color w:val="000000"/>
              </w:rPr>
              <w:t>53,14</w:t>
            </w:r>
            <w:r>
              <w:rPr>
                <w:color w:val="000000"/>
              </w:rPr>
              <w:t xml:space="preserve"> km x3=</w:t>
            </w:r>
            <w:r w:rsidR="00E14303">
              <w:rPr>
                <w:color w:val="000000"/>
              </w:rPr>
              <w:t>159,42</w:t>
            </w:r>
            <w:r>
              <w:rPr>
                <w:color w:val="000000"/>
              </w:rPr>
              <w:t xml:space="preserve"> x2</w:t>
            </w:r>
            <w:r w:rsidR="00114360">
              <w:rPr>
                <w:color w:val="000000"/>
              </w:rPr>
              <w:t>,00</w:t>
            </w:r>
            <w:r>
              <w:rPr>
                <w:color w:val="000000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4303" w:rsidP="00EB7936" w:rsidR="00EB793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318,84</w:t>
            </w:r>
          </w:p>
        </w:tc>
      </w:tr>
      <w:tr w:rsidTr="00114360" w:rsidR="00C6260B" w:rsidRPr="00037195">
        <w:trPr>
          <w:trHeight w:val="353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>
            <w:pPr>
              <w:jc w:val="right"/>
              <w:rPr>
                <w:color w:val="000000"/>
              </w:rPr>
            </w:pPr>
          </w:p>
          <w:p w:rsidRDefault="00114360" w:rsidP="00670D7D" w:rsidR="00114360" w:rsidRPr="00037195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Biljezi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6260B">
              <w:rPr>
                <w:color w:val="000000"/>
              </w:rPr>
              <w:t>0,00</w:t>
            </w:r>
          </w:p>
        </w:tc>
      </w:tr>
      <w:tr w:rsidTr="00670D7D" w:rsidR="00C6260B" w:rsidRPr="00037195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14303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2.993,84</w:t>
            </w:r>
          </w:p>
        </w:tc>
      </w:tr>
    </w:tbl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jc w:val="both"/>
        <w:rPr>
          <w:lang w:eastAsia="en-US"/>
        </w:rPr>
      </w:pPr>
    </w:p>
    <w:p w:rsidRDefault="00C6260B" w:rsidP="00C6260B" w:rsidR="00C6260B" w:rsidRPr="00037195">
      <w:pPr>
        <w:numPr>
          <w:ilvl w:val="1"/>
          <w:numId w:val="28"/>
        </w:numPr>
        <w:jc w:val="both"/>
        <w:rPr>
          <w:b/>
          <w:lang w:eastAsia="en-US"/>
        </w:rPr>
      </w:pPr>
      <w:r w:rsidRPr="00037195">
        <w:rPr>
          <w:b/>
          <w:lang w:eastAsia="en-US"/>
        </w:rPr>
        <w:t>PREDRAČUN TROŠKOVA ZA NAREDNO ŠESTOMJESEČNO RAZDOBLJE</w:t>
      </w:r>
    </w:p>
    <w:p w:rsidRDefault="00C6260B" w:rsidP="00C6260B" w:rsidR="00C6260B" w:rsidRPr="00037195">
      <w:pPr>
        <w:jc w:val="both"/>
        <w:rPr>
          <w:lang w:eastAsia="en-US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5942"/>
        <w:gridCol w:w="1796"/>
      </w:tblGrid>
      <w:tr w:rsidTr="00670D7D" w:rsidR="00C6260B" w:rsidRPr="00037195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Iznos u kn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600,00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420,00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Knjigovodstvene usluge </w:t>
            </w:r>
            <w:r>
              <w:rPr>
                <w:color w:val="000000"/>
              </w:rPr>
              <w:t>67</w:t>
            </w:r>
            <w:r w:rsidRPr="00037195">
              <w:rPr>
                <w:color w:val="000000"/>
              </w:rPr>
              <w:t>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</w:t>
            </w:r>
            <w:r w:rsidRPr="00037195">
              <w:rPr>
                <w:color w:val="000000"/>
              </w:rPr>
              <w:t>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Telefon </w:t>
            </w:r>
            <w:r>
              <w:rPr>
                <w:color w:val="000000"/>
              </w:rPr>
              <w:t>1</w:t>
            </w:r>
            <w:r w:rsidRPr="00037195">
              <w:rPr>
                <w:color w:val="000000"/>
              </w:rPr>
              <w:t>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037195">
              <w:rPr>
                <w:color w:val="000000"/>
              </w:rPr>
              <w:t>00,00</w:t>
            </w:r>
          </w:p>
        </w:tc>
      </w:tr>
      <w:tr w:rsidTr="00670D7D" w:rsidR="00114360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114360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114360" w:rsidR="00114360" w:rsidRPr="00037195">
            <w:pPr>
              <w:rPr>
                <w:color w:val="000000"/>
              </w:rPr>
            </w:pPr>
            <w:r>
              <w:rPr>
                <w:color w:val="000000"/>
              </w:rPr>
              <w:t>Putni troškovi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1143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Procjena pokretnine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13C5A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13C5A" w:rsidP="00670D7D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Nagrada stečajnim upravitelju -bruto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24A35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C13C5A">
              <w:rPr>
                <w:color w:val="000000"/>
              </w:rPr>
              <w:t>.000,00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b/>
                <w:bCs/>
                <w:color w:val="000000"/>
              </w:rPr>
            </w:pPr>
            <w:r w:rsidRPr="00037195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24A35" w:rsidP="00114360" w:rsidR="00C6260B" w:rsidRPr="0003719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  <w:r w:rsidR="00C6260B">
              <w:rPr>
                <w:b/>
                <w:bCs/>
                <w:color w:val="000000"/>
              </w:rPr>
              <w:t>.</w:t>
            </w:r>
            <w:r w:rsidR="00114360">
              <w:rPr>
                <w:b/>
                <w:bCs/>
                <w:color w:val="000000"/>
              </w:rPr>
              <w:t>6</w:t>
            </w:r>
            <w:r w:rsidR="00C6260B">
              <w:rPr>
                <w:b/>
                <w:bCs/>
                <w:color w:val="000000"/>
              </w:rPr>
              <w:t>70,00</w:t>
            </w:r>
          </w:p>
        </w:tc>
      </w:tr>
    </w:tbl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DE00CC" w:rsidP="00C6260B" w:rsidR="00DE00CC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b/>
          <w:lang w:eastAsia="en-US" w:val="pl-PL"/>
        </w:rPr>
      </w:pPr>
      <w:r w:rsidRPr="00037195">
        <w:rPr>
          <w:b/>
          <w:lang w:eastAsia="en-US" w:val="pl-PL"/>
        </w:rPr>
        <w:t>ODNOS IMOVINE I OBVEZA STEČAJNOG DUŽNIKA</w:t>
      </w:r>
    </w:p>
    <w:p w:rsidRDefault="003A698F" w:rsidP="00C6260B" w:rsidR="003A698F" w:rsidRPr="00037195">
      <w:pPr>
        <w:jc w:val="both"/>
        <w:rPr>
          <w:b/>
          <w:lang w:eastAsia="en-US"/>
        </w:rPr>
      </w:pPr>
    </w:p>
    <w:p w:rsidRDefault="00C6260B" w:rsidP="00C6260B" w:rsidR="00C6260B" w:rsidRPr="00037195">
      <w:pPr>
        <w:jc w:val="both"/>
        <w:rPr>
          <w:b/>
          <w:lang w:eastAsia="en-US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22"/>
        <w:gridCol w:w="2213"/>
      </w:tblGrid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942587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IMOVINA STEČAJNOG DUŽNIKA na dan </w:t>
            </w:r>
            <w:r w:rsidR="00942587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r w:rsidR="00942587">
              <w:rPr>
                <w:rFonts w:hAnsi="Calibri" w:ascii="Calibri"/>
                <w:color w:val="000000"/>
                <w:sz w:val="22"/>
                <w:szCs w:val="22"/>
              </w:rPr>
              <w:t>listopada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2018.</w:t>
            </w: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 godine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 kunama</w:t>
            </w:r>
          </w:p>
        </w:tc>
      </w:tr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1EA1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 Potraživanja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1EA1" w:rsidP="00114360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55.000,00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2. Pokretnine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F4366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60.000</w:t>
            </w:r>
            <w:r w:rsidR="00114360">
              <w:rPr>
                <w:rFonts w:hAnsi="Calibri" w:ascii="Calibri"/>
                <w:color w:val="000000"/>
                <w:sz w:val="22"/>
                <w:szCs w:val="22"/>
              </w:rPr>
              <w:t>,00</w:t>
            </w:r>
          </w:p>
        </w:tc>
      </w:tr>
      <w:tr w:rsidTr="00C6260B" w:rsidR="005F4366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1EA1" w:rsidP="00A51EA1" w:rsidR="005F4366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 N</w:t>
            </w:r>
            <w:r w:rsidR="005F4366">
              <w:rPr>
                <w:rFonts w:hAnsi="Calibri" w:ascii="Calibri"/>
                <w:color w:val="000000"/>
                <w:sz w:val="22"/>
                <w:szCs w:val="22"/>
              </w:rPr>
              <w:t>ovac na računu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87FE8" w:rsidP="00670D7D" w:rsidR="005F4366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360.998,08</w:t>
            </w:r>
          </w:p>
        </w:tc>
      </w:tr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UKUPNO IMOVINA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87FE8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475.998,08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OBVEZE STEČAJNOG DUŽNIKA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 kunama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1. Dospjeli nepodmireni troškovi od otvaranja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2587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2.993,84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2. Predračun troškova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24A35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59</w:t>
            </w:r>
            <w:r w:rsidR="00114360">
              <w:rPr>
                <w:rFonts w:hAnsi="Calibri" w:ascii="Calibri"/>
                <w:color w:val="000000"/>
                <w:sz w:val="22"/>
                <w:szCs w:val="22"/>
              </w:rPr>
              <w:t>.670,00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3. Priznato 1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2587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112.381,77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4. Priznato 2.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2587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386.083,12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5. Neprijavljene tražbine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2587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0,00</w:t>
            </w:r>
          </w:p>
        </w:tc>
      </w:tr>
      <w:tr w:rsidTr="00DE00CC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UKUPNO OBVEZE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3C5A" w:rsidP="00524A35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  <w:r w:rsidR="00524A35">
              <w:rPr>
                <w:rFonts w:hAnsi="Calibri" w:ascii="Calibri"/>
                <w:color w:val="000000"/>
                <w:sz w:val="22"/>
                <w:szCs w:val="22"/>
              </w:rPr>
              <w:t>61</w:t>
            </w:r>
            <w:r w:rsidR="00942587">
              <w:rPr>
                <w:rFonts w:hAnsi="Calibri" w:ascii="Calibri"/>
                <w:color w:val="000000"/>
                <w:sz w:val="22"/>
                <w:szCs w:val="22"/>
              </w:rPr>
              <w:t>.128,73</w:t>
            </w:r>
          </w:p>
        </w:tc>
      </w:tr>
      <w:tr w:rsidTr="00DE00CC" w:rsidR="00C6260B" w:rsidRPr="00037195">
        <w:trPr>
          <w:trHeight w:val="288"/>
        </w:trPr>
        <w:tc>
          <w:tcPr>
            <w:tcW w:type="pct" w:w="3802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6260B" w:rsidP="00670D7D" w:rsidR="00C6260B" w:rsidRPr="0003719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3A698F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UKUPNA IMOVINA </w:t>
            </w:r>
            <w:r w:rsidR="00524A35">
              <w:rPr>
                <w:rFonts w:hAnsi="Calibri" w:ascii="Calibri"/>
                <w:color w:val="000000"/>
                <w:sz w:val="22"/>
                <w:szCs w:val="22"/>
              </w:rPr>
              <w:t>–</w:t>
            </w: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 UKUPNE OBVEZE</w:t>
            </w:r>
            <w:r w:rsidR="003A698F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87FE8" w:rsidP="00524A35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-85.130,65</w:t>
            </w:r>
          </w:p>
        </w:tc>
      </w:tr>
    </w:tbl>
    <w:p w:rsidRDefault="00C6260B" w:rsidP="00C6260B" w:rsidR="00C6260B" w:rsidRPr="00037195">
      <w:pPr>
        <w:jc w:val="both"/>
        <w:rPr>
          <w:b/>
          <w:lang w:eastAsia="en-US"/>
        </w:rPr>
      </w:pPr>
    </w:p>
    <w:p w:rsidRDefault="005F4366" w:rsidP="00C6260B" w:rsidR="00C6260B">
      <w:pPr>
        <w:jc w:val="both"/>
        <w:rPr>
          <w:lang w:eastAsia="en-US"/>
        </w:rPr>
      </w:pPr>
      <w:r>
        <w:rPr>
          <w:lang w:eastAsia="en-US"/>
        </w:rPr>
        <w:t>Vrijednost pokretnina je prikazana</w:t>
      </w:r>
      <w:r w:rsidR="00C6260B" w:rsidRPr="00037195">
        <w:rPr>
          <w:lang w:eastAsia="en-US"/>
        </w:rPr>
        <w:t xml:space="preserve"> prema </w:t>
      </w:r>
      <w:r w:rsidR="00C6260B">
        <w:rPr>
          <w:lang w:eastAsia="en-US"/>
        </w:rPr>
        <w:t>orijentacionoj vrijednosti, te će se u narednom razdoblju izvršiti realna tržišna procjena</w:t>
      </w:r>
      <w:r>
        <w:rPr>
          <w:lang w:eastAsia="en-US"/>
        </w:rPr>
        <w:t>.</w:t>
      </w:r>
    </w:p>
    <w:p w:rsidRDefault="00C6260B" w:rsidP="00524A35" w:rsidR="00C6260B" w:rsidRPr="00C638B4">
      <w:pPr>
        <w:jc w:val="both"/>
        <w:rPr>
          <w:lang w:eastAsia="en-US"/>
        </w:rPr>
      </w:pPr>
      <w:r>
        <w:rPr>
          <w:lang w:eastAsia="en-US"/>
        </w:rPr>
        <w:t>.</w:t>
      </w:r>
      <w:r w:rsidRPr="00037195">
        <w:rPr>
          <w:lang w:eastAsia="en-US"/>
        </w:rPr>
        <w:t xml:space="preserve"> </w:t>
      </w:r>
    </w:p>
    <w:p w:rsidRDefault="00C6260B" w:rsidP="00C6260B" w:rsidR="00C6260B" w:rsidRPr="00C638B4">
      <w:pPr>
        <w:pStyle w:val="Uvuenotijeloteksta"/>
        <w:numPr>
          <w:ilvl w:val="0"/>
          <w:numId w:val="29"/>
        </w:num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</w:t>
      </w:r>
      <w:r w:rsidRPr="00C638B4">
        <w:rPr>
          <w:rFonts w:cs="Times New Roman" w:hAnsi="Times New Roman" w:ascii="Times New Roman"/>
          <w:b/>
          <w:bCs/>
        </w:rPr>
        <w:t>ZAKLJUČAK</w:t>
      </w:r>
    </w:p>
    <w:p w:rsidRDefault="00C6260B" w:rsidP="00C6260B" w:rsidR="00C6260B" w:rsidRPr="009A6787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D</w:t>
      </w:r>
      <w:r>
        <w:rPr>
          <w:lang w:eastAsia="en-US"/>
        </w:rPr>
        <w:t>užnik</w:t>
      </w:r>
      <w:r w:rsidRPr="009A6787">
        <w:rPr>
          <w:lang w:eastAsia="en-US"/>
        </w:rPr>
        <w:t xml:space="preserve"> ima imovinu, a sve sukladno navedenom u ovom Izvješću.</w:t>
      </w: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U trenutku sa</w:t>
      </w:r>
      <w:r>
        <w:rPr>
          <w:lang w:eastAsia="en-US"/>
        </w:rPr>
        <w:t>stavl</w:t>
      </w:r>
      <w:r w:rsidRPr="009A6787">
        <w:rPr>
          <w:lang w:eastAsia="en-US"/>
        </w:rPr>
        <w:t>ja</w:t>
      </w:r>
      <w:r>
        <w:rPr>
          <w:lang w:eastAsia="en-US"/>
        </w:rPr>
        <w:t>nja</w:t>
      </w:r>
      <w:r w:rsidRPr="009A6787">
        <w:rPr>
          <w:lang w:eastAsia="en-US"/>
        </w:rPr>
        <w:t xml:space="preserve"> ovog Izvješća D</w:t>
      </w:r>
      <w:r>
        <w:rPr>
          <w:lang w:eastAsia="en-US"/>
        </w:rPr>
        <w:t>užnik</w:t>
      </w:r>
      <w:r w:rsidRPr="009A6787">
        <w:rPr>
          <w:lang w:eastAsia="en-US"/>
        </w:rPr>
        <w:t xml:space="preserve"> nema zaposlenika.</w:t>
      </w: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D</w:t>
      </w:r>
      <w:r>
        <w:rPr>
          <w:lang w:eastAsia="en-US"/>
        </w:rPr>
        <w:t xml:space="preserve">užnik </w:t>
      </w:r>
      <w:r w:rsidRPr="009A6787">
        <w:rPr>
          <w:lang w:eastAsia="en-US"/>
        </w:rPr>
        <w:t>nema uvjeta za nastavak poslovanja.</w:t>
      </w:r>
    </w:p>
    <w:p w:rsidRDefault="00D7219A" w:rsidP="00C6260B" w:rsidR="00C6260B" w:rsidRPr="009A6787">
      <w:pPr>
        <w:jc w:val="both"/>
        <w:rPr>
          <w:lang w:eastAsia="en-US"/>
        </w:rPr>
      </w:pPr>
      <w:r>
        <w:rPr>
          <w:lang w:eastAsia="en-US"/>
        </w:rPr>
        <w:t>P</w:t>
      </w:r>
      <w:r w:rsidR="00C6260B" w:rsidRPr="009A6787">
        <w:rPr>
          <w:lang w:eastAsia="en-US"/>
        </w:rPr>
        <w:t>ostoji mogućnost namiren</w:t>
      </w:r>
      <w:r w:rsidR="00C6260B">
        <w:rPr>
          <w:lang w:eastAsia="en-US"/>
        </w:rPr>
        <w:t>ja  troškova stečajnog postupka, te djelomično namirenje i tražbina vjerovnika.</w:t>
      </w:r>
    </w:p>
    <w:p w:rsidRDefault="00D7219A" w:rsidP="00C6260B" w:rsidR="00C6260B">
      <w:pPr>
        <w:jc w:val="both"/>
        <w:rPr>
          <w:lang w:eastAsia="en-US"/>
        </w:rPr>
      </w:pPr>
      <w:r>
        <w:rPr>
          <w:lang w:eastAsia="en-US"/>
        </w:rPr>
        <w:t>N</w:t>
      </w:r>
      <w:r w:rsidR="00C6260B" w:rsidRPr="009A6787">
        <w:rPr>
          <w:lang w:eastAsia="en-US"/>
        </w:rPr>
        <w:t>ema potrebe za osnivanjem odbora vjerovnika.</w:t>
      </w:r>
    </w:p>
    <w:p w:rsidRDefault="00C6260B" w:rsidP="00C6260B" w:rsidR="00C6260B" w:rsidRPr="009A6787">
      <w:pPr>
        <w:jc w:val="both"/>
        <w:rPr>
          <w:lang w:eastAsia="en-US"/>
        </w:rPr>
      </w:pPr>
    </w:p>
    <w:p w:rsidRDefault="00C6260B" w:rsidP="00C6260B" w:rsidR="00C6260B" w:rsidRPr="00AE518F">
      <w:pPr>
        <w:jc w:val="both"/>
        <w:rPr>
          <w:lang w:eastAsia="en-US"/>
        </w:rPr>
      </w:pPr>
      <w:r w:rsidRPr="00AE518F">
        <w:rPr>
          <w:lang w:eastAsia="en-US"/>
        </w:rPr>
        <w:t>Na temelju pročitanog i obrazloženog izvješća stečajnog upravitelja, daje se prijedlog odluke o kojoj nazočni vjerovnici na današnjem ročištu trebaju odlučiti, a koji prijedlog glasi:</w:t>
      </w:r>
    </w:p>
    <w:p w:rsidRDefault="00C6260B" w:rsidP="00C6260B" w:rsidR="00C6260B" w:rsidRPr="00AE518F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u w:val="single"/>
          <w:lang w:eastAsia="en-US"/>
        </w:rPr>
      </w:pPr>
    </w:p>
    <w:p w:rsidRDefault="00EF39F8" w:rsidP="00186C6A" w:rsidR="00EF39F8">
      <w:pPr>
        <w:numPr>
          <w:ilvl w:val="0"/>
          <w:numId w:val="32"/>
        </w:numPr>
        <w:spacing w:lineRule="auto" w:line="360"/>
        <w:jc w:val="both"/>
      </w:pPr>
      <w:r>
        <w:t>Prihvaća se izviješće stečajnog upravitelja o gospodarskom položaju dužnika AUTOSERVIS-ZAGREB d.o.o. u stečaju sa podacima i ocjenama navedenim u predmetnom izvješću i prilozima izvješću koji čine sastavni dio izvješća. Prihvaća se kao sastavni dio izvješća stečajnog upravitelja i Popis predmeta stečajne mase (članak 221. SZ) i Pregled imovine i obveza (članak 223. SZ) popis vjerovnika (članak 222. SZ) koji popisi su bili izloženi u pisarnici Trgovačkog suda u Zagrebu, sukladno članku 224. Stečajnog zakona.</w:t>
      </w:r>
    </w:p>
    <w:p w:rsidRDefault="00EF39F8" w:rsidP="00EF39F8" w:rsidR="00EF39F8">
      <w:pPr>
        <w:numPr>
          <w:ilvl w:val="0"/>
          <w:numId w:val="32"/>
        </w:numPr>
        <w:spacing w:lineRule="auto" w:line="360"/>
        <w:jc w:val="both"/>
      </w:pPr>
      <w:r>
        <w:t>Prihvaća se predloženi Predračun troškova stečajnog postupka koji je stečajni upravitelj dao u predmetnom izvješću.</w:t>
      </w:r>
    </w:p>
    <w:p w:rsidRDefault="00524A35" w:rsidP="00524A35" w:rsidR="00524A35" w:rsidRPr="00524A35">
      <w:pPr>
        <w:numPr>
          <w:ilvl w:val="0"/>
          <w:numId w:val="32"/>
        </w:numPr>
        <w:tabs>
          <w:tab w:pos="720" w:val="num"/>
        </w:tabs>
        <w:jc w:val="both"/>
        <w:rPr>
          <w:lang w:eastAsia="en-US"/>
        </w:rPr>
      </w:pPr>
      <w:r w:rsidRPr="00524A35">
        <w:rPr>
          <w:lang w:eastAsia="en-US"/>
        </w:rPr>
        <w:t>Dozvoljava se stečajnom upravitelju da pokretnu imovinu unovči uz odgovarajuću primjenu pravila ovršnog postupka ili slobodnom pogodbom (Čl. 249 SZ), tj. prikupljanjem pisanih ponuda.</w:t>
      </w:r>
    </w:p>
    <w:p w:rsidRDefault="00EF39F8" w:rsidP="00EF39F8" w:rsidR="00EF39F8">
      <w:pPr>
        <w:tabs>
          <w:tab w:pos="720" w:val="num"/>
        </w:tabs>
        <w:jc w:val="both"/>
        <w:rPr>
          <w:b/>
          <w:lang w:eastAsia="en-US"/>
        </w:rPr>
      </w:pPr>
    </w:p>
    <w:p w:rsidRDefault="00AE518F" w:rsidP="00AE518F" w:rsidR="00AE518F">
      <w:pPr>
        <w:ind w:left="720"/>
        <w:jc w:val="both"/>
        <w:rPr>
          <w:b/>
          <w:lang w:eastAsia="en-US"/>
        </w:rPr>
      </w:pPr>
    </w:p>
    <w:p w:rsidRDefault="00AE518F" w:rsidP="00C6260B" w:rsidR="00AE518F">
      <w:pPr>
        <w:ind w:firstLine="708" w:left="4248"/>
        <w:rPr>
          <w:b/>
        </w:rPr>
      </w:pPr>
    </w:p>
    <w:p w:rsidRDefault="00AE518F" w:rsidP="00C6260B" w:rsidR="00AE518F">
      <w:pPr>
        <w:ind w:firstLine="708" w:left="4248"/>
        <w:rPr>
          <w:b/>
        </w:rPr>
      </w:pPr>
    </w:p>
    <w:p w:rsidRDefault="00C6260B" w:rsidP="00C6260B" w:rsidR="00C6260B" w:rsidRPr="00EF39F8">
      <w:pPr>
        <w:ind w:firstLine="708" w:left="4248"/>
      </w:pPr>
      <w:r w:rsidRPr="00EF39F8">
        <w:t>Stečajni upravitelj</w:t>
      </w:r>
    </w:p>
    <w:p w:rsidRDefault="00C6260B" w:rsidP="00C6260B" w:rsidR="00C6260B" w:rsidRPr="00EF39F8">
      <w:pPr>
        <w:ind w:firstLine="708" w:left="4248"/>
      </w:pPr>
      <w:r w:rsidRPr="00EF39F8">
        <w:t>Nikola Krvavica, dipl. oec.</w:t>
      </w:r>
    </w:p>
    <w:p w:rsidRDefault="00C6260B" w:rsidP="00C6260B" w:rsidR="00C6260B" w:rsidRPr="00EF39F8">
      <w:pPr>
        <w:ind w:firstLine="708" w:left="4248"/>
      </w:pPr>
    </w:p>
    <w:p w:rsidRDefault="00C6260B" w:rsidP="00C6260B" w:rsidR="00C6260B">
      <w:pPr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38B4" w:rsidR="00C6260B">
      <w:pPr>
        <w:jc w:val="both"/>
        <w:rPr>
          <w:bCs/>
        </w:rPr>
      </w:pPr>
    </w:p>
    <w:p w:rsidRDefault="00D57968" w:rsidP="00C638B4" w:rsidR="00D57968" w:rsidRPr="00C638B4">
      <w:pPr>
        <w:jc w:val="both"/>
        <w:rPr>
          <w:bCs/>
        </w:rPr>
      </w:pPr>
    </w:p>
    <w:sectPr w:rsidSect="008120E9" w:rsidR="00D57968" w:rsidRPr="00C638B4">
      <w:headerReference w:type="default" r:id="rId10"/>
      <w:pgSz w:h="16838" w:w="11906"/>
      <w:pgMar w:gutter="0" w:footer="709" w:header="709" w:left="1418" w:bottom="1418" w:right="146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D49" w:rsidP="008120E9" w:rsidR="00A41D49">
      <w:r>
        <w:separator/>
      </w:r>
    </w:p>
  </w:endnote>
  <w:endnote w:id="0" w:type="continuationSeparator">
    <w:p w:rsidRDefault="00A41D49" w:rsidP="008120E9" w:rsidR="00A4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D49" w:rsidP="008120E9" w:rsidR="00A41D49">
      <w:r>
        <w:separator/>
      </w:r>
    </w:p>
  </w:footnote>
  <w:footnote w:id="0" w:type="continuationSeparator">
    <w:p w:rsidRDefault="00A41D49" w:rsidP="008120E9" w:rsidR="00A41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E9" w:rsidR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1A05">
      <w:rPr>
        <w:noProof/>
      </w:rPr>
      <w:t>8</w:t>
    </w:r>
    <w:r>
      <w:fldChar w:fldCharType="end"/>
    </w:r>
  </w:p>
  <w:p w:rsidRDefault="008120E9" w:rsidR="008120E9" w:rsidRPr="00255B90">
    <w:pPr>
      <w:pStyle w:val="Zaglavlje"/>
    </w:pPr>
    <w:r w:rsidRPr="00255B90">
      <w:tab/>
    </w:r>
    <w:r w:rsidRPr="00255B90">
      <w:tab/>
    </w:r>
    <w:r w:rsidR="00255B90" w:rsidRPr="00255B90">
      <w:t xml:space="preserve"> St-</w:t>
    </w:r>
    <w:r w:rsidR="00942587">
      <w:t>1121/18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2272B"/>
    <w:multiLevelType w:val="multilevel"/>
    <w:tmpl w:val="0178CD38"/>
    <w:lvl w:ilvl="0">
      <w:start w:val="1"/>
      <w:numFmt w:val="decimal"/>
      <w:lvlText w:val="%1."/>
      <w:lvlJc w:val="left"/>
      <w:pPr>
        <w:ind w:firstLine="360" w:left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firstLine="1080" w:left="14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firstLine="1980" w:left="2160"/>
      </w:pPr>
      <w:rPr>
        <w:vertAlign w:val="baseline"/>
      </w:rPr>
    </w:lvl>
    <w:lvl w:ilvl="3">
      <w:start w:val="1"/>
      <w:numFmt w:val="decimal"/>
      <w:lvlText w:val="%4."/>
      <w:lvlJc w:val="left"/>
      <w:pPr>
        <w:ind w:firstLine="2520" w:left="28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firstLine="3240" w:left="36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firstLine="4140" w:left="4320"/>
      </w:pPr>
      <w:rPr>
        <w:vertAlign w:val="baseline"/>
      </w:rPr>
    </w:lvl>
    <w:lvl w:ilvl="6">
      <w:start w:val="1"/>
      <w:numFmt w:val="decimal"/>
      <w:lvlText w:val="%7."/>
      <w:lvlJc w:val="left"/>
      <w:pPr>
        <w:ind w:firstLine="4680" w:left="50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firstLine="5400" w:left="57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firstLine="6300" w:left="6480"/>
      </w:pPr>
      <w:rPr>
        <w:vertAlign w:val="baseline"/>
      </w:rPr>
    </w:lvl>
  </w:abstractNum>
  <w:abstractNum w:abstractNumId="1">
    <w:nsid w:val="138E7390"/>
    <w:multiLevelType w:val="hybridMultilevel"/>
    <w:tmpl w:val="A546E7A8"/>
    <w:lvl w:tplc="70BEAE28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424FE2"/>
    <w:multiLevelType w:val="hybridMultilevel"/>
    <w:tmpl w:val="A48CFF50"/>
    <w:lvl w:tplc="79F2C41A" w:ilvl="0">
      <w:start w:val="2"/>
      <w:numFmt w:val="bullet"/>
      <w:lvlText w:val="-"/>
      <w:lvlJc w:val="left"/>
      <w:pPr>
        <w:ind w:hanging="360" w:left="13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3">
    <w:nsid w:val="1530080F"/>
    <w:multiLevelType w:val="hybridMultilevel"/>
    <w:tmpl w:val="80522B24"/>
    <w:lvl w:tplc="8A404A5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32" w:val="num"/>
        </w:tabs>
        <w:ind w:hanging="360" w:left="732"/>
      </w:pPr>
    </w:lvl>
    <w:lvl w:tentative="true" w:tplc="041A001B" w:ilvl="2">
      <w:start w:val="1"/>
      <w:numFmt w:val="lowerRoman"/>
      <w:lvlText w:val="%3."/>
      <w:lvlJc w:val="right"/>
      <w:pPr>
        <w:tabs>
          <w:tab w:pos="1452" w:val="num"/>
        </w:tabs>
        <w:ind w:hanging="180" w:left="1452"/>
      </w:pPr>
    </w:lvl>
    <w:lvl w:tentative="true" w:tplc="041A000F" w:ilvl="3">
      <w:start w:val="1"/>
      <w:numFmt w:val="decimal"/>
      <w:lvlText w:val="%4."/>
      <w:lvlJc w:val="left"/>
      <w:pPr>
        <w:tabs>
          <w:tab w:pos="2172" w:val="num"/>
        </w:tabs>
        <w:ind w:hanging="360" w:left="2172"/>
      </w:pPr>
    </w:lvl>
    <w:lvl w:tentative="true" w:tplc="041A0019" w:ilvl="4">
      <w:start w:val="1"/>
      <w:numFmt w:val="lowerLetter"/>
      <w:lvlText w:val="%5."/>
      <w:lvlJc w:val="left"/>
      <w:pPr>
        <w:tabs>
          <w:tab w:pos="2892" w:val="num"/>
        </w:tabs>
        <w:ind w:hanging="360" w:left="2892"/>
      </w:pPr>
    </w:lvl>
    <w:lvl w:tentative="true" w:tplc="041A001B" w:ilvl="5">
      <w:start w:val="1"/>
      <w:numFmt w:val="lowerRoman"/>
      <w:lvlText w:val="%6."/>
      <w:lvlJc w:val="right"/>
      <w:pPr>
        <w:tabs>
          <w:tab w:pos="3612" w:val="num"/>
        </w:tabs>
        <w:ind w:hanging="180" w:left="3612"/>
      </w:pPr>
    </w:lvl>
    <w:lvl w:tentative="true" w:tplc="041A000F" w:ilvl="6">
      <w:start w:val="1"/>
      <w:numFmt w:val="decimal"/>
      <w:lvlText w:val="%7."/>
      <w:lvlJc w:val="left"/>
      <w:pPr>
        <w:tabs>
          <w:tab w:pos="4332" w:val="num"/>
        </w:tabs>
        <w:ind w:hanging="360" w:left="4332"/>
      </w:pPr>
    </w:lvl>
    <w:lvl w:tentative="true" w:tplc="041A0019" w:ilvl="7">
      <w:start w:val="1"/>
      <w:numFmt w:val="lowerLetter"/>
      <w:lvlText w:val="%8."/>
      <w:lvlJc w:val="left"/>
      <w:pPr>
        <w:tabs>
          <w:tab w:pos="5052" w:val="num"/>
        </w:tabs>
        <w:ind w:hanging="360" w:left="5052"/>
      </w:pPr>
    </w:lvl>
    <w:lvl w:tentative="true" w:tplc="041A001B" w:ilvl="8">
      <w:start w:val="1"/>
      <w:numFmt w:val="lowerRoman"/>
      <w:lvlText w:val="%9."/>
      <w:lvlJc w:val="right"/>
      <w:pPr>
        <w:tabs>
          <w:tab w:pos="5772" w:val="num"/>
        </w:tabs>
        <w:ind w:hanging="180" w:left="5772"/>
      </w:pPr>
    </w:lvl>
  </w:abstractNum>
  <w:abstractNum w:abstractNumId="5">
    <w:nsid w:val="25CA6B08"/>
    <w:multiLevelType w:val="multilevel"/>
    <w:tmpl w:val="4B70602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2F75572D"/>
    <w:multiLevelType w:val="hybridMultilevel"/>
    <w:tmpl w:val="4864B49A"/>
    <w:lvl w:tplc="38941830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0E414F"/>
    <w:multiLevelType w:val="hybridMultilevel"/>
    <w:tmpl w:val="62F60D9E"/>
    <w:lvl w:tplc="EACE791A" w:ilvl="0">
      <w:start w:val="9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4C512D"/>
    <w:multiLevelType w:val="hybridMultilevel"/>
    <w:tmpl w:val="539CF640"/>
    <w:lvl w:tplc="A432B74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B294DA9"/>
    <w:multiLevelType w:val="hybridMultilevel"/>
    <w:tmpl w:val="3C6ED6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CB93E0A"/>
    <w:multiLevelType w:val="hybridMultilevel"/>
    <w:tmpl w:val="52E0EA5C"/>
    <w:lvl w:tplc="ED32246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5D1BC3"/>
    <w:multiLevelType w:val="hybridMultilevel"/>
    <w:tmpl w:val="68620B22"/>
    <w:lvl w:tplc="A664FA5E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9876B7"/>
    <w:multiLevelType w:val="hybridMultilevel"/>
    <w:tmpl w:val="32009D92"/>
    <w:lvl w:tplc="CD3AC65E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A405A8"/>
    <w:multiLevelType w:val="hybridMultilevel"/>
    <w:tmpl w:val="5386D2D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4BC33D62"/>
    <w:multiLevelType w:val="hybridMultilevel"/>
    <w:tmpl w:val="2CE2457A"/>
    <w:lvl w:tplc="E03E61B0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5">
    <w:nsid w:val="4D962647"/>
    <w:multiLevelType w:val="hybridMultilevel"/>
    <w:tmpl w:val="ED0A5D58"/>
    <w:lvl w:tplc="68DC28C2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6">
    <w:nsid w:val="503A03EB"/>
    <w:multiLevelType w:val="hybridMultilevel"/>
    <w:tmpl w:val="1384EE04"/>
    <w:lvl w:tplc="0568C16E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556D6CE3"/>
    <w:multiLevelType w:val="hybridMultilevel"/>
    <w:tmpl w:val="D89800C8"/>
    <w:lvl w:tplc="D098FCB2" w:ilvl="0">
      <w:start w:val="7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1A3FEE"/>
    <w:multiLevelType w:val="hybridMultilevel"/>
    <w:tmpl w:val="B5F02FA2"/>
    <w:lvl w:tplc="DD9C2FE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583454"/>
    <w:multiLevelType w:val="hybridMultilevel"/>
    <w:tmpl w:val="82EAC884"/>
    <w:lvl w:tplc="6C68489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E83070D"/>
    <w:multiLevelType w:val="hybridMultilevel"/>
    <w:tmpl w:val="430ED392"/>
    <w:lvl w:tplc="B98CC39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FFC01F7"/>
    <w:multiLevelType w:val="hybridMultilevel"/>
    <w:tmpl w:val="545A7AD8"/>
    <w:lvl w:tplc="31C232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A614FAF"/>
    <w:multiLevelType w:val="hybridMultilevel"/>
    <w:tmpl w:val="7C8EF902"/>
    <w:lvl w:tplc="5494155A" w:ilvl="0">
      <w:start w:val="1"/>
      <w:numFmt w:val="decimal"/>
      <w:lvlText w:val="%1."/>
      <w:lvlJc w:val="left"/>
      <w:pPr>
        <w:ind w:hanging="555" w:left="14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4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5">
    <w:nsid w:val="733B77B2"/>
    <w:multiLevelType w:val="hybridMultilevel"/>
    <w:tmpl w:val="556EC2C4"/>
    <w:lvl w:tplc="33D85B0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6">
    <w:nsid w:val="74732023"/>
    <w:multiLevelType w:val="hybridMultilevel"/>
    <w:tmpl w:val="2F424CCE"/>
    <w:lvl w:tplc="7226823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BC0BEF"/>
    <w:multiLevelType w:val="hybridMultilevel"/>
    <w:tmpl w:val="1794E240"/>
    <w:lvl w:tplc="000AE88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6430C9"/>
    <w:multiLevelType w:val="hybridMultilevel"/>
    <w:tmpl w:val="2E0012D4"/>
    <w:lvl w:tplc="31C232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9911312"/>
    <w:multiLevelType w:val="hybridMultilevel"/>
    <w:tmpl w:val="17F8DA6A"/>
    <w:lvl w:tplc="D31EB0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DF97E58"/>
    <w:multiLevelType w:val="hybridMultilevel"/>
    <w:tmpl w:val="C23C0B50"/>
    <w:lvl w:tplc="64C65658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1">
    <w:nsid w:val="7E224561"/>
    <w:multiLevelType w:val="hybridMultilevel"/>
    <w:tmpl w:val="932EE1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C8156C"/>
    <w:multiLevelType w:val="hybridMultilevel"/>
    <w:tmpl w:val="243A1DB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32"/>
  </w:num>
  <w:num w:numId="3">
    <w:abstractNumId w:val="9"/>
  </w:num>
  <w:num w:numId="4">
    <w:abstractNumId w:val="8"/>
  </w:num>
  <w:num w:numId="5">
    <w:abstractNumId w:val="16"/>
  </w:num>
  <w:num w:numId="6">
    <w:abstractNumId w:val="10"/>
  </w:num>
  <w:num w:numId="7">
    <w:abstractNumId w:val="14"/>
  </w:num>
  <w:num w:numId="8">
    <w:abstractNumId w:val="1"/>
  </w:num>
  <w:num w:numId="9">
    <w:abstractNumId w:val="21"/>
  </w:num>
  <w:num w:numId="10">
    <w:abstractNumId w:val="25"/>
  </w:num>
  <w:num w:numId="11">
    <w:abstractNumId w:val="20"/>
  </w:num>
  <w:num w:numId="12">
    <w:abstractNumId w:val="0"/>
  </w:num>
  <w:num w:numId="13">
    <w:abstractNumId w:val="30"/>
  </w:num>
  <w:num w:numId="14">
    <w:abstractNumId w:val="15"/>
  </w:num>
  <w:num w:numId="15">
    <w:abstractNumId w:val="11"/>
  </w:num>
  <w:num w:numId="16">
    <w:abstractNumId w:val="26"/>
  </w:num>
  <w:num w:numId="17">
    <w:abstractNumId w:val="12"/>
  </w:num>
  <w:num w:numId="18">
    <w:abstractNumId w:val="3"/>
  </w:num>
  <w:num w:numId="19">
    <w:abstractNumId w:val="27"/>
  </w:num>
  <w:num w:numId="20">
    <w:abstractNumId w:val="6"/>
  </w:num>
  <w:num w:numId="21">
    <w:abstractNumId w:val="19"/>
  </w:num>
  <w:num w:numId="22">
    <w:abstractNumId w:val="18"/>
  </w:num>
  <w:num w:numId="23">
    <w:abstractNumId w:val="22"/>
  </w:num>
  <w:num w:numId="24">
    <w:abstractNumId w:val="2"/>
  </w:num>
  <w:num w:numId="25">
    <w:abstractNumId w:val="23"/>
  </w:num>
  <w:num w:numId="26">
    <w:abstractNumId w:val="5"/>
  </w:num>
  <w:num w:numId="27">
    <w:abstractNumId w:val="31"/>
  </w:num>
  <w:num w:numId="28">
    <w:abstractNumId w:val="17"/>
  </w:num>
  <w:num w:numId="29">
    <w:abstractNumId w:val="7"/>
  </w:num>
  <w:num w:numId="30">
    <w:abstractNumId w:val="4"/>
  </w:num>
  <w:num w:numId="31">
    <w:abstractNumId w:val="13"/>
  </w:num>
  <w:num w:numId="32">
    <w:abstractNumId w:val="29"/>
  </w:num>
  <w:num w:numId="33">
    <w:abstractNumId w:val="28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09"/>
    <w:rsid w:val="00004486"/>
    <w:rsid w:val="00005F30"/>
    <w:rsid w:val="00014608"/>
    <w:rsid w:val="00015F67"/>
    <w:rsid w:val="00016FDC"/>
    <w:rsid w:val="00017DAE"/>
    <w:rsid w:val="00020595"/>
    <w:rsid w:val="00021A2B"/>
    <w:rsid w:val="00024E9E"/>
    <w:rsid w:val="0002740D"/>
    <w:rsid w:val="0002778B"/>
    <w:rsid w:val="00030850"/>
    <w:rsid w:val="000409FC"/>
    <w:rsid w:val="00044D88"/>
    <w:rsid w:val="00052FF1"/>
    <w:rsid w:val="00053067"/>
    <w:rsid w:val="00053309"/>
    <w:rsid w:val="00054114"/>
    <w:rsid w:val="00056C35"/>
    <w:rsid w:val="000608F4"/>
    <w:rsid w:val="00061EE8"/>
    <w:rsid w:val="00066609"/>
    <w:rsid w:val="0006686C"/>
    <w:rsid w:val="0007090D"/>
    <w:rsid w:val="000715AD"/>
    <w:rsid w:val="00071AE9"/>
    <w:rsid w:val="00082072"/>
    <w:rsid w:val="000826DF"/>
    <w:rsid w:val="00084A63"/>
    <w:rsid w:val="000874BC"/>
    <w:rsid w:val="00087667"/>
    <w:rsid w:val="000967CE"/>
    <w:rsid w:val="000A29F1"/>
    <w:rsid w:val="000A48C3"/>
    <w:rsid w:val="000A54E4"/>
    <w:rsid w:val="000A6004"/>
    <w:rsid w:val="000A63B5"/>
    <w:rsid w:val="000A672D"/>
    <w:rsid w:val="000A6C09"/>
    <w:rsid w:val="000B0555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13FA"/>
    <w:rsid w:val="001027B5"/>
    <w:rsid w:val="00104C46"/>
    <w:rsid w:val="00104E7C"/>
    <w:rsid w:val="00104FC7"/>
    <w:rsid w:val="001069E7"/>
    <w:rsid w:val="00106EB2"/>
    <w:rsid w:val="00110BAF"/>
    <w:rsid w:val="00114360"/>
    <w:rsid w:val="0011606C"/>
    <w:rsid w:val="00116589"/>
    <w:rsid w:val="00120201"/>
    <w:rsid w:val="00124620"/>
    <w:rsid w:val="00125C8F"/>
    <w:rsid w:val="0012706C"/>
    <w:rsid w:val="001320CF"/>
    <w:rsid w:val="001320D7"/>
    <w:rsid w:val="00134614"/>
    <w:rsid w:val="00142214"/>
    <w:rsid w:val="00147479"/>
    <w:rsid w:val="00147D6F"/>
    <w:rsid w:val="0016011C"/>
    <w:rsid w:val="00164890"/>
    <w:rsid w:val="00164E86"/>
    <w:rsid w:val="001668D3"/>
    <w:rsid w:val="001743A4"/>
    <w:rsid w:val="00175DF4"/>
    <w:rsid w:val="00182D9B"/>
    <w:rsid w:val="001831C6"/>
    <w:rsid w:val="00185B6F"/>
    <w:rsid w:val="0018635D"/>
    <w:rsid w:val="00186C6A"/>
    <w:rsid w:val="00190BA4"/>
    <w:rsid w:val="00193BDF"/>
    <w:rsid w:val="00193E2C"/>
    <w:rsid w:val="00193E4F"/>
    <w:rsid w:val="00196E30"/>
    <w:rsid w:val="00197A3D"/>
    <w:rsid w:val="001A7177"/>
    <w:rsid w:val="001B534A"/>
    <w:rsid w:val="001B6210"/>
    <w:rsid w:val="001B6396"/>
    <w:rsid w:val="001C31AF"/>
    <w:rsid w:val="001C4976"/>
    <w:rsid w:val="001C4AF5"/>
    <w:rsid w:val="001C64E8"/>
    <w:rsid w:val="001C7B43"/>
    <w:rsid w:val="001D19CA"/>
    <w:rsid w:val="001D5D0D"/>
    <w:rsid w:val="001D5EA3"/>
    <w:rsid w:val="001D60B0"/>
    <w:rsid w:val="001D7632"/>
    <w:rsid w:val="001E02AF"/>
    <w:rsid w:val="001E12E5"/>
    <w:rsid w:val="001E5882"/>
    <w:rsid w:val="001E6509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62F7"/>
    <w:rsid w:val="002063E6"/>
    <w:rsid w:val="00206D85"/>
    <w:rsid w:val="002105B9"/>
    <w:rsid w:val="00211E54"/>
    <w:rsid w:val="00212EE5"/>
    <w:rsid w:val="002145F7"/>
    <w:rsid w:val="002169BD"/>
    <w:rsid w:val="00216D5E"/>
    <w:rsid w:val="0021735E"/>
    <w:rsid w:val="00217896"/>
    <w:rsid w:val="0022011E"/>
    <w:rsid w:val="00225A79"/>
    <w:rsid w:val="00231C1B"/>
    <w:rsid w:val="00231C2F"/>
    <w:rsid w:val="002338C3"/>
    <w:rsid w:val="00234600"/>
    <w:rsid w:val="00234D7E"/>
    <w:rsid w:val="002375D0"/>
    <w:rsid w:val="00237793"/>
    <w:rsid w:val="0024142C"/>
    <w:rsid w:val="00241DA4"/>
    <w:rsid w:val="002424F3"/>
    <w:rsid w:val="002443A7"/>
    <w:rsid w:val="00245EAC"/>
    <w:rsid w:val="0024601F"/>
    <w:rsid w:val="00246404"/>
    <w:rsid w:val="0024665A"/>
    <w:rsid w:val="00250782"/>
    <w:rsid w:val="00252D36"/>
    <w:rsid w:val="00255B90"/>
    <w:rsid w:val="00256EF9"/>
    <w:rsid w:val="00256F1B"/>
    <w:rsid w:val="00262555"/>
    <w:rsid w:val="00264633"/>
    <w:rsid w:val="00264933"/>
    <w:rsid w:val="002705E4"/>
    <w:rsid w:val="00275470"/>
    <w:rsid w:val="002762EE"/>
    <w:rsid w:val="00277083"/>
    <w:rsid w:val="00277B09"/>
    <w:rsid w:val="00281772"/>
    <w:rsid w:val="00286FE7"/>
    <w:rsid w:val="00291819"/>
    <w:rsid w:val="002936EE"/>
    <w:rsid w:val="0029503E"/>
    <w:rsid w:val="002A0348"/>
    <w:rsid w:val="002A2D37"/>
    <w:rsid w:val="002A3109"/>
    <w:rsid w:val="002A7568"/>
    <w:rsid w:val="002A7E04"/>
    <w:rsid w:val="002B137A"/>
    <w:rsid w:val="002B14E7"/>
    <w:rsid w:val="002B21C0"/>
    <w:rsid w:val="002C2C60"/>
    <w:rsid w:val="002C32D4"/>
    <w:rsid w:val="002C4AEB"/>
    <w:rsid w:val="002C6FC4"/>
    <w:rsid w:val="002D1478"/>
    <w:rsid w:val="002D333B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07A0A"/>
    <w:rsid w:val="00311B32"/>
    <w:rsid w:val="003171E9"/>
    <w:rsid w:val="00320D0B"/>
    <w:rsid w:val="00326FCB"/>
    <w:rsid w:val="00331E88"/>
    <w:rsid w:val="003326D8"/>
    <w:rsid w:val="00333565"/>
    <w:rsid w:val="003401C1"/>
    <w:rsid w:val="00341BF0"/>
    <w:rsid w:val="00341EA2"/>
    <w:rsid w:val="00346337"/>
    <w:rsid w:val="00352F79"/>
    <w:rsid w:val="003544B8"/>
    <w:rsid w:val="003549C2"/>
    <w:rsid w:val="00356ECD"/>
    <w:rsid w:val="00362782"/>
    <w:rsid w:val="00362B51"/>
    <w:rsid w:val="00364537"/>
    <w:rsid w:val="003709D8"/>
    <w:rsid w:val="003729EE"/>
    <w:rsid w:val="003734C9"/>
    <w:rsid w:val="00377574"/>
    <w:rsid w:val="00380BCD"/>
    <w:rsid w:val="003826B1"/>
    <w:rsid w:val="003842E0"/>
    <w:rsid w:val="00385070"/>
    <w:rsid w:val="0038701B"/>
    <w:rsid w:val="003903A9"/>
    <w:rsid w:val="00391B77"/>
    <w:rsid w:val="003A182E"/>
    <w:rsid w:val="003A4761"/>
    <w:rsid w:val="003A5044"/>
    <w:rsid w:val="003A698F"/>
    <w:rsid w:val="003B5EC8"/>
    <w:rsid w:val="003C11CA"/>
    <w:rsid w:val="003C1E15"/>
    <w:rsid w:val="003C47AB"/>
    <w:rsid w:val="003C4CA6"/>
    <w:rsid w:val="003D168A"/>
    <w:rsid w:val="003D2163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17BEF"/>
    <w:rsid w:val="00425142"/>
    <w:rsid w:val="00426310"/>
    <w:rsid w:val="004319AE"/>
    <w:rsid w:val="00432AD8"/>
    <w:rsid w:val="0043505A"/>
    <w:rsid w:val="00441572"/>
    <w:rsid w:val="0044257C"/>
    <w:rsid w:val="0044466D"/>
    <w:rsid w:val="0044505B"/>
    <w:rsid w:val="00451E48"/>
    <w:rsid w:val="00456627"/>
    <w:rsid w:val="00461840"/>
    <w:rsid w:val="00463C72"/>
    <w:rsid w:val="004670A2"/>
    <w:rsid w:val="00467F7B"/>
    <w:rsid w:val="00470262"/>
    <w:rsid w:val="0047446F"/>
    <w:rsid w:val="004745E1"/>
    <w:rsid w:val="0048361C"/>
    <w:rsid w:val="00484EBA"/>
    <w:rsid w:val="0048602F"/>
    <w:rsid w:val="00486CAC"/>
    <w:rsid w:val="00491153"/>
    <w:rsid w:val="004922E7"/>
    <w:rsid w:val="00494E0C"/>
    <w:rsid w:val="004A2405"/>
    <w:rsid w:val="004A3837"/>
    <w:rsid w:val="004A3A4C"/>
    <w:rsid w:val="004A4453"/>
    <w:rsid w:val="004A4BD5"/>
    <w:rsid w:val="004A641A"/>
    <w:rsid w:val="004A7881"/>
    <w:rsid w:val="004A791C"/>
    <w:rsid w:val="004B16CD"/>
    <w:rsid w:val="004B4644"/>
    <w:rsid w:val="004B6404"/>
    <w:rsid w:val="004B67EE"/>
    <w:rsid w:val="004B7EA0"/>
    <w:rsid w:val="004C0334"/>
    <w:rsid w:val="004C0F1A"/>
    <w:rsid w:val="004C54FD"/>
    <w:rsid w:val="004D0CC9"/>
    <w:rsid w:val="004D22A3"/>
    <w:rsid w:val="004D30C2"/>
    <w:rsid w:val="004D31AA"/>
    <w:rsid w:val="004E201F"/>
    <w:rsid w:val="004E420B"/>
    <w:rsid w:val="0050489A"/>
    <w:rsid w:val="00505779"/>
    <w:rsid w:val="0051039A"/>
    <w:rsid w:val="00510C14"/>
    <w:rsid w:val="00521E4A"/>
    <w:rsid w:val="00524A35"/>
    <w:rsid w:val="00527C9E"/>
    <w:rsid w:val="00533FE2"/>
    <w:rsid w:val="0054227B"/>
    <w:rsid w:val="005465E2"/>
    <w:rsid w:val="00550358"/>
    <w:rsid w:val="00551EBB"/>
    <w:rsid w:val="0055351E"/>
    <w:rsid w:val="00553C8D"/>
    <w:rsid w:val="005553E0"/>
    <w:rsid w:val="00557B41"/>
    <w:rsid w:val="00557BF8"/>
    <w:rsid w:val="00561053"/>
    <w:rsid w:val="005612C1"/>
    <w:rsid w:val="005627F7"/>
    <w:rsid w:val="00570339"/>
    <w:rsid w:val="0057217F"/>
    <w:rsid w:val="00573AF4"/>
    <w:rsid w:val="0058075A"/>
    <w:rsid w:val="00582561"/>
    <w:rsid w:val="005830B5"/>
    <w:rsid w:val="00584E27"/>
    <w:rsid w:val="005855AC"/>
    <w:rsid w:val="0059565E"/>
    <w:rsid w:val="00595A21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24E4"/>
    <w:rsid w:val="005D3B92"/>
    <w:rsid w:val="005D3BBB"/>
    <w:rsid w:val="005E08FB"/>
    <w:rsid w:val="005E49E7"/>
    <w:rsid w:val="005F4366"/>
    <w:rsid w:val="005F5FED"/>
    <w:rsid w:val="00602043"/>
    <w:rsid w:val="00612C6B"/>
    <w:rsid w:val="006202D5"/>
    <w:rsid w:val="0062176B"/>
    <w:rsid w:val="006324DC"/>
    <w:rsid w:val="0063594B"/>
    <w:rsid w:val="00636C67"/>
    <w:rsid w:val="006419BE"/>
    <w:rsid w:val="0064262B"/>
    <w:rsid w:val="00644249"/>
    <w:rsid w:val="006451C0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0D7D"/>
    <w:rsid w:val="00673AA9"/>
    <w:rsid w:val="00674D94"/>
    <w:rsid w:val="00681074"/>
    <w:rsid w:val="00682C7A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F92"/>
    <w:rsid w:val="006E2676"/>
    <w:rsid w:val="006E4182"/>
    <w:rsid w:val="006F086F"/>
    <w:rsid w:val="006F208D"/>
    <w:rsid w:val="006F2EE3"/>
    <w:rsid w:val="006F6772"/>
    <w:rsid w:val="006F6B95"/>
    <w:rsid w:val="00700DEA"/>
    <w:rsid w:val="00710071"/>
    <w:rsid w:val="00712479"/>
    <w:rsid w:val="0071577B"/>
    <w:rsid w:val="00723772"/>
    <w:rsid w:val="007247D1"/>
    <w:rsid w:val="00724B1B"/>
    <w:rsid w:val="00726634"/>
    <w:rsid w:val="007271CC"/>
    <w:rsid w:val="00731D6E"/>
    <w:rsid w:val="0073413F"/>
    <w:rsid w:val="0073765D"/>
    <w:rsid w:val="00741D97"/>
    <w:rsid w:val="0074322B"/>
    <w:rsid w:val="00745AA8"/>
    <w:rsid w:val="00751175"/>
    <w:rsid w:val="00752A23"/>
    <w:rsid w:val="00757B64"/>
    <w:rsid w:val="007609DE"/>
    <w:rsid w:val="00763608"/>
    <w:rsid w:val="00766F75"/>
    <w:rsid w:val="00766FBA"/>
    <w:rsid w:val="00771849"/>
    <w:rsid w:val="00772230"/>
    <w:rsid w:val="007753C4"/>
    <w:rsid w:val="00784031"/>
    <w:rsid w:val="00787CCA"/>
    <w:rsid w:val="00791E6E"/>
    <w:rsid w:val="00793857"/>
    <w:rsid w:val="00797C7C"/>
    <w:rsid w:val="007A3931"/>
    <w:rsid w:val="007A4D6F"/>
    <w:rsid w:val="007A7D7E"/>
    <w:rsid w:val="007B1B52"/>
    <w:rsid w:val="007C1322"/>
    <w:rsid w:val="007C1AB8"/>
    <w:rsid w:val="007C4992"/>
    <w:rsid w:val="007C5158"/>
    <w:rsid w:val="007C6F5C"/>
    <w:rsid w:val="007C76BC"/>
    <w:rsid w:val="007D2A8E"/>
    <w:rsid w:val="007D2D55"/>
    <w:rsid w:val="007E0749"/>
    <w:rsid w:val="007E1A28"/>
    <w:rsid w:val="007E2DBF"/>
    <w:rsid w:val="007E66D4"/>
    <w:rsid w:val="007E67CC"/>
    <w:rsid w:val="007E7635"/>
    <w:rsid w:val="007E7B5C"/>
    <w:rsid w:val="007F07E8"/>
    <w:rsid w:val="007F2965"/>
    <w:rsid w:val="007F2FBF"/>
    <w:rsid w:val="007F49B6"/>
    <w:rsid w:val="007F539A"/>
    <w:rsid w:val="00802AF2"/>
    <w:rsid w:val="0081010D"/>
    <w:rsid w:val="00811D2E"/>
    <w:rsid w:val="008120E9"/>
    <w:rsid w:val="0081374B"/>
    <w:rsid w:val="0081601C"/>
    <w:rsid w:val="0082228D"/>
    <w:rsid w:val="00827ED8"/>
    <w:rsid w:val="008313DD"/>
    <w:rsid w:val="00834C51"/>
    <w:rsid w:val="0084295C"/>
    <w:rsid w:val="0084377F"/>
    <w:rsid w:val="008477C1"/>
    <w:rsid w:val="00853982"/>
    <w:rsid w:val="00856EEB"/>
    <w:rsid w:val="0086037A"/>
    <w:rsid w:val="00862BD7"/>
    <w:rsid w:val="0086423D"/>
    <w:rsid w:val="00865975"/>
    <w:rsid w:val="00870369"/>
    <w:rsid w:val="00872BC1"/>
    <w:rsid w:val="00872D9D"/>
    <w:rsid w:val="00876B94"/>
    <w:rsid w:val="008825F1"/>
    <w:rsid w:val="0088478E"/>
    <w:rsid w:val="00887FE8"/>
    <w:rsid w:val="008953A1"/>
    <w:rsid w:val="00896C53"/>
    <w:rsid w:val="00897B3F"/>
    <w:rsid w:val="00897C65"/>
    <w:rsid w:val="008A2A27"/>
    <w:rsid w:val="008A4A26"/>
    <w:rsid w:val="008A6F0D"/>
    <w:rsid w:val="008B350A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0DA1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3232"/>
    <w:rsid w:val="0093484E"/>
    <w:rsid w:val="009355B2"/>
    <w:rsid w:val="00942587"/>
    <w:rsid w:val="0094380B"/>
    <w:rsid w:val="009455E7"/>
    <w:rsid w:val="00945924"/>
    <w:rsid w:val="00946B1E"/>
    <w:rsid w:val="009542B1"/>
    <w:rsid w:val="00955032"/>
    <w:rsid w:val="00956753"/>
    <w:rsid w:val="009609FB"/>
    <w:rsid w:val="00962739"/>
    <w:rsid w:val="00972BB4"/>
    <w:rsid w:val="00972CCA"/>
    <w:rsid w:val="009734FE"/>
    <w:rsid w:val="00980C34"/>
    <w:rsid w:val="009823BE"/>
    <w:rsid w:val="00986BCF"/>
    <w:rsid w:val="0099087B"/>
    <w:rsid w:val="00991D1B"/>
    <w:rsid w:val="009923E6"/>
    <w:rsid w:val="009A12AD"/>
    <w:rsid w:val="009A1F20"/>
    <w:rsid w:val="009A36B0"/>
    <w:rsid w:val="009A3D60"/>
    <w:rsid w:val="009A49B5"/>
    <w:rsid w:val="009A6AFA"/>
    <w:rsid w:val="009B0C46"/>
    <w:rsid w:val="009B583E"/>
    <w:rsid w:val="009B58FA"/>
    <w:rsid w:val="009C0113"/>
    <w:rsid w:val="009C4015"/>
    <w:rsid w:val="009C4080"/>
    <w:rsid w:val="009C46C6"/>
    <w:rsid w:val="009C548F"/>
    <w:rsid w:val="009D13B0"/>
    <w:rsid w:val="009D275E"/>
    <w:rsid w:val="009D3BE2"/>
    <w:rsid w:val="009D3E81"/>
    <w:rsid w:val="009E0937"/>
    <w:rsid w:val="009E0CE1"/>
    <w:rsid w:val="009E1A17"/>
    <w:rsid w:val="009E3130"/>
    <w:rsid w:val="009E35BB"/>
    <w:rsid w:val="009F673A"/>
    <w:rsid w:val="00A04370"/>
    <w:rsid w:val="00A06967"/>
    <w:rsid w:val="00A1628C"/>
    <w:rsid w:val="00A20E92"/>
    <w:rsid w:val="00A2294A"/>
    <w:rsid w:val="00A23712"/>
    <w:rsid w:val="00A27F9E"/>
    <w:rsid w:val="00A30AE8"/>
    <w:rsid w:val="00A37CE0"/>
    <w:rsid w:val="00A41983"/>
    <w:rsid w:val="00A41D49"/>
    <w:rsid w:val="00A43E84"/>
    <w:rsid w:val="00A47306"/>
    <w:rsid w:val="00A505B0"/>
    <w:rsid w:val="00A51EA1"/>
    <w:rsid w:val="00A52585"/>
    <w:rsid w:val="00A5581B"/>
    <w:rsid w:val="00A55C36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FF8"/>
    <w:rsid w:val="00AA1127"/>
    <w:rsid w:val="00AA7E7F"/>
    <w:rsid w:val="00AB0B55"/>
    <w:rsid w:val="00AB253C"/>
    <w:rsid w:val="00AB55D7"/>
    <w:rsid w:val="00AB6649"/>
    <w:rsid w:val="00AB7C21"/>
    <w:rsid w:val="00AB7C4E"/>
    <w:rsid w:val="00AC0F8A"/>
    <w:rsid w:val="00AC3D5E"/>
    <w:rsid w:val="00AD232C"/>
    <w:rsid w:val="00AD23BD"/>
    <w:rsid w:val="00AD24DC"/>
    <w:rsid w:val="00AD322F"/>
    <w:rsid w:val="00AD5827"/>
    <w:rsid w:val="00AD5C26"/>
    <w:rsid w:val="00AE1CC2"/>
    <w:rsid w:val="00AE2B4A"/>
    <w:rsid w:val="00AE4A79"/>
    <w:rsid w:val="00AE518F"/>
    <w:rsid w:val="00AE7CA0"/>
    <w:rsid w:val="00AF5D72"/>
    <w:rsid w:val="00B10EF9"/>
    <w:rsid w:val="00B144B0"/>
    <w:rsid w:val="00B22DAF"/>
    <w:rsid w:val="00B237AF"/>
    <w:rsid w:val="00B305DD"/>
    <w:rsid w:val="00B310B9"/>
    <w:rsid w:val="00B318ED"/>
    <w:rsid w:val="00B3619E"/>
    <w:rsid w:val="00B36C36"/>
    <w:rsid w:val="00B36E02"/>
    <w:rsid w:val="00B36FBE"/>
    <w:rsid w:val="00B376F4"/>
    <w:rsid w:val="00B37B90"/>
    <w:rsid w:val="00B43CFF"/>
    <w:rsid w:val="00B44DAC"/>
    <w:rsid w:val="00B461F7"/>
    <w:rsid w:val="00B4661A"/>
    <w:rsid w:val="00B46F71"/>
    <w:rsid w:val="00B47C48"/>
    <w:rsid w:val="00B50A6B"/>
    <w:rsid w:val="00B52BD1"/>
    <w:rsid w:val="00B56C92"/>
    <w:rsid w:val="00B5723F"/>
    <w:rsid w:val="00B5783E"/>
    <w:rsid w:val="00B60708"/>
    <w:rsid w:val="00B61A5F"/>
    <w:rsid w:val="00B70CE5"/>
    <w:rsid w:val="00B70D18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B5AC4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E20"/>
    <w:rsid w:val="00BE7DD7"/>
    <w:rsid w:val="00BF0C65"/>
    <w:rsid w:val="00BF2790"/>
    <w:rsid w:val="00C00B0E"/>
    <w:rsid w:val="00C01D79"/>
    <w:rsid w:val="00C03816"/>
    <w:rsid w:val="00C061D2"/>
    <w:rsid w:val="00C076A6"/>
    <w:rsid w:val="00C135F1"/>
    <w:rsid w:val="00C13C5A"/>
    <w:rsid w:val="00C14A3C"/>
    <w:rsid w:val="00C17140"/>
    <w:rsid w:val="00C17158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260B"/>
    <w:rsid w:val="00C638B4"/>
    <w:rsid w:val="00C64094"/>
    <w:rsid w:val="00C667B8"/>
    <w:rsid w:val="00C67762"/>
    <w:rsid w:val="00C72D85"/>
    <w:rsid w:val="00C73EB1"/>
    <w:rsid w:val="00C77766"/>
    <w:rsid w:val="00C805D6"/>
    <w:rsid w:val="00C92D08"/>
    <w:rsid w:val="00CA292D"/>
    <w:rsid w:val="00CA3014"/>
    <w:rsid w:val="00CB0EA1"/>
    <w:rsid w:val="00CB217C"/>
    <w:rsid w:val="00CB35AC"/>
    <w:rsid w:val="00CB5F88"/>
    <w:rsid w:val="00CB7F8F"/>
    <w:rsid w:val="00CC50CC"/>
    <w:rsid w:val="00CC6135"/>
    <w:rsid w:val="00CD0069"/>
    <w:rsid w:val="00CD2D1E"/>
    <w:rsid w:val="00CD3D51"/>
    <w:rsid w:val="00CD4E0A"/>
    <w:rsid w:val="00CD6791"/>
    <w:rsid w:val="00CD720B"/>
    <w:rsid w:val="00CE035A"/>
    <w:rsid w:val="00CE119F"/>
    <w:rsid w:val="00CE1A05"/>
    <w:rsid w:val="00CE30C7"/>
    <w:rsid w:val="00CF1E0D"/>
    <w:rsid w:val="00CF5736"/>
    <w:rsid w:val="00CF586C"/>
    <w:rsid w:val="00CF59F8"/>
    <w:rsid w:val="00D0167D"/>
    <w:rsid w:val="00D04845"/>
    <w:rsid w:val="00D06FFC"/>
    <w:rsid w:val="00D112DF"/>
    <w:rsid w:val="00D225CD"/>
    <w:rsid w:val="00D237FC"/>
    <w:rsid w:val="00D24030"/>
    <w:rsid w:val="00D269DE"/>
    <w:rsid w:val="00D33509"/>
    <w:rsid w:val="00D37B8C"/>
    <w:rsid w:val="00D41BBE"/>
    <w:rsid w:val="00D429B3"/>
    <w:rsid w:val="00D47165"/>
    <w:rsid w:val="00D54D63"/>
    <w:rsid w:val="00D54F9F"/>
    <w:rsid w:val="00D55638"/>
    <w:rsid w:val="00D57968"/>
    <w:rsid w:val="00D57A7A"/>
    <w:rsid w:val="00D7136A"/>
    <w:rsid w:val="00D7219A"/>
    <w:rsid w:val="00D75BB2"/>
    <w:rsid w:val="00D77724"/>
    <w:rsid w:val="00D92FD4"/>
    <w:rsid w:val="00DA3DBA"/>
    <w:rsid w:val="00DB0139"/>
    <w:rsid w:val="00DB10FA"/>
    <w:rsid w:val="00DB7F1A"/>
    <w:rsid w:val="00DC44F4"/>
    <w:rsid w:val="00DC7B5D"/>
    <w:rsid w:val="00DD2D6D"/>
    <w:rsid w:val="00DD3125"/>
    <w:rsid w:val="00DD4697"/>
    <w:rsid w:val="00DD48EE"/>
    <w:rsid w:val="00DE00CC"/>
    <w:rsid w:val="00DE0419"/>
    <w:rsid w:val="00DE0659"/>
    <w:rsid w:val="00DE529D"/>
    <w:rsid w:val="00DF3F02"/>
    <w:rsid w:val="00DF421E"/>
    <w:rsid w:val="00DF4AA5"/>
    <w:rsid w:val="00DF61BB"/>
    <w:rsid w:val="00DF7BDD"/>
    <w:rsid w:val="00E00FD8"/>
    <w:rsid w:val="00E048E4"/>
    <w:rsid w:val="00E04BA9"/>
    <w:rsid w:val="00E0550B"/>
    <w:rsid w:val="00E124C2"/>
    <w:rsid w:val="00E132D1"/>
    <w:rsid w:val="00E13580"/>
    <w:rsid w:val="00E14303"/>
    <w:rsid w:val="00E14E0D"/>
    <w:rsid w:val="00E1552B"/>
    <w:rsid w:val="00E245D0"/>
    <w:rsid w:val="00E30129"/>
    <w:rsid w:val="00E321F1"/>
    <w:rsid w:val="00E3400D"/>
    <w:rsid w:val="00E34C3F"/>
    <w:rsid w:val="00E351EB"/>
    <w:rsid w:val="00E3608C"/>
    <w:rsid w:val="00E41EBF"/>
    <w:rsid w:val="00E44B7C"/>
    <w:rsid w:val="00E46292"/>
    <w:rsid w:val="00E60174"/>
    <w:rsid w:val="00E722CA"/>
    <w:rsid w:val="00E76975"/>
    <w:rsid w:val="00E805A9"/>
    <w:rsid w:val="00E80E68"/>
    <w:rsid w:val="00E822A9"/>
    <w:rsid w:val="00E826F7"/>
    <w:rsid w:val="00E83842"/>
    <w:rsid w:val="00E8543C"/>
    <w:rsid w:val="00E908F5"/>
    <w:rsid w:val="00E917B7"/>
    <w:rsid w:val="00E924B2"/>
    <w:rsid w:val="00E937FB"/>
    <w:rsid w:val="00E93F0C"/>
    <w:rsid w:val="00E94588"/>
    <w:rsid w:val="00E95E2A"/>
    <w:rsid w:val="00E9708E"/>
    <w:rsid w:val="00EA1E01"/>
    <w:rsid w:val="00EA328F"/>
    <w:rsid w:val="00EA507D"/>
    <w:rsid w:val="00EB30F6"/>
    <w:rsid w:val="00EB40D0"/>
    <w:rsid w:val="00EB77F7"/>
    <w:rsid w:val="00EB7936"/>
    <w:rsid w:val="00EC30F9"/>
    <w:rsid w:val="00EC4B5C"/>
    <w:rsid w:val="00EC6EEE"/>
    <w:rsid w:val="00EC7E1D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E5E7A"/>
    <w:rsid w:val="00EF39F8"/>
    <w:rsid w:val="00F0131B"/>
    <w:rsid w:val="00F01A6F"/>
    <w:rsid w:val="00F01BEB"/>
    <w:rsid w:val="00F04B56"/>
    <w:rsid w:val="00F110E4"/>
    <w:rsid w:val="00F11CF4"/>
    <w:rsid w:val="00F124EC"/>
    <w:rsid w:val="00F2018D"/>
    <w:rsid w:val="00F21ED7"/>
    <w:rsid w:val="00F23285"/>
    <w:rsid w:val="00F235FF"/>
    <w:rsid w:val="00F26A46"/>
    <w:rsid w:val="00F27D1A"/>
    <w:rsid w:val="00F30417"/>
    <w:rsid w:val="00F31A89"/>
    <w:rsid w:val="00F32C62"/>
    <w:rsid w:val="00F33936"/>
    <w:rsid w:val="00F34726"/>
    <w:rsid w:val="00F45C1C"/>
    <w:rsid w:val="00F52DA6"/>
    <w:rsid w:val="00F53B7D"/>
    <w:rsid w:val="00F55436"/>
    <w:rsid w:val="00F55864"/>
    <w:rsid w:val="00F57F62"/>
    <w:rsid w:val="00F6100A"/>
    <w:rsid w:val="00F6575C"/>
    <w:rsid w:val="00F6677D"/>
    <w:rsid w:val="00F668E4"/>
    <w:rsid w:val="00F741DD"/>
    <w:rsid w:val="00F7605E"/>
    <w:rsid w:val="00F76C7F"/>
    <w:rsid w:val="00F8339A"/>
    <w:rsid w:val="00F84700"/>
    <w:rsid w:val="00F856EE"/>
    <w:rsid w:val="00F90E2A"/>
    <w:rsid w:val="00F932E0"/>
    <w:rsid w:val="00F97C8F"/>
    <w:rsid w:val="00FB2B8D"/>
    <w:rsid w:val="00FB33A8"/>
    <w:rsid w:val="00FC668F"/>
    <w:rsid w:val="00FD0C78"/>
    <w:rsid w:val="00FD139C"/>
    <w:rsid w:val="00FD3FE8"/>
    <w:rsid w:val="00FD4111"/>
    <w:rsid w:val="00FD6D07"/>
    <w:rsid w:val="00FD73C2"/>
    <w:rsid w:val="00FE28F7"/>
    <w:rsid w:val="00FE699F"/>
    <w:rsid w:val="00FE7534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true" w:styleId="UvuenotijelotekstaChar" w:type="character">
    <w:name w:val="Uvučeno tijelo teksta Char"/>
    <w:link w:val="Uvuenotijeloteksta"/>
    <w:rsid w:val="009B58FA"/>
    <w:rPr>
      <w:rFonts w:cs="Arial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6FC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customStyle="true" w:styleId="Naslov2Char" w:type="character">
    <w:name w:val="Naslov 2 Char"/>
    <w:link w:val="Naslov2"/>
    <w:rsid w:val="00C638B4"/>
    <w:rPr>
      <w:rFonts w:cs="Arial" w:hAnsi="Arial" w:ascii="Arial"/>
      <w:b/>
      <w:bCs/>
      <w:sz w:val="28"/>
      <w:szCs w:val="24"/>
      <w:lang w:eastAsia="hr-HR"/>
    </w:rPr>
  </w:style>
  <w:style w:customStyle="true" w:styleId="Normal1" w:type="paragraph">
    <w:name w:val="Normal1"/>
    <w:rsid w:val="005D24E4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E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A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A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A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A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1" w:styleId="UvuenotijelotekstaChar" w:type="character">
    <w:name w:val="Uvučeno tijelo teksta Char"/>
    <w:link w:val="Uvuenotijeloteksta"/>
    <w:rsid w:val="009B58FA"/>
    <w:rPr>
      <w:rFonts w:ascii="Arial" w:cs="Arial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6FC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customStyle="1" w:styleId="Naslov2Char" w:type="character">
    <w:name w:val="Naslov 2 Char"/>
    <w:link w:val="Naslov2"/>
    <w:rsid w:val="00C638B4"/>
    <w:rPr>
      <w:rFonts w:ascii="Arial" w:cs="Arial" w:hAnsi="Arial"/>
      <w:b/>
      <w:bCs/>
      <w:sz w:val="28"/>
      <w:szCs w:val="24"/>
      <w:lang w:eastAsia="hr-HR"/>
    </w:rPr>
  </w:style>
  <w:style w:customStyle="1" w:styleId="Normal1" w:type="paragraph">
    <w:name w:val="Normal1"/>
    <w:rsid w:val="005D24E4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E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A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A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A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A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2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54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69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8755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BBABE-9A55-4C78-80F2-37108F5BA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8</properties:Pages>
  <properties:Words>1288</properties:Words>
  <properties:Characters>7831</properties:Characters>
  <properties:Lines>505</properties:Lines>
  <properties:Paragraphs>229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«NOVI ORION» d</vt:lpstr>
      <vt:lpstr>«NOVI ORION» d</vt:lpstr>
    </vt:vector>
  </properties:TitlesOfParts>
  <properties:LinksUpToDate>false</properties:LinksUpToDate>
  <properties:CharactersWithSpaces>9077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2019-01-03T10:57:00Z</dcterms:created>
  <dc:creator>BOJANA</dc:creator>
  <cp:lastModifiedBy>Dijana Hadžić</cp:lastModifiedBy>
  <cp:lastPrinted>2017-11-26T16:07:00Z</cp:lastPrinted>
  <dcterms:modified xmlns:xsi="http://www.w3.org/2001/XMLSchema-instance" xsi:type="dcterms:W3CDTF">2019-01-03T10:57:00Z</dcterms:modified>
  <cp:revision>3</cp:revision>
  <dc:title>«NOVI ORION»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St-1121/2018-45 / Podnesak - Izvješće stečajnog upravitelja (- IZVJEŠĆE -stečajni postupak-izvj.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