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a62d" w14:paraId="f0fa62d" w:rsidRDefault="00EF1976" w:rsidP="0073588E" w:rsidR="00EF1976" w:rsidRPr="008B1A8D">
      <w:pPr>
        <w15:collapsed w:val="false"/>
      </w:pPr>
      <w:bookmarkStart w:name="_GoBack" w:id="0"/>
      <w:bookmarkEnd w:id="0"/>
    </w:p>
    <w:p w:rsidRDefault="00EF1976" w:rsidP="0073588E" w:rsidR="00EF1976" w:rsidRPr="008B1A8D"/>
    <w:p w:rsidRDefault="0073588E" w:rsidP="0073588E" w:rsidR="0073588E" w:rsidRPr="008B1A8D">
      <w:r w:rsidRPr="008B1A8D">
        <w:tab/>
      </w:r>
      <w:r w:rsidRPr="008B1A8D">
        <w:tab/>
      </w:r>
      <w:r w:rsidRPr="008B1A8D">
        <w:tab/>
      </w:r>
    </w:p>
    <w:p w:rsidRDefault="0073588E" w:rsidP="0073588E" w:rsidR="0073588E" w:rsidRPr="008B1A8D">
      <w:pPr>
        <w:jc w:val="center"/>
        <w:rPr>
          <w:bCs/>
        </w:rPr>
      </w:pPr>
      <w:r w:rsidRPr="008B1A8D">
        <w:tab/>
      </w:r>
      <w:r w:rsidRPr="008B1A8D">
        <w:tab/>
      </w:r>
    </w:p>
    <w:p w:rsidRDefault="0098719A" w:rsidP="0073588E" w:rsidR="0098719A" w:rsidRPr="008B1A8D">
      <w:pPr>
        <w:jc w:val="center"/>
        <w:rPr>
          <w:bCs/>
        </w:rPr>
      </w:pPr>
    </w:p>
    <w:p w:rsidRDefault="00757C33" w:rsidP="0073588E" w:rsidR="00757C33" w:rsidRPr="008B1A8D">
      <w:pPr>
        <w:jc w:val="center"/>
        <w:rPr>
          <w:bCs/>
        </w:rPr>
      </w:pPr>
    </w:p>
    <w:p w:rsidRDefault="00757C33" w:rsidP="0073588E" w:rsidR="00757C33" w:rsidRPr="008B1A8D">
      <w:pPr>
        <w:jc w:val="center"/>
        <w:rPr>
          <w:bCs/>
        </w:rPr>
      </w:pPr>
    </w:p>
    <w:p w:rsidRDefault="008B473D" w:rsidP="0073588E" w:rsidR="008B473D" w:rsidRPr="008B1A8D">
      <w:pPr>
        <w:jc w:val="center"/>
        <w:rPr>
          <w:bCs/>
        </w:rPr>
      </w:pPr>
      <w:r w:rsidRPr="008B1A8D">
        <w:rPr>
          <w:bCs/>
        </w:rPr>
        <w:t>R E P U B L I K A    H R V A T S K A</w:t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 A K</w:t>
      </w:r>
    </w:p>
    <w:p w:rsidRDefault="0098719A" w:rsidP="0073588E" w:rsidR="0098719A" w:rsidRPr="008B1A8D">
      <w:pPr>
        <w:jc w:val="center"/>
        <w:rPr>
          <w:bCs/>
        </w:rPr>
      </w:pPr>
    </w:p>
    <w:p w:rsidRDefault="00B426A7" w:rsidP="0073588E" w:rsidR="00B426A7" w:rsidRPr="008B1A8D">
      <w:pPr>
        <w:jc w:val="center"/>
        <w:rPr>
          <w:bCs/>
        </w:rPr>
      </w:pPr>
    </w:p>
    <w:p w:rsidRDefault="009E4761" w:rsidP="009E4761" w:rsidR="009E4761" w:rsidRPr="008B1A8D">
      <w:pPr>
        <w:jc w:val="both"/>
      </w:pPr>
      <w:r w:rsidRPr="008B1A8D">
        <w:tab/>
      </w:r>
      <w:r w:rsidRPr="008B1A8D">
        <w:tab/>
        <w:t xml:space="preserve">Trgovački sud u Rijeci, po stečajnom sucu Veri Jelenović, </w:t>
      </w:r>
      <w:r w:rsidR="001B4FD4" w:rsidRPr="009C10FE">
        <w:t>u stečajnom postupku nad imovinom dužnika pojedinca LAZO TATALOVIĆ, vl. obrta za ugostiteljstvo i trgovinu I&amp;L u stečaju Novi Vinodolski, Jamice 22, OIB 53865320681</w:t>
      </w:r>
      <w:r w:rsidRPr="008B1A8D">
        <w:t xml:space="preserve">,  dana </w:t>
      </w:r>
      <w:r w:rsidR="001B4FD4">
        <w:t>3</w:t>
      </w:r>
      <w:r w:rsidR="007043EF" w:rsidRPr="008B1A8D">
        <w:t>.</w:t>
      </w:r>
      <w:r w:rsidR="0007191C" w:rsidRPr="008B1A8D">
        <w:t xml:space="preserve"> rujna</w:t>
      </w:r>
      <w:r w:rsidR="00922CBA" w:rsidRPr="008B1A8D">
        <w:t xml:space="preserve"> 2015</w:t>
      </w:r>
      <w:r w:rsidRPr="008B1A8D">
        <w:t>. godine</w:t>
      </w:r>
    </w:p>
    <w:p w:rsidRDefault="0073588E" w:rsidP="0073588E" w:rsidR="00B426A7" w:rsidRPr="008B1A8D">
      <w:pPr>
        <w:jc w:val="both"/>
      </w:pPr>
      <w:r w:rsidRPr="008B1A8D">
        <w:t xml:space="preserve"> </w:t>
      </w:r>
      <w:r w:rsidR="00405724" w:rsidRPr="008B1A8D">
        <w:tab/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</w:t>
      </w:r>
      <w:r w:rsidR="0073588E" w:rsidRPr="008B1A8D">
        <w:rPr>
          <w:bCs/>
        </w:rPr>
        <w:t xml:space="preserve"> i o  j e</w:t>
      </w:r>
    </w:p>
    <w:p w:rsidRDefault="0073588E" w:rsidP="0073588E" w:rsidR="0073588E" w:rsidRPr="008B1A8D">
      <w:pPr>
        <w:jc w:val="center"/>
        <w:rPr>
          <w:bCs/>
        </w:rPr>
      </w:pPr>
    </w:p>
    <w:p w:rsidRDefault="0073588E" w:rsidP="0073588E" w:rsidR="00D57D69" w:rsidRPr="008B1A8D">
      <w:pPr>
        <w:jc w:val="both"/>
      </w:pPr>
      <w:r w:rsidRPr="008B1A8D">
        <w:tab/>
      </w:r>
      <w:r w:rsidRPr="008B1A8D">
        <w:tab/>
      </w:r>
      <w:r w:rsidR="00D57D69" w:rsidRPr="008B1A8D">
        <w:t>S</w:t>
      </w:r>
      <w:r w:rsidRPr="008B1A8D">
        <w:t>tečajnom upravitelju</w:t>
      </w:r>
      <w:r w:rsidR="00C741AF" w:rsidRPr="008B1A8D">
        <w:t xml:space="preserve"> </w:t>
      </w:r>
      <w:r w:rsidR="001B4FD4" w:rsidRPr="00091DCC">
        <w:t>Antonel</w:t>
      </w:r>
      <w:r w:rsidR="001B4FD4">
        <w:t>i</w:t>
      </w:r>
      <w:r w:rsidR="001B4FD4" w:rsidRPr="00091DCC">
        <w:t xml:space="preserve"> Jolić Zubčić, odvjetnik u Rijeci, A. Starčevića 5, OIB 03188914525</w:t>
      </w:r>
      <w:r w:rsidR="001B4FD4">
        <w:t xml:space="preserve"> </w:t>
      </w:r>
      <w:r w:rsidR="00D57D69" w:rsidRPr="008B1A8D">
        <w:t>daje se odobrenje za sklapanje novih ugovora o radu na određeno vrijeme radi dovršenja započetih poslova i otklanjanja moguće štete za sljedeće radnike:</w:t>
      </w:r>
    </w:p>
    <w:p w:rsidRDefault="002C5944" w:rsidP="00CD4625" w:rsidR="002C5944" w:rsidRPr="008B1A8D">
      <w:pPr>
        <w:jc w:val="both"/>
      </w:pPr>
    </w:p>
    <w:p w:rsidRDefault="008B1A8D" w:rsidP="008B1A8D" w:rsidR="008B1A8D" w:rsidRPr="008B1A8D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- </w:t>
      </w:r>
      <w:r w:rsidR="00DE6237">
        <w:rPr>
          <w:rFonts w:hAnsi="Times New Roman" w:ascii="Times New Roman"/>
          <w:sz w:val="24"/>
          <w:szCs w:val="24"/>
        </w:rPr>
        <w:t>Boris Ivašković, Ulica</w:t>
      </w:r>
      <w:r w:rsidR="00807996">
        <w:rPr>
          <w:rFonts w:hAnsi="Times New Roman" w:ascii="Times New Roman"/>
          <w:sz w:val="24"/>
          <w:szCs w:val="24"/>
        </w:rPr>
        <w:t xml:space="preserve"> Milana Ogrizovića 41, Zagreb, OIB 53720321576</w:t>
      </w:r>
      <w:r w:rsidRPr="008B1A8D">
        <w:rPr>
          <w:rFonts w:hAnsi="Times New Roman" w:ascii="Times New Roman"/>
          <w:sz w:val="24"/>
          <w:szCs w:val="24"/>
        </w:rPr>
        <w:t xml:space="preserve"> na radnom mjestu</w:t>
      </w:r>
      <w:r w:rsidR="001B4FD4">
        <w:rPr>
          <w:rFonts w:hAnsi="Times New Roman" w:ascii="Times New Roman"/>
          <w:sz w:val="24"/>
          <w:szCs w:val="24"/>
        </w:rPr>
        <w:t xml:space="preserve"> kuhar</w:t>
      </w:r>
      <w:r w:rsidRPr="008B1A8D">
        <w:rPr>
          <w:rFonts w:hAnsi="Times New Roman" w:ascii="Times New Roman"/>
          <w:sz w:val="24"/>
          <w:szCs w:val="24"/>
        </w:rPr>
        <w:t xml:space="preserve">, s kojim se ugovor sklapa od </w:t>
      </w:r>
      <w:r w:rsidR="001B4FD4">
        <w:rPr>
          <w:rFonts w:hAnsi="Times New Roman" w:ascii="Times New Roman"/>
          <w:sz w:val="24"/>
          <w:szCs w:val="24"/>
        </w:rPr>
        <w:t>14. kolovoza 2015. godine do 15. rujna 2015. godi</w:t>
      </w:r>
      <w:r w:rsidRPr="008B1A8D">
        <w:rPr>
          <w:rFonts w:hAnsi="Times New Roman" w:ascii="Times New Roman"/>
          <w:sz w:val="24"/>
          <w:szCs w:val="24"/>
        </w:rPr>
        <w:t>ne,</w:t>
      </w:r>
    </w:p>
    <w:p w:rsidRDefault="008B1A8D" w:rsidP="008B1A8D" w:rsidR="008B1A8D" w:rsidRPr="008B1A8D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- </w:t>
      </w:r>
      <w:r w:rsidR="00807996">
        <w:rPr>
          <w:rFonts w:hAnsi="Times New Roman" w:ascii="Times New Roman"/>
          <w:sz w:val="24"/>
          <w:szCs w:val="24"/>
        </w:rPr>
        <w:t xml:space="preserve">Silvija Bilić, Tešanjska 31, Brijest, Osijek, OIB 77118962597, </w:t>
      </w:r>
      <w:r w:rsidR="00C255EC">
        <w:rPr>
          <w:rFonts w:hAnsi="Times New Roman" w:ascii="Times New Roman"/>
          <w:sz w:val="24"/>
          <w:szCs w:val="24"/>
        </w:rPr>
        <w:t xml:space="preserve">na radnom mjestu pomoćni kuhar, </w:t>
      </w:r>
      <w:r w:rsidR="00807996">
        <w:rPr>
          <w:rFonts w:hAnsi="Times New Roman" w:ascii="Times New Roman"/>
          <w:sz w:val="24"/>
          <w:szCs w:val="24"/>
        </w:rPr>
        <w:t>s kojo</w:t>
      </w:r>
      <w:r w:rsidRPr="008B1A8D">
        <w:rPr>
          <w:rFonts w:hAnsi="Times New Roman" w:ascii="Times New Roman"/>
          <w:sz w:val="24"/>
          <w:szCs w:val="24"/>
        </w:rPr>
        <w:t xml:space="preserve">m se ugovor sklapa od </w:t>
      </w:r>
      <w:r w:rsidR="00807996">
        <w:rPr>
          <w:rFonts w:hAnsi="Times New Roman" w:ascii="Times New Roman"/>
          <w:sz w:val="24"/>
          <w:szCs w:val="24"/>
        </w:rPr>
        <w:t>14. kolovoza 2015. godine do 15. rujna 2015. godi</w:t>
      </w:r>
      <w:r w:rsidR="00807996" w:rsidRPr="008B1A8D">
        <w:rPr>
          <w:rFonts w:hAnsi="Times New Roman" w:ascii="Times New Roman"/>
          <w:sz w:val="24"/>
          <w:szCs w:val="24"/>
        </w:rPr>
        <w:t>ne</w:t>
      </w:r>
      <w:r w:rsidRPr="008B1A8D">
        <w:rPr>
          <w:rFonts w:hAnsi="Times New Roman" w:ascii="Times New Roman"/>
          <w:sz w:val="24"/>
          <w:szCs w:val="24"/>
        </w:rPr>
        <w:t>,</w:t>
      </w:r>
    </w:p>
    <w:p w:rsidRDefault="00807996" w:rsidP="00807996" w:rsidR="00807996" w:rsidRPr="008B1A8D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 xml:space="preserve">Monika Faletar, Gornje Rovišće 29, Rovišće, OIB 11353792501, </w:t>
      </w:r>
      <w:r w:rsidR="00C255EC">
        <w:rPr>
          <w:rFonts w:hAnsi="Times New Roman" w:ascii="Times New Roman"/>
          <w:sz w:val="24"/>
          <w:szCs w:val="24"/>
        </w:rPr>
        <w:t xml:space="preserve">na radnom mjestu pomoćni konobar, </w:t>
      </w:r>
      <w:r>
        <w:rPr>
          <w:rFonts w:hAnsi="Times New Roman" w:ascii="Times New Roman"/>
          <w:sz w:val="24"/>
          <w:szCs w:val="24"/>
        </w:rPr>
        <w:t>s kojo</w:t>
      </w:r>
      <w:r w:rsidRPr="008B1A8D">
        <w:rPr>
          <w:rFonts w:hAnsi="Times New Roman" w:ascii="Times New Roman"/>
          <w:sz w:val="24"/>
          <w:szCs w:val="24"/>
        </w:rPr>
        <w:t xml:space="preserve">m se ugovor sklapa od </w:t>
      </w:r>
      <w:r>
        <w:rPr>
          <w:rFonts w:hAnsi="Times New Roman" w:ascii="Times New Roman"/>
          <w:sz w:val="24"/>
          <w:szCs w:val="24"/>
        </w:rPr>
        <w:t>14. kolovoza 2015. godine do 15. rujna 2015. godi</w:t>
      </w:r>
      <w:r w:rsidRPr="008B1A8D">
        <w:rPr>
          <w:rFonts w:hAnsi="Times New Roman" w:ascii="Times New Roman"/>
          <w:sz w:val="24"/>
          <w:szCs w:val="24"/>
        </w:rPr>
        <w:t>ne</w:t>
      </w:r>
      <w:r>
        <w:rPr>
          <w:rFonts w:hAnsi="Times New Roman" w:ascii="Times New Roman"/>
          <w:sz w:val="24"/>
          <w:szCs w:val="24"/>
        </w:rPr>
        <w:t>.</w:t>
      </w:r>
    </w:p>
    <w:p w:rsidRDefault="008B1A8D" w:rsidP="008B1A8D" w:rsidR="008B1A8D" w:rsidRPr="008B1A8D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 </w:t>
      </w:r>
    </w:p>
    <w:p w:rsidRDefault="0007191C" w:rsidP="0007191C" w:rsidR="0007191C" w:rsidRPr="008B1A8D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8B1A8D">
      <w:pPr>
        <w:jc w:val="center"/>
        <w:rPr>
          <w:bCs/>
        </w:rPr>
      </w:pPr>
      <w:r w:rsidRPr="008B1A8D">
        <w:rPr>
          <w:bCs/>
        </w:rPr>
        <w:t>Obrazloženje</w:t>
      </w:r>
    </w:p>
    <w:p w:rsidRDefault="002C5944" w:rsidP="0073588E" w:rsidR="0073588E" w:rsidRPr="008B1A8D">
      <w:pPr>
        <w:jc w:val="both"/>
        <w:rPr>
          <w:bCs/>
        </w:rPr>
      </w:pPr>
      <w:r w:rsidRPr="008B1A8D">
        <w:rPr>
          <w:bCs/>
        </w:rPr>
        <w:tab/>
      </w:r>
      <w:r w:rsidRPr="008B1A8D">
        <w:rPr>
          <w:bCs/>
        </w:rPr>
        <w:tab/>
        <w:t xml:space="preserve">Stečajni upravitelj je podneskom od </w:t>
      </w:r>
      <w:r w:rsidR="00807996">
        <w:rPr>
          <w:bCs/>
        </w:rPr>
        <w:t>1</w:t>
      </w:r>
      <w:r w:rsidR="00094225" w:rsidRPr="008B1A8D">
        <w:rPr>
          <w:bCs/>
        </w:rPr>
        <w:t xml:space="preserve">3. </w:t>
      </w:r>
      <w:r w:rsidR="008B1A8D" w:rsidRPr="008B1A8D">
        <w:rPr>
          <w:bCs/>
        </w:rPr>
        <w:t>kolovoza</w:t>
      </w:r>
      <w:r w:rsidR="00922CBA" w:rsidRPr="008B1A8D">
        <w:rPr>
          <w:bCs/>
        </w:rPr>
        <w:t xml:space="preserve"> 2015</w:t>
      </w:r>
      <w:r w:rsidRPr="008B1A8D">
        <w:rPr>
          <w:bCs/>
        </w:rPr>
        <w:t>. godine zatražila od stečajnog suca odobrenje za sklapanje novih ugovora o radu na određeno vrijeme radi</w:t>
      </w:r>
      <w:r w:rsidR="00027408" w:rsidRPr="008B1A8D">
        <w:rPr>
          <w:bCs/>
        </w:rPr>
        <w:t xml:space="preserve"> dovršenja započetih poslova i </w:t>
      </w:r>
      <w:r w:rsidRPr="008B1A8D">
        <w:rPr>
          <w:bCs/>
        </w:rPr>
        <w:t>o</w:t>
      </w:r>
      <w:r w:rsidR="00027408" w:rsidRPr="008B1A8D">
        <w:rPr>
          <w:bCs/>
        </w:rPr>
        <w:t>t</w:t>
      </w:r>
      <w:r w:rsidRPr="008B1A8D">
        <w:rPr>
          <w:bCs/>
        </w:rPr>
        <w:t xml:space="preserve">klanjanja moguće štete sa radnicima </w:t>
      </w:r>
      <w:r w:rsidR="00027408" w:rsidRPr="008B1A8D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8B1A8D">
      <w:pPr>
        <w:jc w:val="both"/>
      </w:pPr>
      <w:r w:rsidRPr="008B1A8D">
        <w:rPr>
          <w:bCs/>
        </w:rPr>
        <w:tab/>
      </w:r>
      <w:r w:rsidRPr="008B1A8D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8B1A8D">
        <w:rPr>
          <w:bCs/>
        </w:rPr>
        <w:t xml:space="preserve"> </w:t>
      </w:r>
      <w:r w:rsidR="00CF1BDA" w:rsidRPr="008B1A8D">
        <w:rPr>
          <w:bCs/>
        </w:rPr>
        <w:t>Stečajnog zakona (objavljen u NN 44/96, 29/99, 129/00, 123/03, 82/06, 116/10, 25/12 i 133/12)</w:t>
      </w:r>
      <w:r w:rsidRPr="008B1A8D">
        <w:rPr>
          <w:bCs/>
        </w:rPr>
        <w:t xml:space="preserve"> riješio kao u izreci</w:t>
      </w:r>
      <w:r w:rsidR="00D201E2" w:rsidRPr="008B1A8D">
        <w:t>.</w:t>
      </w:r>
    </w:p>
    <w:p w:rsidRDefault="0073588E" w:rsidP="0073588E" w:rsidR="0073588E" w:rsidRPr="008B1A8D">
      <w:pPr>
        <w:jc w:val="center"/>
      </w:pPr>
      <w:r w:rsidRPr="008B1A8D">
        <w:t xml:space="preserve">Rijeka, </w:t>
      </w:r>
      <w:r w:rsidR="00807996">
        <w:t>3</w:t>
      </w:r>
      <w:r w:rsidR="007043EF" w:rsidRPr="008B1A8D">
        <w:t xml:space="preserve">. </w:t>
      </w:r>
      <w:r w:rsidR="0007191C" w:rsidRPr="008B1A8D">
        <w:t>rujna</w:t>
      </w:r>
      <w:r w:rsidR="00922CBA" w:rsidRPr="008B1A8D">
        <w:t xml:space="preserve"> 2015</w:t>
      </w:r>
      <w:r w:rsidRPr="008B1A8D">
        <w:t>. g.</w:t>
      </w:r>
    </w:p>
    <w:p w:rsidRDefault="00D26637" w:rsidP="0073588E" w:rsidR="00D26637" w:rsidRPr="008B1A8D">
      <w:pPr>
        <w:jc w:val="center"/>
      </w:pP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5F42F6" w:rsidP="0073588E" w:rsidR="005F42F6" w:rsidRPr="008B1A8D"/>
    <w:p w:rsidRDefault="00D26637" w:rsidP="0073588E" w:rsidR="00D26637" w:rsidRPr="008B1A8D"/>
    <w:p w:rsidRDefault="0073588E" w:rsidP="0073588E" w:rsidR="0073588E" w:rsidRPr="008B1A8D">
      <w:r w:rsidRPr="008B1A8D">
        <w:t>UPUTA O PRAVNOM LIJEKU:</w:t>
      </w:r>
    </w:p>
    <w:p w:rsidRDefault="0073588E" w:rsidP="008B16A3" w:rsidR="00D201E2" w:rsidRPr="008B1A8D">
      <w:pPr>
        <w:jc w:val="both"/>
      </w:pPr>
      <w:r w:rsidRPr="008B1A8D">
        <w:t xml:space="preserve">Protiv  ovog  </w:t>
      </w:r>
      <w:r w:rsidR="00D26637" w:rsidRPr="008B1A8D">
        <w:t>zaključka žalba nije dopuštena</w:t>
      </w:r>
      <w:r w:rsidRPr="008B1A8D">
        <w:t>.</w:t>
      </w:r>
    </w:p>
    <w:p w:rsidRDefault="00B93740" w:rsidR="00B93740"/>
    <w:p w:rsidRDefault="00C255EC" w:rsidR="00C255EC" w:rsidRPr="008B1A8D"/>
    <w:p w:rsidRDefault="00D201E2" w:rsidR="00D201E2" w:rsidRPr="008B1A8D">
      <w:r w:rsidRPr="008B1A8D">
        <w:lastRenderedPageBreak/>
        <w:t>DNA</w:t>
      </w:r>
    </w:p>
    <w:p w:rsidRDefault="00D201E2" w:rsidP="00D201E2" w:rsidR="00D201E2" w:rsidRPr="008B1A8D">
      <w:pPr>
        <w:numPr>
          <w:ilvl w:val="0"/>
          <w:numId w:val="1"/>
        </w:numPr>
      </w:pPr>
      <w:r w:rsidRPr="008B1A8D">
        <w:t xml:space="preserve">st. upravitelju </w:t>
      </w:r>
    </w:p>
    <w:p w:rsidRDefault="00027408" w:rsidP="00AF3BFB" w:rsidR="00AF3BFB" w:rsidRPr="008B1A8D">
      <w:pPr>
        <w:numPr>
          <w:ilvl w:val="0"/>
          <w:numId w:val="1"/>
        </w:numPr>
      </w:pPr>
      <w:r w:rsidRPr="008B1A8D">
        <w:t>oglasna ploča</w:t>
      </w:r>
    </w:p>
    <w:p w:rsidRDefault="00CB6FCF" w:rsidP="00D201E2" w:rsidR="00D201E2" w:rsidRPr="008B1A8D">
      <w:r w:rsidRPr="008B1A8D">
        <w:t xml:space="preserve">Rijeka, </w:t>
      </w:r>
      <w:r w:rsidR="00807996">
        <w:t>3</w:t>
      </w:r>
      <w:r w:rsidR="007043EF" w:rsidRPr="008B1A8D">
        <w:t xml:space="preserve">. </w:t>
      </w:r>
      <w:r w:rsidR="0007191C" w:rsidRPr="008B1A8D">
        <w:t>rujn</w:t>
      </w:r>
      <w:r w:rsidR="007043EF" w:rsidRPr="008B1A8D">
        <w:t>a</w:t>
      </w:r>
      <w:r w:rsidR="00922CBA" w:rsidRPr="008B1A8D">
        <w:t xml:space="preserve"> 2015</w:t>
      </w:r>
      <w:r w:rsidR="00D201E2" w:rsidRPr="008B1A8D">
        <w:t>.</w:t>
      </w:r>
      <w:r w:rsidR="00922CBA" w:rsidRPr="008B1A8D">
        <w:t xml:space="preserve"> </w:t>
      </w:r>
      <w:r w:rsidR="007958F2" w:rsidRPr="008B1A8D">
        <w:t>g.</w:t>
      </w:r>
    </w:p>
    <w:p w:rsidRDefault="00095F3E" w:rsidP="00D201E2" w:rsidR="00095F3E" w:rsidRPr="008B1A8D"/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095F3E" w:rsidP="00855C44" w:rsidR="00095F3E" w:rsidRPr="008B1A8D">
      <w:pPr>
        <w:jc w:val="both"/>
      </w:pPr>
    </w:p>
    <w:sectPr w:rsidSect="008B16A3" w:rsidR="00095F3E" w:rsidRPr="008B1A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7C0" w:rsidR="00A627C0">
      <w:r>
        <w:separator/>
      </w:r>
    </w:p>
  </w:endnote>
  <w:endnote w:id="0" w:type="continuationSeparator">
    <w:p w:rsidRDefault="00A627C0" w:rsidR="00A62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639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55EC" w:rsidR="00C255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7C0" w:rsidR="00A627C0">
      <w:r>
        <w:separator/>
      </w:r>
    </w:p>
  </w:footnote>
  <w:footnote w:id="0" w:type="continuationSeparator">
    <w:p w:rsidRDefault="00A627C0" w:rsidR="00A627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55EC" w:rsidR="00C255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</w:t>
    </w:r>
    <w:r w:rsidR="00C255EC">
      <w:t>345/2013</w:t>
    </w:r>
  </w:p>
  <w:p w:rsidRDefault="00236531" w:rsidR="00236531" w:rsidRPr="00781D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55EC" w:rsidR="00C255E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1"/>
  </w:num>
  <w:num w:numId="9">
    <w:abstractNumId w:val="12"/>
  </w:num>
  <w:num w:numId="10">
    <w:abstractNumId w:val="11"/>
  </w:num>
  <w:num w:numId="11">
    <w:abstractNumId w:val="0"/>
  </w:num>
  <w:num w:numId="12">
    <w:abstractNumId w:val="3"/>
  </w:num>
  <w:num w:numId="13">
    <w:abstractNumId w:val="13"/>
  </w:num>
  <w:num w:numId="14">
    <w:abstractNumId w:val="9"/>
  </w:num>
  <w:num w:numId="15">
    <w:abstractNumId w:val="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B4FD4"/>
    <w:rsid w:val="001B56F0"/>
    <w:rsid w:val="001C05C1"/>
    <w:rsid w:val="001C558A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80BE5"/>
    <w:rsid w:val="003828D5"/>
    <w:rsid w:val="0039092A"/>
    <w:rsid w:val="00395D1D"/>
    <w:rsid w:val="003A38C8"/>
    <w:rsid w:val="003B2888"/>
    <w:rsid w:val="003B3ACA"/>
    <w:rsid w:val="003C151A"/>
    <w:rsid w:val="003C648F"/>
    <w:rsid w:val="003D4D24"/>
    <w:rsid w:val="003F2AE8"/>
    <w:rsid w:val="003F6232"/>
    <w:rsid w:val="00405724"/>
    <w:rsid w:val="00424E14"/>
    <w:rsid w:val="004306B4"/>
    <w:rsid w:val="00455EB0"/>
    <w:rsid w:val="0046243D"/>
    <w:rsid w:val="004820B0"/>
    <w:rsid w:val="00486CC1"/>
    <w:rsid w:val="004A4618"/>
    <w:rsid w:val="004D7F97"/>
    <w:rsid w:val="004E1813"/>
    <w:rsid w:val="004F073A"/>
    <w:rsid w:val="004F5359"/>
    <w:rsid w:val="00501ED8"/>
    <w:rsid w:val="00506782"/>
    <w:rsid w:val="0052119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65C4"/>
    <w:rsid w:val="005F42F6"/>
    <w:rsid w:val="00605FD5"/>
    <w:rsid w:val="00635331"/>
    <w:rsid w:val="006438EB"/>
    <w:rsid w:val="00681D35"/>
    <w:rsid w:val="00683DFA"/>
    <w:rsid w:val="006A1CDC"/>
    <w:rsid w:val="006B713A"/>
    <w:rsid w:val="006F5D70"/>
    <w:rsid w:val="007043EF"/>
    <w:rsid w:val="007130DB"/>
    <w:rsid w:val="0073588E"/>
    <w:rsid w:val="00737F6F"/>
    <w:rsid w:val="00757C33"/>
    <w:rsid w:val="00773D29"/>
    <w:rsid w:val="00781D2C"/>
    <w:rsid w:val="007958F2"/>
    <w:rsid w:val="00796152"/>
    <w:rsid w:val="007A6B90"/>
    <w:rsid w:val="007C1B97"/>
    <w:rsid w:val="007D14C6"/>
    <w:rsid w:val="007F4365"/>
    <w:rsid w:val="00803FF3"/>
    <w:rsid w:val="00807996"/>
    <w:rsid w:val="008278E9"/>
    <w:rsid w:val="00827AFC"/>
    <w:rsid w:val="00836559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16107"/>
    <w:rsid w:val="00922CBA"/>
    <w:rsid w:val="00927D8D"/>
    <w:rsid w:val="00944B9B"/>
    <w:rsid w:val="00954B7A"/>
    <w:rsid w:val="009658EC"/>
    <w:rsid w:val="009774AE"/>
    <w:rsid w:val="009804E1"/>
    <w:rsid w:val="0098719A"/>
    <w:rsid w:val="00993AB7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627C0"/>
    <w:rsid w:val="00A752DA"/>
    <w:rsid w:val="00A7756E"/>
    <w:rsid w:val="00A82B98"/>
    <w:rsid w:val="00A972F7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86398"/>
    <w:rsid w:val="00B93740"/>
    <w:rsid w:val="00BA1EE1"/>
    <w:rsid w:val="00BE2C5A"/>
    <w:rsid w:val="00C255EC"/>
    <w:rsid w:val="00C4299F"/>
    <w:rsid w:val="00C61669"/>
    <w:rsid w:val="00C717FF"/>
    <w:rsid w:val="00C741AF"/>
    <w:rsid w:val="00CB6FCF"/>
    <w:rsid w:val="00CD4625"/>
    <w:rsid w:val="00CE58EB"/>
    <w:rsid w:val="00CF1BDA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7D69"/>
    <w:rsid w:val="00D65267"/>
    <w:rsid w:val="00D8043F"/>
    <w:rsid w:val="00DC2777"/>
    <w:rsid w:val="00DC714D"/>
    <w:rsid w:val="00DD26F2"/>
    <w:rsid w:val="00DE6237"/>
    <w:rsid w:val="00DF4A3C"/>
    <w:rsid w:val="00E0632C"/>
    <w:rsid w:val="00E07586"/>
    <w:rsid w:val="00E14161"/>
    <w:rsid w:val="00E333A4"/>
    <w:rsid w:val="00E34823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35C"/>
    <w:rsid w:val="00EF1976"/>
    <w:rsid w:val="00EF45ED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6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3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3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3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3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6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3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3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3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3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St-345/2013</izvorni_sadrzaj>
    <derivirana_varijabla naziv="DomainObject.Predmet.OznakaBroj_1">St-345/2013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LAZO TATALOVIĆ  Novi Vinodolski zastupanog po punomoćniku Lara Denona</izvorni_sadrzaj>
    <derivirana_varijabla naziv="DomainObject.Predmet.ProtustrankaFormated_1">  LAZO TATALOVIĆ  Novi Vinodolski zastupanog po punomoćniku Lara Denona</derivirana_varijabla>
  </DomainObject.Predmet.ProtustrankaFormated>
  <DomainObject.Predmet.ProtustrankaFormatedOIB>
    <izvorni_sadrzaj>  LAZO TATALOVIĆ  Novi Vinodolski, OIB 53865320681 zastupanog po punomoćniku Lara Denona</izvorni_sadrzaj>
    <derivirana_varijabla naziv="DomainObject.Predmet.ProtustrankaFormatedOIB_1">  LAZO TATALOVIĆ  Novi Vinodolski, OIB 53865320681 zastupanog po punomoćniku Lara Denona</derivirana_varijabla>
  </DomainObject.Predmet.ProtustrankaFormatedOIB>
  <DomainObject.Predmet.ProtustrankaFormatedWithAdress>
    <izvorni_sadrzaj> LAZO TATALOVIĆ  Novi Vinodolski, Jamice 22, 51 250 Novi Vinodolski zastupanog po punomoćniku Lara Denona</izvorni_sadrzaj>
    <derivirana_varijabla naziv="DomainObject.Predmet.ProtustrankaFormatedWithAdress_1"> LAZO TATALOVIĆ  Novi Vinodolski, Jamice 22, 51 250 Novi Vinodolski zastupanog po punomoćniku Lara Denona</derivirana_varijabla>
  </DomainObject.Predmet.ProtustrankaFormatedWithAdress>
  <DomainObject.Predmet.ProtustrankaFormatedWithAdressOIB>
    <izvorni_sadrzaj> LAZO TATALOVIĆ  Novi Vinodolski, OIB 53865320681, Jamice 22, 51 250 Novi Vinodolski zastupanog po punomoćniku Lara Denona</izvorni_sadrzaj>
    <derivirana_varijabla naziv="DomainObject.Predmet.ProtustrankaFormatedWithAdressOIB_1"> LAZO TATALOVIĆ  Novi Vinodolski, OIB 53865320681, Jamice 22, 51 250 Novi Vinodolski zastupanog po punomoćniku Lara Denona</derivirana_varijabla>
  </DomainObject.Predmet.ProtustrankaFormatedWithAdressOIB>
  <DomainObject.Predmet.ProtustrankaWithAdress>
    <izvorni_sadrzaj>LAZO TATALOVIĆ  Novi Vinodolski Jamice 22, 51 250 Novi Vinodolski</izvorni_sadrzaj>
    <derivirana_varijabla naziv="DomainObject.Predmet.ProtustrankaWithAdress_1">LAZO TATALOVIĆ  Novi Vinodolski Jamice 22, 51 250 Novi Vinodolski</derivirana_varijabla>
  </DomainObject.Predmet.ProtustrankaWithAdress>
  <DomainObject.Predmet.ProtustrankaWithAdressOIB>
    <izvorni_sadrzaj>LAZO TATALOVIĆ  Novi Vinodolski, OIB 53865320681, Jamice 22, 51 250 Novi Vinodolski</izvorni_sadrzaj>
    <derivirana_varijabla naziv="DomainObject.Predmet.ProtustrankaWithAdressOIB_1">LAZO TATALOVIĆ  Novi Vinodolski, OIB 53865320681, Jamice 22, 51 250 Novi Vinodolski</derivirana_varijabla>
  </DomainObject.Predmet.ProtustrankaWithAdressOIB>
  <DomainObject.Predmet.ProtustrankaNazivFormated>
    <izvorni_sadrzaj>LAZO TATALOVIĆ  Novi Vinodolski</izvorni_sadrzaj>
    <derivirana_varijabla naziv="DomainObject.Predmet.ProtustrankaNazivFormated_1">LAZO TATALOVIĆ  Novi Vinodolski</derivirana_varijabla>
  </DomainObject.Predmet.ProtustrankaNazivFormated>
  <DomainObject.Predmet.ProtustrankaNazivFormatedOIB>
    <izvorni_sadrzaj>LAZO TATALOVIĆ  Novi Vinodolski, OIB 53865320681</izvorni_sadrzaj>
    <derivirana_varijabla naziv="DomainObject.Predmet.ProtustrankaNazivFormatedOIB_1">LAZO TATALOVIĆ  Novi Vinodolski, OIB 53865320681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LAZO TATALOVIĆ  Novi Vinodolski zastupanog po punomoćniku Lara Denona</item>
    </izvorni_sadrzaj>
    <derivirana_varijabla naziv="DomainObject.Predmet.ProtuStrankaListFormated_1">
      <item>LAZO TATALOVIĆ  Novi Vinodolski zastupanog po punomoćniku Lara Denona</item>
    </derivirana_varijabla>
  </DomainObject.Predmet.ProtuStrankaListFormated>
  <DomainObject.Predmet.ProtuStrankaListFormatedOIB>
    <izvorni_sadrzaj>
      <item>LAZO TATALOVIĆ  Novi Vinodolski, OIB 53865320681 zastupanog po punomoćniku Lara Denona</item>
    </izvorni_sadrzaj>
    <derivirana_varijabla naziv="DomainObject.Predmet.ProtuStrankaListFormatedOIB_1">
      <item>LAZO TATALOVIĆ  Novi Vinodolski, OIB 53865320681 zastupanog po punomoćniku Lara Denona</item>
    </derivirana_varijabla>
  </DomainObject.Predmet.ProtuStrankaListFormatedOIB>
  <DomainObject.Predmet.ProtuStrankaListFormatedWithAdress>
    <izvorni_sadrzaj>
      <item>LAZO TATALOVIĆ  Novi Vinodolski, Jamice 22, 51 250 Novi Vinodolski zastupanog po punomoćniku Lara Denona</item>
    </izvorni_sadrzaj>
    <derivirana_varijabla naziv="DomainObject.Predmet.ProtuStrankaListFormatedWithAdress_1">
      <item>LAZO TATALOVIĆ  Novi Vinodolski, Jamice 22, 51 250 Novi Vinodolski zastupanog po punomoćniku Lara Denona</item>
    </derivirana_varijabla>
  </DomainObject.Predmet.ProtuStrankaListFormatedWithAdress>
  <DomainObject.Predmet.ProtuStrankaListFormatedWithAdressOIB>
    <izvorni_sadrzaj>
      <item>LAZO TATALOVIĆ  Novi Vinodolski, OIB 53865320681, Jamice 22, 51 250 Novi Vinodolski zastupanog po punomoćniku Lara Denona</item>
    </izvorni_sadrzaj>
    <derivirana_varijabla naziv="DomainObject.Predmet.ProtuStrankaListFormatedWithAdressOIB_1">
      <item>LAZO TATALOVIĆ  Novi Vinodolski, OIB 53865320681, Jamice 22, 51 250 Novi Vinodolski zastupanog po punomoćniku Lara Denona</item>
    </derivirana_varijabla>
  </DomainObject.Predmet.ProtuStrankaListFormatedWithAdressOIB>
  <DomainObject.Predmet.ProtuStrankaListNazivFormated>
    <izvorni_sadrzaj>
      <item>LAZO TATALOVIĆ  Novi Vinodolski</item>
    </izvorni_sadrzaj>
    <derivirana_varijabla naziv="DomainObject.Predmet.ProtuStrankaListNazivFormated_1">
      <item>LAZO TATALOVIĆ  Novi Vinodolski</item>
    </derivirana_varijabla>
  </DomainObject.Predmet.ProtuStrankaListNazivFormated>
  <DomainObject.Predmet.ProtuStrankaListNazivFormatedOIB>
    <izvorni_sadrzaj>
      <item>LAZO TATALOVIĆ  Novi Vinodolski, OIB 53865320681</item>
    </izvorni_sadrzaj>
    <derivirana_varijabla naziv="DomainObject.Predmet.ProtuStrankaListNazivFormatedOIB_1">
      <item>LAZO TATALOVIĆ  Novi Vinodolski, OIB 53865320681</item>
    </derivirana_varijabla>
  </DomainObject.Predmet.ProtuStrankaListNazivFormatedOIB>
  <DomainObject.Predmet.OstaliListFormated>
    <izvorni_sadrzaj>
      <item>Lara Denona punomoćnik sudionika u postupku LAZO TATALOVIĆ  Novi Vinodolski</item>
    </izvorni_sadrzaj>
    <derivirana_varijabla naziv="DomainObject.Predmet.OstaliListFormated_1">
      <item>Lara Denona punomoćnik sudionika u postupku LAZO TATALOVIĆ  Novi Vinodolski</item>
    </derivirana_varijabla>
  </DomainObject.Predmet.OstaliListFormated>
  <DomainObject.Predmet.OstaliListFormatedOIB>
    <izvorni_sadrzaj>
      <item>Lara Denona punomoćnik sudionika u postupku LAZO TATALOVIĆ  Novi Vinodolski</item>
    </izvorni_sadrzaj>
    <derivirana_varijabla naziv="DomainObject.Predmet.OstaliListFormatedOIB_1">
      <item>Lara Denona punomoćnik sudionika u postupku LAZO TATALOVIĆ  Novi Vinodolski</item>
    </derivirana_varijabla>
  </DomainObject.Predmet.OstaliListFormatedOIB>
  <DomainObject.Predmet.OstaliListFormatedWithAdress>
    <izvorni_sadrzaj>
      <item>Lara Denona, Dolac 9, 51000 Rijeka punomoćnik sudionika u postupku LAZO TATALOVIĆ  Novi Vinodolski</item>
    </izvorni_sadrzaj>
    <derivirana_varijabla naziv="DomainObject.Predmet.OstaliListFormatedWithAdress_1">
      <item>Lara Denona, Dolac 9, 51000 Rijeka punomoćnik sudionika u postupku LAZO TATALOVIĆ  Novi Vinodolski</item>
    </derivirana_varijabla>
  </DomainObject.Predmet.OstaliListFormatedWithAdress>
  <DomainObject.Predmet.OstaliListFormatedWithAdressOIB>
    <izvorni_sadrzaj>
      <item>Lara Denona, Dolac 9, 51000 Rijeka punomoćnik sudionika u postupku LAZO TATALOVIĆ  Novi Vinodolski</item>
    </izvorni_sadrzaj>
    <derivirana_varijabla naziv="DomainObject.Predmet.OstaliListFormatedWithAdressOIB_1">
      <item>Lara Denona, Dolac 9, 51000 Rijeka punomoćnik sudionika u postupku LAZO TATALOVIĆ  Novi Vinodolski</item>
    </derivirana_varijabla>
  </DomainObject.Predmet.OstaliListFormatedWithAdressOIB>
  <DomainObject.Predmet.OstaliListNazivFormated>
    <izvorni_sadrzaj>
      <item>Lara Denona</item>
    </izvorni_sadrzaj>
    <derivirana_varijabla naziv="DomainObject.Predmet.OstaliListNazivFormated_1">
      <item>Lara Denona</item>
    </derivirana_varijabla>
  </DomainObject.Predmet.OstaliListNazivFormated>
  <DomainObject.Predmet.OstaliListNazivFormatedOIB>
    <izvorni_sadrzaj>
      <item>Lara Denona</item>
    </izvorni_sadrzaj>
    <derivirana_varijabla naziv="DomainObject.Predmet.OstaliListNazivFormatedOIB_1">
      <item>Lara Denona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LAZO TATALOVIĆ  Novi Vinodolski</izvorni_sadrzaj>
    <derivirana_varijabla naziv="DomainObject.Predmet.ProtustrankaIDrugi_1">LAZO TATALOVIĆ  Novi Vinodolski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LAZO TATALOVIĆ  Novi Vinodolski, OIB 53865320681, Jamice 22, 51 250 Novi Vinodolski</izvorni_sadrzaj>
    <derivirana_varijabla naziv="DomainObject.Predmet.ProtustrankaIDrugiAdressOIB_1">LAZO TATALOVIĆ  Novi Vinodolski, OIB 53865320681, Jamice 22,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LAZO TATALOVIĆ  Novi Vinodolski</item>
      <item>Lara Denona</item>
    </izvorni_sadrzaj>
    <derivirana_varijabla naziv="DomainObject.Predmet.SudioniciListNaziv_1">
      <item>FINA  Rijeka</item>
      <item>LAZO TATALOVIĆ  Novi Vinodolski</item>
      <item>Lara Denona</item>
    </derivirana_varijabla>
  </DomainObject.Predmet.SudioniciListNaziv>
  <DomainObject.Predmet.SudioniciListAdressOIB>
    <izvorni_sadrzaj>
      <item>FINA  Rijeka, OIB 85821130368, Frana Kurelca 8,51 000 Rijeka</item>
      <item>LAZO TATALOVIĆ  Novi Vinodolski, OIB 53865320681, Jamice 22,51 250 Novi Vinodolski</item>
      <item>Lara Denona, Dolac 9,51000 Rijeka</item>
    </izvorni_sadrzaj>
    <derivirana_varijabla naziv="DomainObject.Predmet.SudioniciListAdressOIB_1">
      <item>FINA  Rijeka, OIB 85821130368, Frana Kurelca 8,51 000 Rijeka</item>
      <item>LAZO TATALOVIĆ  Novi Vinodolski, OIB 53865320681, Jamice 22,51 250 Novi Vinodolski</item>
      <item>Lara Denona, Dolac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53865320681</item>
      <item>, OIB null</item>
    </izvorni_sadrzaj>
    <derivirana_varijabla naziv="DomainObject.Predmet.SudioniciListNazivOIB_1">
      <item>, OIB 85821130368</item>
      <item>, OIB 53865320681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319</properties:Words>
  <properties:Characters>1585</properties:Characters>
  <properties:Lines>56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2015-09-03T08:07:00Z</dcterms:created>
  <dc:creator>M San Grupa</dc:creator>
  <cp:lastModifiedBy>Danijela Fumić</cp:lastModifiedBy>
  <cp:lastPrinted>2015-09-03T08:07:00Z</cp:lastPrinted>
  <dcterms:modified xmlns:xsi="http://www.w3.org/2001/XMLSchema-instance" xsi:type="dcterms:W3CDTF">2015-09-03T08:08:00Z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