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9e16" w14:paraId="ea19e16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</w:t>
      </w:r>
      <w:proofErr w:type="spellStart"/>
      <w:r w:rsidRPr="00497B87">
        <w:t>Jelenović</w:t>
      </w:r>
      <w:proofErr w:type="spellEnd"/>
      <w:r w:rsidRPr="00497B87">
        <w:t xml:space="preserve">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E84361" w:rsidRPr="00E84361">
        <w:t xml:space="preserve">Financijska agencija Regionalni centar: Rijeka, Nagodbeno vijeće: RI07, Rijeka, </w:t>
      </w:r>
      <w:proofErr w:type="spellStart"/>
      <w:r w:rsidR="00E84361" w:rsidRPr="00E84361">
        <w:t>Frane</w:t>
      </w:r>
      <w:proofErr w:type="spellEnd"/>
      <w:r w:rsidR="00E84361" w:rsidRPr="00E84361">
        <w:t xml:space="preserve"> Kurelca 8, OIB: 85821130368, radi pokretanja stečajnog postupka nad dužnikom DENTALNI STUDIO PETROVIĆ društvo s ograničenom odgovornošću za djelatnost dentalnog laboratorija Novi Vinodolski, Korzo hrvatskih branitelja </w:t>
      </w:r>
      <w:proofErr w:type="spellStart"/>
      <w:r w:rsidR="00E84361" w:rsidRPr="00E84361">
        <w:t>bb</w:t>
      </w:r>
      <w:proofErr w:type="spellEnd"/>
      <w:r w:rsidR="00E84361" w:rsidRPr="00E84361">
        <w:t>, OIB: 10171620968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E84361" w:rsidRPr="00E84361">
        <w:t xml:space="preserve">DENTALNI STUDIO PETROVIĆ društvo s ograničenom odgovornošću za djelatnost dentalnog laboratorija Novi Vinodolski, Korzo hrvatskih branitelja </w:t>
      </w:r>
      <w:proofErr w:type="spellStart"/>
      <w:r w:rsidR="00E84361" w:rsidRPr="00E84361">
        <w:t>bb</w:t>
      </w:r>
      <w:proofErr w:type="spellEnd"/>
      <w:r w:rsidR="00E84361" w:rsidRPr="00E84361">
        <w:t>, OIB: 10171620968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D85F50">
        <w:rPr>
          <w:rFonts w:cs="Arial"/>
        </w:rPr>
        <w:t>Nikola Kruljac, Našice, Martin, B. Jelačića 48</w:t>
      </w:r>
      <w:r w:rsidR="00CF0346" w:rsidRPr="00CF0346">
        <w:t>, OIB:</w:t>
      </w:r>
      <w:r w:rsidR="00D85F50">
        <w:t xml:space="preserve"> </w:t>
      </w:r>
      <w:r w:rsidR="00C41F78">
        <w:rPr>
          <w:color w:val="000000"/>
        </w:rPr>
        <w:t>49223643131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E84361" w:rsidRPr="00E84361">
        <w:t xml:space="preserve">DENTALNI STUDIO PETROVIĆ društvo s ograničenom odgovornošću za djelatnost dentalnog laboratorija Novi Vinodolski, Korzo hrvatskih branitelja </w:t>
      </w:r>
      <w:proofErr w:type="spellStart"/>
      <w:r w:rsidR="00E84361" w:rsidRPr="00E84361">
        <w:t>bb</w:t>
      </w:r>
      <w:proofErr w:type="spellEnd"/>
      <w:r w:rsidR="00E84361" w:rsidRPr="00E84361">
        <w:t>, OIB: 10171620968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84361">
        <w:t>5</w:t>
      </w:r>
      <w:r w:rsidR="00B2553D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E84361" w:rsidRPr="00E84361">
        <w:t xml:space="preserve">DENTALNI STUDIO PETROVIĆ društvo s ograničenom odgovornošću za djelatnost dentalnog laboratorija Novi Vinodolski, Korzo hrvatskih branitelja </w:t>
      </w:r>
      <w:proofErr w:type="spellStart"/>
      <w:r w:rsidR="00E84361" w:rsidRPr="00E84361">
        <w:t>bb</w:t>
      </w:r>
      <w:proofErr w:type="spellEnd"/>
      <w:r w:rsidR="00E84361" w:rsidRPr="00E84361">
        <w:t>, OIB: 10171620968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</w:t>
      </w:r>
      <w:proofErr w:type="spellStart"/>
      <w:r w:rsidR="00180CE9" w:rsidRPr="009F41CE">
        <w:rPr>
          <w:bCs/>
        </w:rPr>
        <w:t>posl</w:t>
      </w:r>
      <w:proofErr w:type="spellEnd"/>
      <w:r w:rsidR="00180CE9" w:rsidRPr="009F41CE">
        <w:rPr>
          <w:bCs/>
        </w:rPr>
        <w:t>. br. St-</w:t>
      </w:r>
      <w:r w:rsidR="00B2553D">
        <w:rPr>
          <w:bCs/>
        </w:rPr>
        <w:t>37</w:t>
      </w:r>
      <w:r w:rsidR="00E84361">
        <w:rPr>
          <w:bCs/>
        </w:rPr>
        <w:t>7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9C1F93">
        <w:rPr>
          <w:bCs/>
        </w:rPr>
        <w:t>22</w:t>
      </w:r>
      <w:r w:rsidR="00D9652B">
        <w:rPr>
          <w:bCs/>
        </w:rPr>
        <w:t>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84361" w:rsidRPr="00E84361">
        <w:t xml:space="preserve">DENTALNI STUDIO PETROVIĆ društvo s ograničenom odgovornošću za </w:t>
      </w:r>
      <w:r w:rsidR="00E84361" w:rsidRPr="00E84361">
        <w:lastRenderedPageBreak/>
        <w:t xml:space="preserve">djelatnost dentalnog laboratorija Novi Vinodolski, Korzo hrvatskih branitelja </w:t>
      </w:r>
      <w:proofErr w:type="spellStart"/>
      <w:r w:rsidR="00E84361" w:rsidRPr="00E84361">
        <w:t>bb</w:t>
      </w:r>
      <w:proofErr w:type="spellEnd"/>
      <w:r w:rsidR="00E84361" w:rsidRPr="00E84361">
        <w:t>, OIB: 10171620968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02876">
        <w:rPr>
          <w:bCs/>
        </w:rPr>
        <w:t>22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</w:t>
      </w:r>
      <w:proofErr w:type="spellStart"/>
      <w:r w:rsidRPr="006875A2">
        <w:t>Jelenović</w:t>
      </w:r>
      <w:proofErr w:type="spellEnd"/>
      <w:r w:rsidRPr="006875A2">
        <w:t xml:space="preserve">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84361">
        <w:t>Rijeka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84361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</w:t>
      </w:r>
      <w:proofErr w:type="spellStart"/>
      <w:r w:rsidRPr="006875A2">
        <w:t>Jelenović</w:t>
      </w:r>
      <w:proofErr w:type="spellEnd"/>
      <w:r w:rsidRPr="006875A2">
        <w:t xml:space="preserve">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778" w:rsidR="003C3778">
      <w:r>
        <w:separator/>
      </w:r>
    </w:p>
  </w:endnote>
  <w:endnote w:id="0" w:type="continuationSeparator">
    <w:p w:rsidRDefault="003C3778" w:rsidR="003C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9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361" w:rsidR="00E843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778" w:rsidR="003C3778">
      <w:r>
        <w:separator/>
      </w:r>
    </w:p>
  </w:footnote>
  <w:footnote w:id="0" w:type="continuationSeparator">
    <w:p w:rsidRDefault="003C3778" w:rsidR="003C3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361" w:rsidR="00E843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2553D">
      <w:t>37</w:t>
    </w:r>
    <w:r w:rsidR="00E84361">
      <w:t>7</w:t>
    </w:r>
    <w:r w:rsidR="008A273C">
      <w:t>/2013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361" w:rsidR="00E843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5E6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5D5D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098C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778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C35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1F7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5A2A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5F50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809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809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St-377/2013</izvorni_sadrzaj>
    <derivirana_varijabla naziv="DomainObject.Predmet.OznakaBroj_1">St-377/2013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DENTALNI STUDIO PETROVIĆ d.o.o.  Novi Vinodolski</izvorni_sadrzaj>
    <derivirana_varijabla naziv="DomainObject.Predmet.ProtustrankaFormated_1">  DENTALNI STUDIO PETROVIĆ d.o.o.  Novi Vinodolski</derivirana_varijabla>
  </DomainObject.Predmet.ProtustrankaFormated>
  <DomainObject.Predmet.ProtustrankaFormatedOIB>
    <izvorni_sadrzaj>  DENTALNI STUDIO PETROVIĆ d.o.o.  Novi Vinodolski, OIB 10171620968</izvorni_sadrzaj>
    <derivirana_varijabla naziv="DomainObject.Predmet.ProtustrankaFormatedOIB_1">  DENTALNI STUDIO PETROVIĆ d.o.o.  Novi Vinodolski, OIB 10171620968</derivirana_varijabla>
  </DomainObject.Predmet.ProtustrankaFormatedOIB>
  <DomainObject.Predmet.ProtustrankaFormatedWithAdress>
    <izvorni_sadrzaj> DENTALNI STUDIO PETROVIĆ d.o.o.  Novi Vinodolski, Korzo hrvatskih branitelja bb, 51 250 Novi Vinodolski</izvorni_sadrzaj>
    <derivirana_varijabla naziv="DomainObject.Predmet.ProtustrankaFormatedWithAdress_1"> DENTALNI STUDIO PETROVIĆ d.o.o.  Novi Vinodolski, Korzo hrvatskih branitelja bb, 51 250 Novi Vinodolski</derivirana_varijabla>
  </DomainObject.Predmet.ProtustrankaFormatedWithAdress>
  <DomainObject.Predmet.ProtustrankaFormatedWithAdressOIB>
    <izvorni_sadrzaj> DENTALNI STUDIO PETROVIĆ d.o.o.  Novi Vinodolski, OIB 10171620968, Korzo hrvatskih branitelja bb, 51 250 Novi Vinodolski</izvorni_sadrzaj>
    <derivirana_varijabla naziv="DomainObject.Predmet.ProtustrankaFormatedWithAdressOIB_1"> DENTALNI STUDIO PETROVIĆ d.o.o.  Novi Vinodolski, OIB 10171620968, Korzo hrvatskih branitelja bb, 51 250 Novi Vinodolski</derivirana_varijabla>
  </DomainObject.Predmet.ProtustrankaFormatedWithAdressOIB>
  <DomainObject.Predmet.ProtustrankaWithAdress>
    <izvorni_sadrzaj>DENTALNI STUDIO PETROVIĆ d.o.o.  Novi Vinodolski Korzo hrvatskih branitelja bb, 51 250 Novi Vinodolski</izvorni_sadrzaj>
    <derivirana_varijabla naziv="DomainObject.Predmet.ProtustrankaWithAdress_1">DENTALNI STUDIO PETROVIĆ d.o.o.  Novi Vinodolski Korzo hrvatskih branitelja bb, 51 250 Novi Vinodolski</derivirana_varijabla>
  </DomainObject.Predmet.ProtustrankaWithAdress>
  <DomainObject.Predmet.ProtustrankaWithAdressOIB>
    <izvorni_sadrzaj>DENTALNI STUDIO PETROVIĆ d.o.o.  Novi Vinodolski, OIB 10171620968, Korzo hrvatskih branitelja bb, 51 250 Novi Vinodolski</izvorni_sadrzaj>
    <derivirana_varijabla naziv="DomainObject.Predmet.ProtustrankaWithAdressOIB_1">DENTALNI STUDIO PETROVIĆ d.o.o.  Novi Vinodolski, OIB 10171620968, Korzo hrvatskih branitelja bb, 51 250 Novi Vinodolski</derivirana_varijabla>
  </DomainObject.Predmet.ProtustrankaWithAdressOIB>
  <DomainObject.Predmet.ProtustrankaNazivFormated>
    <izvorni_sadrzaj>DENTALNI STUDIO PETROVIĆ d.o.o.  Novi Vinodolski</izvorni_sadrzaj>
    <derivirana_varijabla naziv="DomainObject.Predmet.ProtustrankaNazivFormated_1">DENTALNI STUDIO PETROVIĆ d.o.o.  Novi Vinodolski</derivirana_varijabla>
  </DomainObject.Predmet.ProtustrankaNazivFormated>
  <DomainObject.Predmet.ProtustrankaNazivFormatedOIB>
    <izvorni_sadrzaj>DENTALNI STUDIO PETROVIĆ d.o.o.  Novi Vinodolski, OIB 10171620968</izvorni_sadrzaj>
    <derivirana_varijabla naziv="DomainObject.Predmet.ProtustrankaNazivFormatedOIB_1">DENTALNI STUDIO PETROVIĆ d.o.o.  Novi Vinodolski, OIB 10171620968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DENTALNI STUDIO PETROVIĆ d.o.o.  Novi Vinodolski</item>
    </izvorni_sadrzaj>
    <derivirana_varijabla naziv="DomainObject.Predmet.ProtuStrankaListFormated_1">
      <item>DENTALNI STUDIO PETROVIĆ d.o.o.  Novi Vinodolski</item>
    </derivirana_varijabla>
  </DomainObject.Predmet.ProtuStrankaListFormated>
  <DomainObject.Predmet.ProtuStrankaListFormatedOIB>
    <izvorni_sadrzaj>
      <item>DENTALNI STUDIO PETROVIĆ d.o.o.  Novi Vinodolski, OIB 10171620968</item>
    </izvorni_sadrzaj>
    <derivirana_varijabla naziv="DomainObject.Predmet.ProtuStrankaListFormatedOIB_1">
      <item>DENTALNI STUDIO PETROVIĆ d.o.o.  Novi Vinodolski, OIB 10171620968</item>
    </derivirana_varijabla>
  </DomainObject.Predmet.ProtuStrankaListFormatedOIB>
  <DomainObject.Predmet.ProtuStrankaListFormatedWithAdress>
    <izvorni_sadrzaj>
      <item>DENTALNI STUDIO PETROVIĆ d.o.o.  Novi Vinodolski, Korzo hrvatskih branitelja bb, 51 250 Novi Vinodolski</item>
    </izvorni_sadrzaj>
    <derivirana_varijabla naziv="DomainObject.Predmet.ProtuStrankaListFormatedWithAdress_1">
      <item>DENTALNI STUDIO PETROVIĆ d.o.o.  Novi Vinodolski, Korzo hrvatskih branitelja bb, 51 250 Novi Vinodolski</item>
    </derivirana_varijabla>
  </DomainObject.Predmet.ProtuStrankaListFormatedWithAdress>
  <DomainObject.Predmet.ProtuStrankaListFormatedWithAdressOIB>
    <izvorni_sadrzaj>
      <item>DENTALNI STUDIO PETROVIĆ d.o.o.  Novi Vinodolski, OIB 10171620968, Korzo hrvatskih branitelja bb, 51 250 Novi Vinodolski</item>
    </izvorni_sadrzaj>
    <derivirana_varijabla naziv="DomainObject.Predmet.ProtuStrankaListFormatedWithAdressOIB_1">
      <item>DENTALNI STUDIO PETROVIĆ d.o.o.  Novi Vinodolski, OIB 10171620968, Korzo hrvatskih branitelja bb, 51 250 Novi Vinodolski</item>
    </derivirana_varijabla>
  </DomainObject.Predmet.ProtuStrankaListFormatedWithAdressOIB>
  <DomainObject.Predmet.ProtuStrankaListNazivFormated>
    <izvorni_sadrzaj>
      <item>DENTALNI STUDIO PETROVIĆ d.o.o.  Novi Vinodolski</item>
    </izvorni_sadrzaj>
    <derivirana_varijabla naziv="DomainObject.Predmet.ProtuStrankaListNazivFormated_1">
      <item>DENTALNI STUDIO PETROVIĆ d.o.o.  Novi Vinodolski</item>
    </derivirana_varijabla>
  </DomainObject.Predmet.ProtuStrankaListNazivFormated>
  <DomainObject.Predmet.ProtuStrankaListNazivFormatedOIB>
    <izvorni_sadrzaj>
      <item>DENTALNI STUDIO PETROVIĆ d.o.o.  Novi Vinodolski, OIB 10171620968</item>
    </izvorni_sadrzaj>
    <derivirana_varijabla naziv="DomainObject.Predmet.ProtuStrankaListNazivFormatedOIB_1">
      <item>DENTALNI STUDIO PETROVIĆ d.o.o.  Novi Vinodolski, OIB 10171620968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DENTALNI STUDIO PETROVIĆ d.o.o.  Novi Vinodolski</izvorni_sadrzaj>
    <derivirana_varijabla naziv="DomainObject.Predmet.ProtustrankaIDrugi_1">DENTALNI STUDIO PETROVIĆ d.o.o.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DENTALNI STUDIO PETROVIĆ d.o.o.  Novi Vinodolski, OIB 10171620968, Korzo hrvatskih branitelja bb, 51 250 Novi Vinodolski</izvorni_sadrzaj>
    <derivirana_varijabla naziv="DomainObject.Predmet.ProtustrankaIDrugiAdressOIB_1">DENTALNI STUDIO PETROVIĆ d.o.o.  Novi Vinodolski, OIB 10171620968, Korzo hrvatskih branitelja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DENTALNI STUDIO PETROVIĆ d.o.o.  Novi Vinodolski</item>
    </izvorni_sadrzaj>
    <derivirana_varijabla naziv="DomainObject.Predmet.SudioniciListNaziv_1">
      <item>FINA  Rijeka</item>
      <item>DENTALNI STUDIO PETROVIĆ d.o.o.  Novi Vinodolski</item>
    </derivirana_varijabla>
  </DomainObject.Predmet.SudioniciListNaziv>
  <DomainObject.Predmet.SudioniciListAdressOIB>
    <izvorni_sadrzaj>
      <item>FINA  Rijeka, OIB 85821130368, Frana Kurelca 8,51 000 Rijeka</item>
      <item>DENTALNI STUDIO PETROVIĆ d.o.o.  Novi Vinodolski, OIB 10171620968, Korzo hrvatskih branitelja bb,51 250 Novi Vinodolski</item>
    </izvorni_sadrzaj>
    <derivirana_varijabla naziv="DomainObject.Predmet.SudioniciListAdressOIB_1">
      <item>FINA  Rijeka, OIB 85821130368, Frana Kurelca 8,51 000 Rijeka</item>
      <item>DENTALNI STUDIO PETROVIĆ d.o.o.  Novi Vinodolski, OIB 10171620968, Korzo hrvatskih branitelja bb,51 250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10171620968</item>
    </izvorni_sadrzaj>
    <derivirana_varijabla naziv="DomainObject.Predmet.SudioniciListNazivOIB_1">
      <item>, OIB 85821130368</item>
      <item>, OIB 10171620968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757</properties:Words>
  <properties:Characters>4250</properties:Characters>
  <properties:Lines>132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2015-09-30T07:29:00Z</dcterms:created>
  <dc:creator>korlevicd</dc:creator>
  <cp:lastModifiedBy>wsadmin</cp:lastModifiedBy>
  <cp:lastPrinted>2012-01-12T07:53:00Z</cp:lastPrinted>
  <dcterms:modified xmlns:xsi="http://www.w3.org/2001/XMLSchema-instance" xsi:type="dcterms:W3CDTF">2015-09-30T07:31:00Z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