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8d53" w14:paraId="bf68d53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11D30">
        <w:t>4586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8B7019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 xml:space="preserve">u stečajnom postupku </w:t>
      </w:r>
      <w:r w:rsidR="008B7019">
        <w:t xml:space="preserve">nad </w:t>
      </w:r>
      <w:r w:rsidR="00911D30">
        <w:t xml:space="preserve">stečajnog dužnika MARIS d.o.o. u stečaju, Sunja, Gornja </w:t>
      </w:r>
      <w:proofErr w:type="spellStart"/>
      <w:r w:rsidR="00911D30">
        <w:t>Letina</w:t>
      </w:r>
      <w:proofErr w:type="spellEnd"/>
      <w:r w:rsidR="00911D30">
        <w:t xml:space="preserve"> 20, OIB 44799288691</w:t>
      </w:r>
      <w:r w:rsidR="009459C3">
        <w:t xml:space="preserve">, dana </w:t>
      </w:r>
      <w:r w:rsidR="00911D30">
        <w:t>26. veljače</w:t>
      </w:r>
      <w:r w:rsidR="008B7019">
        <w:t xml:space="preserve"> 2018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DF3C02" w:rsidP="00DF3C02" w:rsidR="00DF3C02">
      <w:pPr>
        <w:jc w:val="both"/>
      </w:pPr>
      <w:r w:rsidRPr="00B27F98">
        <w:t>I. Ročište vjerovnika na kojem će se ispitati prijavljene tražbine - ispitno ročište</w:t>
      </w:r>
      <w:r>
        <w:t>,</w:t>
      </w:r>
      <w:r w:rsidRPr="00B27F98">
        <w:t xml:space="preserve"> </w:t>
      </w:r>
      <w:r>
        <w:t>zakazano</w:t>
      </w:r>
      <w:r w:rsidRPr="00B27F98">
        <w:t xml:space="preserve"> za </w:t>
      </w:r>
      <w:r>
        <w:t>dan 7. ožujka 2018</w:t>
      </w:r>
      <w:r w:rsidRPr="00B27F98">
        <w:t xml:space="preserve">. godine u </w:t>
      </w:r>
      <w:r>
        <w:t>9,10</w:t>
      </w:r>
      <w:r w:rsidRPr="00B27F98">
        <w:t xml:space="preserve"> sati, u sjedištu suda u Karlovcu, </w:t>
      </w:r>
      <w:r>
        <w:t xml:space="preserve">Trg hrvatskih branitelja 1, </w:t>
      </w:r>
    </w:p>
    <w:p w:rsidRDefault="00DF3C02" w:rsidP="00DF3C02" w:rsidR="00DF3C02">
      <w:pPr>
        <w:jc w:val="both"/>
      </w:pPr>
      <w:proofErr w:type="spellStart"/>
      <w:r>
        <w:t>prelaže</w:t>
      </w:r>
      <w:proofErr w:type="spellEnd"/>
      <w:r>
        <w:t xml:space="preserve"> se za dan </w:t>
      </w:r>
    </w:p>
    <w:p w:rsidRDefault="00DF3C02" w:rsidP="00DF3C02" w:rsidR="00DF3C02" w:rsidRPr="00D6390A">
      <w:pPr>
        <w:jc w:val="center"/>
        <w:rPr>
          <w:b/>
        </w:rPr>
      </w:pPr>
      <w:r>
        <w:rPr>
          <w:b/>
        </w:rPr>
        <w:t>12. ožujka 2018</w:t>
      </w:r>
      <w:r w:rsidRPr="00D6390A">
        <w:rPr>
          <w:b/>
        </w:rPr>
        <w:t xml:space="preserve">. godine u </w:t>
      </w:r>
      <w:r>
        <w:rPr>
          <w:b/>
        </w:rPr>
        <w:t xml:space="preserve">12,00 </w:t>
      </w:r>
      <w:r w:rsidRPr="00D6390A">
        <w:rPr>
          <w:b/>
        </w:rPr>
        <w:t>sati,</w:t>
      </w:r>
    </w:p>
    <w:p w:rsidRDefault="00DF3C02" w:rsidP="00DF3C02" w:rsidR="00DF3C02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F3C02" w:rsidP="00DF3C02" w:rsidR="00DF3C02" w:rsidRPr="00B27F98">
      <w:pPr>
        <w:jc w:val="center"/>
      </w:pPr>
      <w:r w:rsidRPr="00D6390A">
        <w:rPr>
          <w:b/>
        </w:rPr>
        <w:t xml:space="preserve">soba </w:t>
      </w:r>
      <w:r>
        <w:rPr>
          <w:b/>
        </w:rPr>
        <w:t>broj 204.</w:t>
      </w:r>
    </w:p>
    <w:p w:rsidRDefault="00DF3C02" w:rsidP="00DF3C02" w:rsidR="00DF3C02" w:rsidRPr="00B27F98"/>
    <w:p w:rsidRDefault="00DF3C02" w:rsidP="00DF3C02" w:rsidR="00DF3C02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DF3C02" w:rsidP="00DF3C02" w:rsidR="00DF3C02" w:rsidRPr="00B27F98">
      <w:pPr>
        <w:jc w:val="both"/>
      </w:pPr>
    </w:p>
    <w:p w:rsidRDefault="00DF3C02" w:rsidP="00DF3C02" w:rsidR="00DF3C02" w:rsidRPr="00B27F98"/>
    <w:p w:rsidRDefault="00DF3C02" w:rsidP="00DF3C02" w:rsidR="00DF3C02" w:rsidRPr="00B27F98">
      <w:pPr>
        <w:jc w:val="center"/>
      </w:pPr>
      <w:r w:rsidRPr="00B27F98">
        <w:t>Obrazloženje</w:t>
      </w:r>
    </w:p>
    <w:p w:rsidRDefault="00DF3C02" w:rsidP="00DF3C02" w:rsidR="00DF3C02" w:rsidRPr="00B27F98">
      <w:r>
        <w:t xml:space="preserve"> </w:t>
      </w:r>
    </w:p>
    <w:p w:rsidRDefault="00DF3C02" w:rsidP="00DF3C02" w:rsidR="00DF3C02">
      <w:pPr>
        <w:ind w:firstLine="708"/>
        <w:jc w:val="both"/>
      </w:pPr>
      <w:r>
        <w:t xml:space="preserve">Zbog spriječenosti stečajnog upravitelja Damira </w:t>
      </w:r>
      <w:proofErr w:type="spellStart"/>
      <w:r>
        <w:t>Šebetića</w:t>
      </w:r>
      <w:proofErr w:type="spellEnd"/>
      <w:r>
        <w:t xml:space="preserve"> da prisustvuje ispitnom i izvještajnom ročištu koje je bilo određeno za dan 7. ožujka 2018. godine, valjalo je riješiti kao u izreci.</w:t>
      </w:r>
    </w:p>
    <w:p w:rsidRDefault="00DF3C02" w:rsidP="00DF3C02" w:rsidR="00DF3C02" w:rsidRPr="00B27F98">
      <w:pPr>
        <w:ind w:firstLine="708"/>
        <w:jc w:val="both"/>
      </w:pP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F3C02">
        <w:t>26. veljače</w:t>
      </w:r>
      <w:r w:rsidR="008B7019">
        <w:t xml:space="preserve">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 xml:space="preserve">Renata </w:t>
      </w:r>
      <w:proofErr w:type="spellStart"/>
      <w:r w:rsidR="00D6390A">
        <w:t>Klokočki</w:t>
      </w:r>
      <w:proofErr w:type="spellEnd"/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1AA0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B7019"/>
    <w:rsid w:val="008E42C6"/>
    <w:rsid w:val="00911D30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DF3C02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1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7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224</properties:Words>
  <properties:Characters>1108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2018-02-26T11:46:00Z</dcterms:created>
  <dc:creator>Korisnik</dc:creator>
  <cp:lastModifiedBy>Renata Klokočki</cp:lastModifiedBy>
  <cp:lastPrinted>2018-02-26T11:49:00Z</cp:lastPrinted>
  <dcterms:modified xmlns:xsi="http://www.w3.org/2001/XMLSchema-instance" xsi:type="dcterms:W3CDTF">2018-02-26T11:51:00Z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ROČIŠTA-skupština vjerovnika-sa dn.red-St-4586-16-MARIS.docx)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