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2d9c" w14:paraId="0a12d9c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CB18B0">
        <w:t>844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CB18B0">
        <w:t>JOSIPA I MARIJA j.d.o.o., Grubine (Općina Podbablje), Vukovarska 16</w:t>
      </w:r>
      <w:r w:rsidR="00D60C13">
        <w:t xml:space="preserve">, </w:t>
      </w:r>
      <w:r w:rsidR="00CB18B0">
        <w:t>OIB: 01502299460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CB18B0">
        <w:t>060286650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CB18B0" w:rsidRPr="00CB18B0">
        <w:t xml:space="preserve">JOSIPA I MARIJA j.d.o.o., Grubine (Općina Podbablje), Vukovarska 16, OIB: 01502299460, MBS: 060286650,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CB18B0">
        <w:t xml:space="preserve"> 426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CB18B0">
        <w:t>240,00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60C13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CB18B0">
        <w:t>3. ST-1844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60C13">
        <w:t>a</w:t>
      </w:r>
      <w:r w:rsidR="003D3A71">
        <w:t xml:space="preserve"> ovlašten</w:t>
      </w:r>
      <w:r w:rsidR="00D60C1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60C1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5F76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951A1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0237"/>
    <w:rsid w:val="00943E29"/>
    <w:rsid w:val="00961651"/>
    <w:rsid w:val="00982374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5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1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1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1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1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5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1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1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1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1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1844</izvorni_sadrzaj>
    <derivirana_varijabla naziv="DomainObject.Predmet.Broj_1">1844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St-1844/2015</izvorni_sadrzaj>
    <derivirana_varijabla naziv="DomainObject.Predmet.OznakaBroj_1">St-1844/2015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JOSIPA I MARIJA j.d.o.o. za prijevoz i građenje</izvorni_sadrzaj>
    <derivirana_varijabla naziv="DomainObject.Predmet.ProtustrankaFormated_1">  JOSIPA I MARIJA j.d.o.o. za prijevoz i građenje</derivirana_varijabla>
  </DomainObject.Predmet.ProtustrankaFormated>
  <DomainObject.Predmet.ProtustrankaFormatedOIB>
    <izvorni_sadrzaj>  JOSIPA I MARIJA j.d.o.o. za prijevoz i građenje, OIB 01502299460</izvorni_sadrzaj>
    <derivirana_varijabla naziv="DomainObject.Predmet.ProtustrankaFormatedOIB_1">  JOSIPA I MARIJA j.d.o.o. za prijevoz i građenje, OIB 01502299460</derivirana_varijabla>
  </DomainObject.Predmet.ProtustrankaFormatedOIB>
  <DomainObject.Predmet.ProtustrankaFormatedWithAdress>
    <izvorni_sadrzaj> JOSIPA I MARIJA j.d.o.o. za prijevoz i građenje, Vukovarska 16, 21260 Grubine</izvorni_sadrzaj>
    <derivirana_varijabla naziv="DomainObject.Predmet.ProtustrankaFormatedWithAdress_1"> JOSIPA I MARIJA j.d.o.o. za prijevoz i građenje, Vukovarska 16, 21260 Grubine</derivirana_varijabla>
  </DomainObject.Predmet.ProtustrankaFormatedWithAdress>
  <DomainObject.Predmet.ProtustrankaFormatedWithAdressOIB>
    <izvorni_sadrzaj> JOSIPA I MARIJA j.d.o.o. za prijevoz i građenje, OIB 01502299460, Vukovarska 16, 21260 Grubine</izvorni_sadrzaj>
    <derivirana_varijabla naziv="DomainObject.Predmet.ProtustrankaFormatedWithAdressOIB_1"> JOSIPA I MARIJA j.d.o.o. za prijevoz i građenje, OIB 01502299460, Vukovarska 16, 21260 Grubine</derivirana_varijabla>
  </DomainObject.Predmet.ProtustrankaFormatedWithAdressOIB>
  <DomainObject.Predmet.ProtustrankaWithAdress>
    <izvorni_sadrzaj>JOSIPA I MARIJA j.d.o.o. za prijevoz i građenje Vukovarska 16, 21260 Grubine</izvorni_sadrzaj>
    <derivirana_varijabla naziv="DomainObject.Predmet.ProtustrankaWithAdress_1">JOSIPA I MARIJA j.d.o.o. za prijevoz i građenje Vukovarska 16, 21260 Grubine</derivirana_varijabla>
  </DomainObject.Predmet.ProtustrankaWithAdress>
  <DomainObject.Predmet.ProtustrankaWithAdressOIB>
    <izvorni_sadrzaj>JOSIPA I MARIJA j.d.o.o. za prijevoz i građenje, OIB 01502299460, Vukovarska 16, 21260 Grubine</izvorni_sadrzaj>
    <derivirana_varijabla naziv="DomainObject.Predmet.ProtustrankaWithAdressOIB_1">JOSIPA I MARIJA j.d.o.o. za prijevoz i građenje, OIB 01502299460, Vukovarska 16, 21260 Grubine</derivirana_varijabla>
  </DomainObject.Predmet.ProtustrankaWithAdressOIB>
  <DomainObject.Predmet.ProtustrankaNazivFormated>
    <izvorni_sadrzaj>JOSIPA I MARIJA j.d.o.o. za prijevoz i građenje</izvorni_sadrzaj>
    <derivirana_varijabla naziv="DomainObject.Predmet.ProtustrankaNazivFormated_1">JOSIPA I MARIJA j.d.o.o. za prijevoz i građenje</derivirana_varijabla>
  </DomainObject.Predmet.ProtustrankaNazivFormated>
  <DomainObject.Predmet.ProtustrankaNazivFormatedOIB>
    <izvorni_sadrzaj>JOSIPA I MARIJA j.d.o.o. za prijevoz i građenje, OIB 01502299460</izvorni_sadrzaj>
    <derivirana_varijabla naziv="DomainObject.Predmet.ProtustrankaNazivFormatedOIB_1">JOSIPA I MARIJA j.d.o.o. za prijevoz i građenje, OIB 01502299460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240.00</izvorni_sadrzaj>
    <derivirana_varijabla naziv="DomainObject.Predmet.TrenutnaVrijednost_1">240.00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JOSIPA I MARIJA j.d.o.o. za prijevoz i građenje</item>
    </izvorni_sadrzaj>
    <derivirana_varijabla naziv="DomainObject.Predmet.ProtuStrankaListFormated_1">
      <item>JOSIPA I MARIJA j.d.o.o. za prijevoz i građenje</item>
    </derivirana_varijabla>
  </DomainObject.Predmet.ProtuStrankaListFormated>
  <DomainObject.Predmet.ProtuStrankaListFormatedOIB>
    <izvorni_sadrzaj>
      <item>JOSIPA I MARIJA j.d.o.o. za prijevoz i građenje, OIB 01502299460</item>
    </izvorni_sadrzaj>
    <derivirana_varijabla naziv="DomainObject.Predmet.ProtuStrankaListFormatedOIB_1">
      <item>JOSIPA I MARIJA j.d.o.o. za prijevoz i građenje, OIB 01502299460</item>
    </derivirana_varijabla>
  </DomainObject.Predmet.ProtuStrankaListFormatedOIB>
  <DomainObject.Predmet.ProtuStrankaListFormatedWithAdress>
    <izvorni_sadrzaj>
      <item>JOSIPA I MARIJA j.d.o.o. za prijevoz i građenje, Vukovarska 16, 21260 Grubine</item>
    </izvorni_sadrzaj>
    <derivirana_varijabla naziv="DomainObject.Predmet.ProtuStrankaListFormatedWithAdress_1">
      <item>JOSIPA I MARIJA j.d.o.o. za prijevoz i građenje, Vukovarska 16, 21260 Grubine</item>
    </derivirana_varijabla>
  </DomainObject.Predmet.ProtuStrankaListFormatedWithAdress>
  <DomainObject.Predmet.ProtuStrankaListFormatedWithAdressOIB>
    <izvorni_sadrzaj>
      <item>JOSIPA I MARIJA j.d.o.o. za prijevoz i građenje, OIB 01502299460, Vukovarska 16, 21260 Grubine</item>
    </izvorni_sadrzaj>
    <derivirana_varijabla naziv="DomainObject.Predmet.ProtuStrankaListFormatedWithAdressOIB_1">
      <item>JOSIPA I MARIJA j.d.o.o. za prijevoz i građenje, OIB 01502299460, Vukovarska 16, 21260 Grubine</item>
    </derivirana_varijabla>
  </DomainObject.Predmet.ProtuStrankaListFormatedWithAdressOIB>
  <DomainObject.Predmet.ProtuStrankaListNazivFormated>
    <izvorni_sadrzaj>
      <item>JOSIPA I MARIJA j.d.o.o. za prijevoz i građenje</item>
    </izvorni_sadrzaj>
    <derivirana_varijabla naziv="DomainObject.Predmet.ProtuStrankaListNazivFormated_1">
      <item>JOSIPA I MARIJA j.d.o.o. za prijevoz i građenje</item>
    </derivirana_varijabla>
  </DomainObject.Predmet.ProtuStrankaListNazivFormated>
  <DomainObject.Predmet.ProtuStrankaListNazivFormatedOIB>
    <izvorni_sadrzaj>
      <item>JOSIPA I MARIJA j.d.o.o. za prijevoz i građenje, OIB 01502299460</item>
    </izvorni_sadrzaj>
    <derivirana_varijabla naziv="DomainObject.Predmet.ProtuStrankaListNazivFormatedOIB_1">
      <item>JOSIPA I MARIJA j.d.o.o. za prijevoz i građenje, OIB 01502299460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JOSIPA I MARIJA j.d.o.o. za prijevoz i građenje</izvorni_sadrzaj>
    <derivirana_varijabla naziv="DomainObject.Predmet.ProtustrankaIDrugi_1">JOSIPA I MARIJA j.d.o.o. za prijevoz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JOSIPA I MARIJA j.d.o.o. za prijevoz i građenje, OIB 01502299460, Vukovarska 16, 21260 Grubine</izvorni_sadrzaj>
    <derivirana_varijabla naziv="DomainObject.Predmet.ProtustrankaIDrugiAdressOIB_1">JOSIPA I MARIJA j.d.o.o. za prijevoz i građenje, OIB 01502299460, Vukovarska 16,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I MARIJA j.d.o.o. za prijevoz i građenje</item>
      <item>FINANCIJSKA AGENCIJA, RC SPLIT</item>
    </izvorni_sadrzaj>
    <derivirana_varijabla naziv="DomainObject.Predmet.SudioniciListNaziv_1">
      <item>JOSIPA I MARIJA j.d.o.o. za prijevoz i građenje</item>
      <item>FINANCIJSKA AGENCIJA, RC SPLIT</item>
    </derivirana_varijabla>
  </DomainObject.Predmet.SudioniciListNaziv>
  <DomainObject.Predmet.SudioniciListAdressOIB>
    <izvorni_sadrzaj>
      <item>JOSIPA I MARIJA j.d.o.o. za prijevoz i građenje, OIB 01502299460, Vukovarska 16,21260 Grubine</item>
      <item>FINANCIJSKA AGENCIJA, RC SPLIT, OIB 85821130368, Mažuranićevo šetalište 24 b,21000 Split</item>
    </izvorni_sadrzaj>
    <derivirana_varijabla naziv="DomainObject.Predmet.SudioniciListAdressOIB_1">
      <item>JOSIPA I MARIJA j.d.o.o. za prijevoz i građenje, OIB 01502299460, Vukovarska 16,21260 Grubine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01502299460</item>
      <item>, OIB 85821130368</item>
    </izvorni_sadrzaj>
    <derivirana_varijabla naziv="DomainObject.Predmet.SudioniciListNazivOIB_1">
      <item>, OIB 01502299460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1806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2016-01-18T08:45:00Z</dcterms:created>
  <dc:creator>Lari Glavaš</dc:creator>
  <cp:lastModifiedBy>Lari Glavaš</cp:lastModifiedBy>
  <cp:lastPrinted>2016-01-18T08:45:00Z</cp:lastPrinted>
  <dcterms:modified xmlns:xsi="http://www.w3.org/2001/XMLSchema-instance" xsi:type="dcterms:W3CDTF">2016-01-18T08:46:00Z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