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3e55" w14:paraId="a993e55" w:rsidRDefault="0002621F" w:rsidP="0002621F" w:rsidR="00C64EB0" w:rsidRPr="007B1E6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64EB0" w:rsidRPr="007B1E6A">
        <w:t xml:space="preserve">1 St </w:t>
      </w:r>
      <w:r w:rsidR="00F434E0" w:rsidRPr="007B1E6A">
        <w:t>–</w:t>
      </w:r>
      <w:r w:rsidR="00C64EB0" w:rsidRPr="007B1E6A">
        <w:t xml:space="preserve"> </w:t>
      </w:r>
      <w:r w:rsidR="000C0001">
        <w:t>421</w:t>
      </w:r>
      <w:r w:rsidR="00CC338A">
        <w:t>/</w:t>
      </w:r>
      <w:r w:rsidR="006F55D3">
        <w:t>20</w:t>
      </w:r>
      <w:r w:rsidR="00CC338A">
        <w:t>16-</w:t>
      </w:r>
      <w:r w:rsidR="000C0001">
        <w:t>32</w:t>
      </w: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2621F" w:rsidP="0002621F" w:rsidR="0002621F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02621F" w:rsidP="0002621F" w:rsidR="0002621F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02621F" w:rsidP="0002621F" w:rsidR="0002621F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0C0001">
        <w:t>HANGAR KLUB d.o.o., Vodice, Magistrala 42,</w:t>
      </w:r>
      <w:r w:rsidR="000C0001" w:rsidRPr="007A679F">
        <w:t xml:space="preserve"> OIB: </w:t>
      </w:r>
      <w:r w:rsidR="000C0001">
        <w:t>02060674032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2311D">
        <w:t>14</w:t>
      </w:r>
      <w:r w:rsidR="00877426">
        <w:t>.</w:t>
      </w:r>
      <w:r w:rsidR="00BC7027">
        <w:t xml:space="preserve"> </w:t>
      </w:r>
      <w:r w:rsidR="000C0001">
        <w:t>lipnja</w:t>
      </w:r>
      <w:r w:rsidR="006F55D3">
        <w:t xml:space="preserve"> 201</w:t>
      </w:r>
      <w:r w:rsidR="007948CD">
        <w:t>8</w:t>
      </w:r>
      <w:r w:rsidR="006F55D3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CC338A" w:rsidR="00C64EB0" w:rsidRPr="007D22D4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C0001">
        <w:t>og</w:t>
      </w:r>
      <w:r w:rsidR="00B3003A">
        <w:t xml:space="preserve"> </w:t>
      </w:r>
      <w:r w:rsidRPr="003573CC">
        <w:t>stečajn</w:t>
      </w:r>
      <w:r w:rsidR="000C0001">
        <w:t>og</w:t>
      </w:r>
      <w:r w:rsidRPr="003573CC">
        <w:t xml:space="preserve"> upravitelj</w:t>
      </w:r>
      <w:r w:rsidR="000C0001">
        <w:t>a</w:t>
      </w:r>
      <w:r w:rsidR="000527C6">
        <w:t xml:space="preserve"> </w:t>
      </w:r>
      <w:r w:rsidR="000C0001">
        <w:t>Ante Poljaka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B67C24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0C0001">
        <w:t>18</w:t>
      </w:r>
      <w:r w:rsidR="00CC338A">
        <w:t xml:space="preserve">. </w:t>
      </w:r>
      <w:r w:rsidR="000C0001">
        <w:t>travnja</w:t>
      </w:r>
      <w:r w:rsidR="001007BD">
        <w:t xml:space="preserve"> </w:t>
      </w:r>
      <w:r w:rsidR="000C0001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0C0001">
        <w:t>i</w:t>
      </w:r>
      <w:r w:rsidRPr="0064286F">
        <w:t xml:space="preserve"> stečajn</w:t>
      </w:r>
      <w:r w:rsidR="000C0001">
        <w:t>i</w:t>
      </w:r>
      <w:r>
        <w:t xml:space="preserve"> upravitelj </w:t>
      </w:r>
      <w:r w:rsidRPr="0064286F">
        <w:t>koj</w:t>
      </w:r>
      <w:r w:rsidR="000C0001">
        <w:t>i</w:t>
      </w:r>
      <w:r w:rsidRPr="0064286F">
        <w:t xml:space="preserve"> je </w:t>
      </w:r>
      <w:r w:rsidR="000C0001">
        <w:t>27</w:t>
      </w:r>
      <w:r w:rsidR="00B67C24">
        <w:t xml:space="preserve">. </w:t>
      </w:r>
      <w:r w:rsidR="000C0001">
        <w:t>srpnja</w:t>
      </w:r>
      <w:r w:rsidR="00CC338A">
        <w:t xml:space="preserve"> </w:t>
      </w:r>
      <w:r w:rsidR="000C0001">
        <w:t>2017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0C0001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A2311D">
        <w:t>14</w:t>
      </w:r>
      <w:r w:rsidR="00877426">
        <w:t>.</w:t>
      </w:r>
      <w:r w:rsidR="00CC338A">
        <w:t xml:space="preserve"> </w:t>
      </w:r>
      <w:r w:rsidR="000C0001">
        <w:t>lipnja</w:t>
      </w:r>
      <w:r w:rsidR="007948CD">
        <w:t xml:space="preserve"> 2018</w:t>
      </w:r>
      <w:r w:rsidR="006F55D3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571571" w:rsidP="00E7202B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C0001">
        <w:tab/>
      </w:r>
      <w:r w:rsidR="000C0001">
        <w:tab/>
      </w:r>
      <w:r w:rsidR="000C0001">
        <w:tab/>
      </w:r>
      <w:r w:rsidR="000C0001">
        <w:tab/>
      </w:r>
      <w:r w:rsidR="000C0001">
        <w:tab/>
      </w:r>
      <w:r w:rsidR="006F55D3">
        <w:t>Sutkinja</w:t>
      </w:r>
    </w:p>
    <w:p w:rsidRDefault="00571571" w:rsidP="00E7202B" w:rsidR="00B41F9A" w:rsidRPr="00F60CD9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0C0001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7948CD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C0001" w:rsidP="00B50947" w:rsidR="00B50947">
      <w:pPr>
        <w:numPr>
          <w:ilvl w:val="0"/>
          <w:numId w:val="2"/>
        </w:numPr>
      </w:pPr>
      <w:r>
        <w:t>stečajnom upravitelju</w:t>
      </w:r>
      <w:r w:rsidR="00B67C24">
        <w:t xml:space="preserve"> - </w:t>
      </w:r>
      <w:proofErr w:type="spellStart"/>
      <w:r w:rsidR="00B67C24">
        <w:t>mailom</w:t>
      </w:r>
      <w:proofErr w:type="spellEnd"/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621F"/>
    <w:rsid w:val="000527C6"/>
    <w:rsid w:val="00090759"/>
    <w:rsid w:val="0009493F"/>
    <w:rsid w:val="000C0001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7157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6F55D3"/>
    <w:rsid w:val="00710A26"/>
    <w:rsid w:val="00731A40"/>
    <w:rsid w:val="007421EA"/>
    <w:rsid w:val="007948CD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77426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311D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7202B"/>
    <w:rsid w:val="00EA687B"/>
    <w:rsid w:val="00F4089B"/>
    <w:rsid w:val="00F434E0"/>
    <w:rsid w:val="00F8463C"/>
    <w:rsid w:val="00F86DD3"/>
    <w:rsid w:val="00F87909"/>
    <w:rsid w:val="00F91B0E"/>
    <w:rsid w:val="00F91EAA"/>
    <w:rsid w:val="00FB7697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621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02621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621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02621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  <item>Luka Tomljenović</item>
    </izvorni_sadrzaj>
    <derivirana_varijabla naziv="DomainObject.Predmet.SudioniciListNaziv_1">
      <item>FINA - Podružnica Šibenik</item>
      <item>HANGAR KLUB d.o.o. za trgovinu i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  <item>, OIB 29528661754</item>
    </izvorni_sadrzaj>
    <derivirana_varijabla naziv="DomainObject.Predmet.SudioniciListNazivOIB_1">
      <item>, OIB 85821130368</item>
      <item>, OIB 02060674032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246</properties:Words>
  <properties:Characters>1174</properties:Characters>
  <properties:Lines>57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2018-06-07T07:01:00Z</dcterms:created>
  <dc:creator>abajlo</dc:creator>
  <cp:lastModifiedBy>Ante Rubelj</cp:lastModifiedBy>
  <cp:lastPrinted>2018-06-21T10:28:00Z</cp:lastPrinted>
  <dcterms:modified xmlns:xsi="http://www.w3.org/2001/XMLSchema-instance" xsi:type="dcterms:W3CDTF">2018-06-21T10:28:00Z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(1ST-421-16- Ante Poljak-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