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828d" w14:paraId="1e7828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665A9B">
        <w:t>633</w:t>
      </w:r>
      <w:r w:rsidR="00FE71E3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941627">
        <w:t xml:space="preserve"> </w:t>
      </w:r>
      <w:r w:rsidR="00665A9B">
        <w:t>GRADSKA KAVANA LOVAC</w:t>
      </w:r>
      <w:r w:rsidR="00941627">
        <w:t xml:space="preserve"> d.o.o., </w:t>
      </w:r>
      <w:r w:rsidR="003A46E1">
        <w:t>OIB:</w:t>
      </w:r>
      <w:r w:rsidR="00665A9B">
        <w:t xml:space="preserve"> </w:t>
      </w:r>
      <w:r w:rsidR="00665A9B" w:rsidRPr="00665A9B">
        <w:t>55450476431</w:t>
      </w:r>
      <w:r w:rsidR="003E5A01">
        <w:t xml:space="preserve">, </w:t>
      </w:r>
      <w:r w:rsidR="00665A9B">
        <w:t xml:space="preserve">Prelog, Glavna 45,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665A9B">
        <w:t xml:space="preserve"> GRADSKA KAVANA LOVAC d.o.o., OIB: </w:t>
      </w:r>
      <w:r w:rsidR="00665A9B" w:rsidRPr="00665A9B">
        <w:t>55450476431</w:t>
      </w:r>
      <w:r w:rsidR="00665A9B">
        <w:t>, Prelog, Glavna 45</w:t>
      </w:r>
      <w:r w:rsidR="00740000">
        <w:t xml:space="preserve">, </w:t>
      </w:r>
      <w:r w:rsidR="00CB6C18">
        <w:t xml:space="preserve">iznosi </w:t>
      </w:r>
      <w:r w:rsidR="00665A9B">
        <w:t>404.305,23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665A9B">
        <w:t xml:space="preserve"> Jenö Marics, Mađarska, 8854 Örtilos, Szentmihalyhegy 115, OIB: 65942892055</w:t>
      </w:r>
      <w:r w:rsidR="001E395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CD1" w:rsidR="00D74CD1">
      <w:r>
        <w:separator/>
      </w:r>
    </w:p>
  </w:endnote>
  <w:endnote w:id="0" w:type="continuationSeparator">
    <w:p w:rsidRDefault="00D74CD1" w:rsidR="00D74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CD1" w:rsidR="00D74CD1">
      <w:r>
        <w:separator/>
      </w:r>
    </w:p>
  </w:footnote>
  <w:footnote w:id="0" w:type="continuationSeparator">
    <w:p w:rsidRDefault="00D74CD1" w:rsidR="00D74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52165"/>
    <w:rsid w:val="003A46E1"/>
    <w:rsid w:val="003A7C72"/>
    <w:rsid w:val="003E2AE0"/>
    <w:rsid w:val="003E5A01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62569"/>
    <w:rsid w:val="00665A9B"/>
    <w:rsid w:val="00686AFC"/>
    <w:rsid w:val="00693CD2"/>
    <w:rsid w:val="006B6987"/>
    <w:rsid w:val="006C1AAA"/>
    <w:rsid w:val="006C4747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71FB9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D1BED"/>
    <w:rsid w:val="00F10C2B"/>
    <w:rsid w:val="00F644E6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5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5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St-633/2015</izvorni_sadrzaj>
    <derivirana_varijabla naziv="DomainObject.Predmet.OznakaBroj_1">St-633/2015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KAVANA LOVAC društvo s ograničenom odgovornošću za ugostiteljstvo i usluge</izvorni_sadrzaj>
    <derivirana_varijabla naziv="DomainObject.Predmet.ProtustrankaFormated_1">  GRADSKA KAVANA LOVAC društvo s ograničenom odgovornošću za ugostiteljstvo i usluge</derivirana_varijabla>
  </DomainObject.Predmet.ProtustrankaFormated>
  <DomainObject.Predmet.ProtustrankaFormatedOIB>
    <izvorni_sadrzaj>  GRADSKA KAVANA LOVAC društvo s ograničenom odgovornošću za ugostiteljstvo i usluge, OIB 55450476431</izvorni_sadrzaj>
    <derivirana_varijabla naziv="DomainObject.Predmet.ProtustrankaFormatedOIB_1">  GRADSKA KAVANA LOVAC društvo s ograničenom odgovornošću za ugostiteljstvo i usluge, OIB 55450476431</derivirana_varijabla>
  </DomainObject.Predmet.ProtustrankaFormatedOIB>
  <DomainObject.Predmet.ProtustrankaFormatedWithAdress>
    <izvorni_sadrzaj> GRADSKA KAVANA LOVAC društvo s ograničenom odgovornošću za ugostiteljstvo i usluge, Glavna 45, 40323 Prelog</izvorni_sadrzaj>
    <derivirana_varijabla naziv="DomainObject.Predmet.ProtustrankaFormatedWithAdress_1"> GRADSKA KAVANA LOVAC društvo s ograničenom odgovornošću za ugostiteljstvo i usluge, Glavna 45, 40323 Prelog</derivirana_varijabla>
  </DomainObject.Predmet.ProtustrankaFormatedWithAdress>
  <DomainObject.Predmet.ProtustrankaFormatedWithAdressOIB>
    <izvorni_sadrzaj> GRADSKA KAVANA LOVAC društvo s ograničenom odgovornošću za ugostiteljstvo i usluge, OIB 55450476431, Glavna 45, 40323 Prelog</izvorni_sadrzaj>
    <derivirana_varijabla naziv="DomainObject.Predmet.ProtustrankaFormatedWithAdressOIB_1"> GRADSKA KAVANA LOVAC društvo s ograničenom odgovornošću za ugostiteljstvo i usluge, OIB 55450476431, Glavna 45, 40323 Prelog</derivirana_varijabla>
  </DomainObject.Predmet.ProtustrankaFormatedWithAdressOIB>
  <DomainObject.Predmet.ProtustrankaWithAdress>
    <izvorni_sadrzaj>GRADSKA KAVANA LOVAC društvo s ograničenom odgovornošću za ugostiteljstvo i usluge Glavna 45, 40323 Prelog</izvorni_sadrzaj>
    <derivirana_varijabla naziv="DomainObject.Predmet.ProtustrankaWithAdress_1">GRADSKA KAVANA LOVAC društvo s ograničenom odgovornošću za ugostiteljstvo i usluge Glavna 45, 40323 Prelog</derivirana_varijabla>
  </DomainObject.Predmet.ProtustrankaWithAdress>
  <DomainObject.Predmet.ProtustrankaWithAdressOIB>
    <izvorni_sadrzaj>GRADSKA KAVANA LOVAC društvo s ograničenom odgovornošću za ugostiteljstvo i usluge, OIB 55450476431, Glavna 45, 40323 Prelog</izvorni_sadrzaj>
    <derivirana_varijabla naziv="DomainObject.Predmet.ProtustrankaWithAdressOIB_1">GRADSKA KAVANA LOVAC društvo s ograničenom odgovornošću za ugostiteljstvo i usluge, OIB 55450476431, Glavna 45, 40323 Prelog</derivirana_varijabla>
  </DomainObject.Predmet.ProtustrankaWithAdressOIB>
  <DomainObject.Predmet.ProtustrankaNazivFormated>
    <izvorni_sadrzaj>GRADSKA KAVANA LOVAC društvo s ograničenom odgovornošću za ugostiteljstvo i usluge</izvorni_sadrzaj>
    <derivirana_varijabla naziv="DomainObject.Predmet.ProtustrankaNazivFormated_1">GRADSKA KAVANA LOVAC društvo s ograničenom odgovornošću za ugostiteljstvo i usluge</derivirana_varijabla>
  </DomainObject.Predmet.ProtustrankaNazivFormated>
  <DomainObject.Predmet.ProtustrankaNazivFormatedOIB>
    <izvorni_sadrzaj>GRADSKA KAVANA LOVAC društvo s ograničenom odgovornošću za ugostiteljstvo i usluge, OIB 55450476431</izvorni_sadrzaj>
    <derivirana_varijabla naziv="DomainObject.Predmet.ProtustrankaNazivFormatedOIB_1">GRADSKA KAVANA LOVAC društvo s ograničenom odgovornošću za ugostiteljstvo i usluge, OIB 55450476431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404305.23</izvorni_sadrzaj>
    <derivirana_varijabla naziv="DomainObject.Predmet.TrenutnaVrijednost_1">404305.23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GRADSKA KAVANA LOVAC društvo s ograničenom odgovornošću za ugostiteljstvo i usluge</item>
    </izvorni_sadrzaj>
    <derivirana_varijabla naziv="DomainObject.Predmet.ProtuStrankaListFormated_1">
      <item>GRADSKA KAVANA LOVAC društvo s ograničenom odgovornošću za ugostiteljstvo i usluge</item>
    </derivirana_varijabla>
  </DomainObject.Predmet.ProtuStrankaListFormated>
  <DomainObject.Predmet.ProtuStrankaListFormatedOIB>
    <izvorni_sadrzaj>
      <item>GRADSKA KAVANA LOVAC društvo s ograničenom odgovornošću za ugostiteljstvo i usluge, OIB 55450476431</item>
    </izvorni_sadrzaj>
    <derivirana_varijabla naziv="DomainObject.Predmet.ProtuStrankaListFormatedOIB_1">
      <item>GRADSKA KAVANA LOVAC društvo s ograničenom odgovornošću za ugostiteljstvo i usluge, OIB 55450476431</item>
    </derivirana_varijabla>
  </DomainObject.Predmet.ProtuStrankaListFormatedOIB>
  <DomainObject.Predmet.ProtuStrankaListFormatedWithAdress>
    <izvorni_sadrzaj>
      <item>GRADSKA KAVANA LOVAC društvo s ograničenom odgovornošću za ugostiteljstvo i usluge, Glavna 45, 40323 Prelog</item>
    </izvorni_sadrzaj>
    <derivirana_varijabla naziv="DomainObject.Predmet.ProtuStrankaListFormatedWithAdress_1">
      <item>GRADSKA KAVANA LOVAC društvo s ograničenom odgovornošću za ugostiteljstvo i usluge, Glavna 45, 40323 Prelog</item>
    </derivirana_varijabla>
  </DomainObject.Predmet.ProtuStrankaListFormatedWithAdress>
  <DomainObject.Predmet.ProtuStrankaListFormatedWithAdressOIB>
    <izvorni_sadrzaj>
      <item>GRADSKA KAVANA LOVAC društvo s ograničenom odgovornošću za ugostiteljstvo i usluge, OIB 55450476431, Glavna 45, 40323 Prelog</item>
    </izvorni_sadrzaj>
    <derivirana_varijabla naziv="DomainObject.Predmet.ProtuStrankaListFormatedWithAdressOIB_1">
      <item>GRADSKA KAVANA LOVAC društvo s ograničenom odgovornošću za ugostiteljstvo i usluge, OIB 55450476431, Glavna 45, 40323 Prelog</item>
    </derivirana_varijabla>
  </DomainObject.Predmet.ProtuStrankaListFormatedWithAdressOIB>
  <DomainObject.Predmet.ProtuStrankaListNazivFormated>
    <izvorni_sadrzaj>
      <item>GRADSKA KAVANA LOVAC društvo s ograničenom odgovornošću za ugostiteljstvo i usluge</item>
    </izvorni_sadrzaj>
    <derivirana_varijabla naziv="DomainObject.Predmet.ProtuStrankaListNazivFormated_1">
      <item>GRADSKA KAVANA LOVAC društvo s ograničenom odgovornošću za ugostiteljstvo i usluge</item>
    </derivirana_varijabla>
  </DomainObject.Predmet.ProtuStrankaListNazivFormated>
  <DomainObject.Predmet.ProtuStrankaListNazivFormatedOIB>
    <izvorni_sadrzaj>
      <item>GRADSKA KAVANA LOVAC društvo s ograničenom odgovornošću za ugostiteljstvo i usluge, OIB 55450476431</item>
    </izvorni_sadrzaj>
    <derivirana_varijabla naziv="DomainObject.Predmet.ProtuStrankaListNazivFormatedOIB_1">
      <item>GRADSKA KAVANA LOVAC društvo s ograničenom odgovornošću za ugostiteljstvo i usluge, OIB 55450476431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GRADSKA KAVANA LOVAC društvo s ograničenom odgovornošću za ugostiteljstvo i usluge</izvorni_sadrzaj>
    <derivirana_varijabla naziv="DomainObject.Predmet.ProtustrankaIDrugi_1">GRADSKA KAVANA LOVAC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GRADSKA KAVANA LOVAC društvo s ograničenom odgovornošću za ugostiteljstvo i usluge, OIB 55450476431, Glavna 45, 40323 Prelog</izvorni_sadrzaj>
    <derivirana_varijabla naziv="DomainObject.Predmet.ProtustrankaIDrugiAdressOIB_1">GRADSKA KAVANA LOVAC društvo s ograničenom odgovornošću za ugostiteljstvo i usluge, OIB 55450476431, Glavna 45,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GRADSKA KAVANA LOVAC društvo s ograničenom odgovornošću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GRADSKA KAVANA LOVAC društvo s ograničenom odgovornošću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GRADSKA KAVANA LOVAC društvo s ograničenom odgovornošću za ugostiteljstvo i usluge, OIB 55450476431, Glavna 45,40323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GRADSKA KAVANA LOVAC društvo s ograničenom odgovornošću za ugostiteljstvo i usluge, OIB 55450476431, Glavna 45,40323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55450476431</item>
      <item>, OIB null</item>
      <item>, OIB null</item>
    </izvorni_sadrzaj>
    <derivirana_varijabla naziv="DomainObject.Predmet.SudioniciListNazivOIB_1">
      <item>, OIB 85821130368</item>
      <item>, OIB 55450476431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58F6F-D493-4EB6-80C6-820FEE451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1876</properties:Characters>
  <properties:Lines>46</properties:Lines>
  <properties:Paragraphs>14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2016-01-14T12:59:00Z</cp:lastPrinted>
  <dcterms:modified xmlns:xsi="http://www.w3.org/2001/XMLSchema-instance" xsi:type="dcterms:W3CDTF">2016-01-14T12:59:00Z</dcterms:modified>
  <cp:revision>75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