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f727" w14:paraId="0d2f727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0F26DF">
        <w:t>739</w:t>
      </w:r>
      <w:r w:rsidR="002E0F2D">
        <w:t>/2016-</w:t>
      </w:r>
      <w:r w:rsidR="000F26DF">
        <w:t>90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0F26DF">
        <w:t>MIJOLOVIĆ</w:t>
      </w:r>
      <w:r w:rsidR="000F26DF" w:rsidRPr="00336E07">
        <w:t xml:space="preserve"> d.o.o.,</w:t>
      </w:r>
      <w:r w:rsidR="000F26DF">
        <w:t xml:space="preserve"> Zadar,</w:t>
      </w:r>
      <w:r w:rsidR="000F26DF" w:rsidRPr="00336E07">
        <w:t xml:space="preserve"> </w:t>
      </w:r>
      <w:r w:rsidR="000F26DF">
        <w:t>Šibenska ulica 15</w:t>
      </w:r>
      <w:r w:rsidR="000F26DF" w:rsidRPr="00336E07">
        <w:t xml:space="preserve">, OIB: </w:t>
      </w:r>
      <w:r w:rsidR="000F26DF">
        <w:t>79241606744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0F26DF">
        <w:t>Blažu Saviću</w:t>
      </w:r>
      <w:r w:rsidR="003816A4">
        <w:t>,</w:t>
      </w:r>
      <w:r w:rsidR="00DF0B85">
        <w:t xml:space="preserve"> </w:t>
      </w:r>
      <w:r w:rsidR="00290DB4">
        <w:t>21</w:t>
      </w:r>
      <w:r w:rsidR="009460CC">
        <w:t xml:space="preserve">. </w:t>
      </w:r>
      <w:r w:rsidR="000F26DF">
        <w:t>ožujka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0F26DF">
        <w:t>MIJOLOVIĆ</w:t>
      </w:r>
      <w:r w:rsidR="000F26DF" w:rsidRPr="00336E07">
        <w:t xml:space="preserve"> d.o.o.,</w:t>
      </w:r>
      <w:r w:rsidR="000F26DF">
        <w:t xml:space="preserve"> Zadar,</w:t>
      </w:r>
      <w:r w:rsidR="000F26DF" w:rsidRPr="00336E07">
        <w:t xml:space="preserve"> </w:t>
      </w:r>
      <w:r w:rsidR="000F26DF">
        <w:t>Šibenska ulica 15</w:t>
      </w:r>
      <w:r w:rsidR="000F26DF" w:rsidRPr="00336E07">
        <w:t xml:space="preserve">, OIB: </w:t>
      </w:r>
      <w:r w:rsidR="000F26DF">
        <w:t>79241606744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2E0F2D">
        <w:t>6</w:t>
      </w:r>
      <w:r w:rsidR="00F73FFA">
        <w:t xml:space="preserve">. </w:t>
      </w:r>
      <w:r w:rsidR="002E0F2D">
        <w:t>veljače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A34F37">
        <w:t>om</w:t>
      </w:r>
      <w:r w:rsidR="0079120F" w:rsidRPr="00FB0FAF">
        <w:t xml:space="preserve"> upravitelj</w:t>
      </w:r>
      <w:r w:rsidR="00A34F37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prihvaćeno je izvješće stečajnog</w:t>
      </w:r>
      <w:r>
        <w:t xml:space="preserve"> upravitelj</w:t>
      </w:r>
      <w:r w:rsidR="00C0454E">
        <w:t>a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DC6517" w:rsidRPr="00850527">
        <w:t>i upravitelj</w:t>
      </w:r>
      <w:r w:rsidRPr="00850527">
        <w:t xml:space="preserve"> je</w:t>
      </w:r>
      <w:r w:rsidR="00A833FB" w:rsidRPr="00850527">
        <w:t xml:space="preserve"> podneskom od dana </w:t>
      </w:r>
      <w:r w:rsidR="000F26DF">
        <w:t>2</w:t>
      </w:r>
      <w:r w:rsidR="00D148D5" w:rsidRPr="00850527">
        <w:t xml:space="preserve">. </w:t>
      </w:r>
      <w:r w:rsidR="000F26DF">
        <w:t>ožujka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Pr="00850527">
        <w:t xml:space="preserve"> izvijesti</w:t>
      </w:r>
      <w:r w:rsidR="00DC6517" w:rsidRPr="00850527">
        <w:t>o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290DB4">
        <w:t>21</w:t>
      </w:r>
      <w:r w:rsidR="009460CC">
        <w:t xml:space="preserve">. </w:t>
      </w:r>
      <w:r w:rsidR="000F26DF">
        <w:t>ožujka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2E0F2D" w:rsidP="005F17E6" w:rsidR="0079120F" w:rsidRPr="00FB0FAF">
      <w:r>
        <w:tab/>
      </w:r>
      <w:r>
        <w:tab/>
      </w:r>
      <w:r>
        <w:tab/>
      </w:r>
      <w:r>
        <w:tab/>
      </w:r>
      <w:r>
        <w:tab/>
      </w:r>
      <w:r w:rsidR="000F26DF">
        <w:tab/>
      </w:r>
      <w:r w:rsidR="000F26DF">
        <w:tab/>
      </w:r>
      <w:r w:rsidR="000F26DF">
        <w:tab/>
      </w:r>
      <w:r w:rsidR="000F26DF">
        <w:tab/>
      </w:r>
      <w:r w:rsidR="000F26DF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5F17E6" w:rsidP="005F17E6" w:rsidR="000251C2" w:rsidRPr="00FB0F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0F2D">
        <w:tab/>
      </w:r>
      <w:r w:rsidR="000F26DF">
        <w:tab/>
      </w:r>
      <w:r w:rsidR="0079120F" w:rsidRPr="00FB0FAF">
        <w:t>Ardena Bajlo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8D1E82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0F26DF">
      <w:t>739/2016-90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51C2"/>
    <w:rsid w:val="0003127D"/>
    <w:rsid w:val="00052BAA"/>
    <w:rsid w:val="00073974"/>
    <w:rsid w:val="000F26DF"/>
    <w:rsid w:val="00114C59"/>
    <w:rsid w:val="001D2CE8"/>
    <w:rsid w:val="00290DB4"/>
    <w:rsid w:val="002E0F2D"/>
    <w:rsid w:val="002E719F"/>
    <w:rsid w:val="003229CD"/>
    <w:rsid w:val="003816A4"/>
    <w:rsid w:val="003C4119"/>
    <w:rsid w:val="003E15D3"/>
    <w:rsid w:val="004A298D"/>
    <w:rsid w:val="005F17E6"/>
    <w:rsid w:val="006367AB"/>
    <w:rsid w:val="00691D21"/>
    <w:rsid w:val="00740EC7"/>
    <w:rsid w:val="0079120F"/>
    <w:rsid w:val="0079329B"/>
    <w:rsid w:val="00825089"/>
    <w:rsid w:val="00850527"/>
    <w:rsid w:val="008A6059"/>
    <w:rsid w:val="008D1E82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E260EC"/>
    <w:rsid w:val="00E72FF8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E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1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E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300</properties:Words>
  <properties:Characters>1505</properties:Characters>
  <properties:Lines>58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2018-03-21T09:00:00Z</dcterms:created>
  <dc:creator>Korisnik</dc:creator>
  <cp:lastModifiedBy>Ardena Bajlo</cp:lastModifiedBy>
  <cp:lastPrinted>2018-02-20T09:27:00Z</cp:lastPrinted>
  <dcterms:modified xmlns:xsi="http://www.w3.org/2001/XMLSchema-instance" xsi:type="dcterms:W3CDTF">2018-03-21T09:27:00Z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(1St-739-16 - mijolović - zaključenje po 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