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4372" w14:paraId="37f4372" w:rsidRDefault="007A0E80" w:rsidP="007A0E80" w:rsidR="007A0E80">
      <w:pPr>
        <w:tabs>
          <w:tab w:pos="1155" w:val="left"/>
          <w:tab w:pos="9072" w:val="right"/>
        </w:tabs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7A0E80" w:rsidP="007A0E80" w:rsidR="007A0E80">
      <w:pPr>
        <w:tabs>
          <w:tab w:pos="1155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St-125/2018-20</w:t>
      </w:r>
    </w:p>
    <w:p w:rsidRDefault="007A0E80" w:rsidP="007A0E80" w:rsidR="007A0E80">
      <w:pPr>
        <w:tabs>
          <w:tab w:pos="1155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0E80" w:rsidP="007A0E80" w:rsidR="007A0E80">
      <w:pPr>
        <w:tabs>
          <w:tab w:pos="1155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0E80" w:rsidP="007A0E80" w:rsidR="007A0E80">
      <w:pPr>
        <w:tabs>
          <w:tab w:pos="1155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0E80" w:rsidP="007A0E80" w:rsidR="007A0E80">
      <w:pPr>
        <w:tabs>
          <w:tab w:pos="1155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0E80" w:rsidP="007A0E80" w:rsidR="001A7250">
      <w:pPr>
        <w:tabs>
          <w:tab w:pos="1155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A7250" w:rsidP="001A7250" w:rsidR="001A7250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Republika Hrvatska</w:t>
      </w:r>
    </w:p>
    <w:p w:rsidRDefault="001A7250" w:rsidP="001A7250" w:rsidR="001A725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1A7250" w:rsidP="001A7250" w:rsidR="001A725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Zadar, Dr. Franje Tuđmana 35</w:t>
      </w:r>
    </w:p>
    <w:p w:rsidRDefault="001A7250" w:rsidP="001A7250" w:rsidR="001A725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 U B L I K A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A7250" w:rsidP="001A7250" w:rsidR="001A72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A K </w:t>
      </w:r>
    </w:p>
    <w:p w:rsidRDefault="001A7250" w:rsidP="001A7250" w:rsidR="001A72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Zadru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 sudskoj savjetnici Anamariji Kovačić Milković, u skraćenom stečajnom postupku nad dužnikom</w:t>
      </w:r>
      <w:r>
        <w:rPr>
          <w:rFonts w:cs="Times New Roman" w:hAnsi="Times New Roman" w:ascii="Times New Roman"/>
          <w:sz w:val="24"/>
          <w:szCs w:val="24"/>
        </w:rPr>
        <w:t xml:space="preserve"> SIERRA CHARTER d.o.o. za turizam i usluge, Primošten, Dubrovačka 21A, OIB: 12784560511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17. rujna 2018, </w:t>
      </w: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j e</w:t>
      </w: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Ponovno se poziva Financijska agencija u roku od 8 dana od dana dostave ovog zaključka, dostaviti ovom sudu podatak o stanju računa uvodno označenog dužnika na dan 20. srpnja  2018. </w:t>
      </w: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 17. rujna 2018. </w:t>
      </w:r>
    </w:p>
    <w:p w:rsidRDefault="001A7250" w:rsidP="001A7250" w:rsidR="001A7250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0E80" w:rsidP="007A0E80" w:rsidR="001A7250">
      <w:pPr>
        <w:tabs>
          <w:tab w:pos="684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</w:t>
      </w:r>
      <w:r w:rsidR="001A725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1A7250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 savjetnica</w:t>
      </w:r>
    </w:p>
    <w:p w:rsidRDefault="007A0E80" w:rsidP="007A0E80" w:rsidR="001A7250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Anita Ivandić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  <w:r w:rsidR="001A725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A725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A7250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1A7250" w:rsidP="001A7250" w:rsidR="001A7250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1A7250" w:rsidP="001A7250" w:rsidR="001A725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7250" w:rsidP="001A7250" w:rsidR="001A72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DNA:</w:t>
      </w:r>
    </w:p>
    <w:p w:rsidRDefault="001A7250" w:rsidP="001A7250" w:rsidR="001A725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putem e-Oglasne ploče suda </w:t>
      </w:r>
    </w:p>
    <w:p w:rsidRDefault="001A7250" w:rsidP="001A7250" w:rsidR="001A7250"/>
    <w:p w:rsidRDefault="001A7250" w:rsidP="001A7250" w:rsidR="001A7250"/>
    <w:p w:rsidRDefault="001A7250" w:rsidP="001A7250" w:rsidR="001A7250"/>
    <w:p w:rsidRDefault="001A7250" w:rsidP="001A7250" w:rsidR="001A7250"/>
    <w:sectPr w:rsidR="001A72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7250"/>
    <w:rsid w:val="001A7250"/>
    <w:rsid w:val="007A0E80"/>
    <w:rsid w:val="00EA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725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A0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E8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0E8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0E8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0E8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725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A0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E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0E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0E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0E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68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srpnja 2018.</izvorni_sadrzaj>
    <derivirana_varijabla naziv="DomainObject.Predmet.DatumRjesavanja_1">23.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SIERRA CHARTER društvo s ograničenom odgovornošću za turizam i usluge</izvorni_sadrzaj>
    <derivirana_varijabla naziv="DomainObject.Predmet.ProtustrankaFormated_1">  SIERRA CHARTER društvo s ograničenom odgovornošću za turizam i usluge</derivirana_varijabla>
  </DomainObject.Predmet.ProtustrankaFormated>
  <DomainObject.Predmet.ProtustrankaFormatedOIB>
    <izvorni_sadrzaj>  SIERRA CHARTER društvo s ograničenom odgovornošću za turizam i usluge, OIB 12784560511</izvorni_sadrzaj>
    <derivirana_varijabla naziv="DomainObject.Predmet.ProtustrankaFormatedOIB_1">  SIERRA CHARTER društvo s ograničenom odgovornošću za turizam i usluge, OIB 12784560511</derivirana_varijabla>
  </DomainObject.Predmet.ProtustrankaFormatedOIB>
  <DomainObject.Predmet.ProtustrankaFormatedWithAdress>
    <izvorni_sadrzaj> SIERRA CHARTER društvo s ograničenom odgovornošću za turizam i usluge, Dubrovačka 21A , 22202 Primošten</izvorni_sadrzaj>
    <derivirana_varijabla naziv="DomainObject.Predmet.ProtustrankaFormatedWithAdress_1"> SIERRA CHARTER društvo s ograničenom odgovornošću za turizam i usluge, Dubrovačka 21A , 22202 Primošten</derivirana_varijabla>
  </DomainObject.Predmet.ProtustrankaFormatedWithAdress>
  <DomainObject.Predmet.ProtustrankaFormatedWithAdressOIB>
    <izvorni_sadrzaj> SIERRA CHARTER društvo s ograničenom odgovornošću za turizam i usluge, OIB 12784560511, Dubrovačka 21A , 22202 Primošten</izvorni_sadrzaj>
    <derivirana_varijabla naziv="DomainObject.Predmet.ProtustrankaFormatedWithAdressOIB_1"> SIERRA CHARTER društvo s ograničenom odgovornošću za turizam i usluge, OIB 12784560511, Dubrovačka 21A , 22202 Primošten</derivirana_varijabla>
  </DomainObject.Predmet.ProtustrankaFormatedWithAdressOIB>
  <DomainObject.Predmet.ProtustrankaWithAdress>
    <izvorni_sadrzaj>SIERRA CHARTER društvo s ograničenom odgovornošću za turizam i usluge Dubrovačka 21A , 22202 Primošten</izvorni_sadrzaj>
    <derivirana_varijabla naziv="DomainObject.Predmet.ProtustrankaWithAdress_1">SIERRA CHARTER društvo s ograničenom odgovornošću za turizam i usluge Dubrovačka 21A , 22202 Primošten</derivirana_varijabla>
  </DomainObject.Predmet.ProtustrankaWithAdress>
  <DomainObject.Predmet.ProtustrankaWithAdressOIB>
    <izvorni_sadrzaj>SIERRA CHARTER društvo s ograničenom odgovornošću za turizam i usluge, OIB 12784560511, Dubrovačka 21A , 22202 Primošten</izvorni_sadrzaj>
    <derivirana_varijabla naziv="DomainObject.Predmet.ProtustrankaWithAdressOIB_1">SIERRA CHARTER društvo s ograničenom odgovornošću za turizam i usluge, OIB 12784560511, Dubrovačka 21A , 22202 Primošten</derivirana_varijabla>
  </DomainObject.Predmet.ProtustrankaWithAdressOIB>
  <DomainObject.Predmet.ProtustrankaNazivFormated>
    <izvorni_sadrzaj>SIERRA CHARTER društvo s ograničenom odgovornošću za turizam i usluge</izvorni_sadrzaj>
    <derivirana_varijabla naziv="DomainObject.Predmet.ProtustrankaNazivFormated_1">SIERRA CHARTER društvo s ograničenom odgovornošću za turizam i usluge</derivirana_varijabla>
  </DomainObject.Predmet.ProtustrankaNazivFormated>
  <DomainObject.Predmet.ProtustrankaNazivFormatedOIB>
    <izvorni_sadrzaj>SIERRA CHARTER društvo s ograničenom odgovornošću za turizam i usluge, OIB 12784560511</izvorni_sadrzaj>
    <derivirana_varijabla naziv="DomainObject.Predmet.ProtustrankaNazivFormatedOIB_1">SIERRA CHARTER društvo s ograničenom odgovornošću za turizam i usluge, OIB 12784560511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SIERRA CHARTER društvo s ograničenom odgovornošću za turizam i usluge</item>
    </izvorni_sadrzaj>
    <derivirana_varijabla naziv="DomainObject.Predmet.ProtuStrankaListFormated_1">
      <item>SIERRA CHARTER društvo s ograničenom odgovornošću za turizam i usluge</item>
    </derivirana_varijabla>
  </DomainObject.Predmet.ProtuStrankaListFormated>
  <DomainObject.Predmet.ProtuStrankaListFormatedOIB>
    <izvorni_sadrzaj>
      <item>SIERRA CHARTER društvo s ograničenom odgovornošću za turizam i usluge, OIB 12784560511</item>
    </izvorni_sadrzaj>
    <derivirana_varijabla naziv="DomainObject.Predmet.ProtuStrankaListFormatedOIB_1">
      <item>SIERRA CHARTER društvo s ograničenom odgovornošću za turizam i usluge, OIB 12784560511</item>
    </derivirana_varijabla>
  </DomainObject.Predmet.ProtuStrankaListFormatedOIB>
  <DomainObject.Predmet.ProtuStrankaListFormatedWithAdress>
    <izvorni_sadrzaj>
      <item>SIERRA CHARTER društvo s ograničenom odgovornošću za turizam i usluge, Dubrovačka 21A , 22202 Primošten</item>
    </izvorni_sadrzaj>
    <derivirana_varijabla naziv="DomainObject.Predmet.ProtuStrankaListFormatedWithAdress_1">
      <item>SIERRA CHARTER društvo s ograničenom odgovornošću za turizam i usluge, Dubrovačka 21A , 22202 Primošten</item>
    </derivirana_varijabla>
  </DomainObject.Predmet.ProtuStrankaListFormatedWithAdress>
  <DomainObject.Predmet.ProtuStrankaListFormatedWithAdressOIB>
    <izvorni_sadrzaj>
      <item>SIERRA CHARTER društvo s ograničenom odgovornošću za turizam i usluge, OIB 12784560511, Dubrovačka 21A , 22202 Primošten</item>
    </izvorni_sadrzaj>
    <derivirana_varijabla naziv="DomainObject.Predmet.ProtuStrankaListFormatedWithAdressOIB_1">
      <item>SIERRA CHARTER društvo s ograničenom odgovornošću za turizam i usluge, OIB 12784560511, Dubrovačka 21A , 22202 Primošten</item>
    </derivirana_varijabla>
  </DomainObject.Predmet.ProtuStrankaListFormatedWithAdressOIB>
  <DomainObject.Predmet.ProtuStrankaListNazivFormated>
    <izvorni_sadrzaj>
      <item>SIERRA CHARTER društvo s ograničenom odgovornošću za turizam i usluge</item>
    </izvorni_sadrzaj>
    <derivirana_varijabla naziv="DomainObject.Predmet.ProtuStrankaListNazivFormated_1">
      <item>SIERRA CHARTER društvo s ograničenom odgovornošću za turizam i usluge</item>
    </derivirana_varijabla>
  </DomainObject.Predmet.ProtuStrankaListNazivFormated>
  <DomainObject.Predmet.ProtuStrankaListNazivFormatedOIB>
    <izvorni_sadrzaj>
      <item>SIERRA CHARTER društvo s ograničenom odgovornošću za turizam i usluge, OIB 12784560511</item>
    </izvorni_sadrzaj>
    <derivirana_varijabla naziv="DomainObject.Predmet.ProtuStrankaListNazivFormatedOIB_1">
      <item>SIERRA CHARTER društvo s ograničenom odgovornošću za turizam i usluge, OIB 12784560511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SIERRA CHARTER društvo s ograničenom odgovornošću za turizam i usluge</izvorni_sadrzaj>
    <derivirana_varijabla naziv="DomainObject.Predmet.ProtustrankaIDrugi_1">SIERRA CHARTER društvo s ograničenom odgovornošću za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SIERRA CHARTER društvo s ograničenom odgovornošću za turizam i usluge, OIB 12784560511, Dubrovačka 21A , 22202 Primošten</izvorni_sadrzaj>
    <derivirana_varijabla naziv="DomainObject.Predmet.ProtustrankaIDrugiAdressOIB_1">SIERRA CHARTER društvo s ograničenom odgovornošću za turizam i usluge, OIB 12784560511, Dubrovačka 21A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2018.</izvorni_sadrzaj>
    <derivirana_varijabla naziv="DomainObject.Predmet.OdlukaRjesenje.DatumDonosenjaOdluke_1">20. srpnja 2018.</derivirana_varijabla>
  </DomainObject.Predmet.OdlukaRjesenje.DatumDonosenjaOdluke>
  <DomainObject.Predmet.OdlukaRjesenje.DatumPravomocnosti>
    <izvorni_sadrzaj>7. kolovoza 2018.</izvorni_sadrzaj>
    <derivirana_varijabla naziv="DomainObject.Predmet.OdlukaRjesenje.DatumPravomocnosti_1">7. kolovoza 2018.</derivirana_varijabla>
  </DomainObject.Predmet.OdlukaRjesenje.DatumPravomocnosti>
  <DomainObject.Predmet.OdlukaRjesenje.Oznaka>
    <izvorni_sadrzaj>St-125/2018-8</izvorni_sadrzaj>
    <derivirana_varijabla naziv="DomainObject.Predmet.OdlukaRjesenje.Oznaka_1">St-125/2018-8</derivirana_varijabla>
  </DomainObject.Predmet.OdlukaRjesenje.Oznaka>
  <DomainObject.Predmet.SudioniciListNaziv>
    <izvorni_sadrzaj>
      <item>FINA - Podružnica Šibenik</item>
      <item>SIERRA CHARTER društvo s ograničenom odgovornošću za turizam i usluge</item>
    </izvorni_sadrzaj>
    <derivirana_varijabla naziv="DomainObject.Predmet.SudioniciListNaziv_1">
      <item>FINA - Podružnica Šibenik</item>
      <item>SIERRA CHARTER društvo s ograničenom odgovornošću za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SIERRA CHARTER društvo s ograničenom odgovornošću za turizam i usluge, OIB 12784560511, Dubrovačka 21A ,22202 Primošten</item>
    </izvorni_sadrzaj>
    <derivirana_varijabla naziv="DomainObject.Predmet.SudioniciListAdressOIB_1">
      <item>FINA - Podružnica Šibenik, OIB 85821130368, Perivoj L. Marune 1,22000 Šibenik</item>
      <item>SIERRA CHARTER društvo s ograničenom odgovornošću za turizam i usluge, OIB 12784560511, Dubrovačka 21A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12784560511</item>
    </izvorni_sadrzaj>
    <derivirana_varijabla naziv="DomainObject.Predmet.SudioniciListNazivOIB_1">
      <item>, OIB 85821130368</item>
      <item>, OIB 12784560511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705</properties:Characters>
  <properties:Lines>46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2018-09-17T06:36:00Z</dcterms:created>
  <dc:creator>Anamarija Kovačić Milković</dc:creator>
  <cp:lastModifiedBy>Anita Ivandić</cp:lastModifiedBy>
  <cp:lastPrinted>2018-09-17T10:38:00Z</cp:lastPrinted>
  <dcterms:modified xmlns:xsi="http://www.w3.org/2001/XMLSchema-instance" xsi:type="dcterms:W3CDTF">2018-09-17T10:39:00Z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(St-125-18-stanje na određeni dan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