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5D2C5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D2C56" w:rsidP="008F5996" w:rsidR="005D2C5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2C56" w:rsidP="008F5996" w:rsidR="005D2C5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5D2C56" w:rsidP="008F5996" w:rsidR="005D2C5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5D2C56" w:rsidP="008F5996" w:rsidR="005D2C5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5D2C56" w:rsidP="008F5996" w:rsidR="005D2C5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5D2C56" w:rsidP="008F5996" w:rsidR="005D2C5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8a27d6" w14:paraId="58a27d6" w:rsidRDefault="00D470A9" w:rsidP="00D470A9" w:rsidR="00D470A9" w:rsidRPr="00BB5C2F">
      <w:pPr>
        <w:jc w:val="right"/>
        <w15:collapsed w:val="false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3 St-</w:t>
      </w:r>
      <w:r w:rsidR="005D2C56">
        <w:rPr>
          <w:rFonts w:hAnsi="Times New Roman" w:ascii="Times New Roman"/>
          <w:sz w:val="24"/>
        </w:rPr>
        <w:t>1094/14</w:t>
      </w:r>
      <w:r w:rsidR="00042777">
        <w:rPr>
          <w:rFonts w:hAnsi="Times New Roman" w:ascii="Times New Roman"/>
          <w:sz w:val="24"/>
        </w:rPr>
        <w:t>-37</w:t>
      </w:r>
    </w:p>
    <w:p w:rsidRDefault="00D470A9" w:rsidP="00D470A9" w:rsidR="00D470A9" w:rsidRPr="00BB5C2F">
      <w:pPr>
        <w:rPr>
          <w:rFonts w:hAnsi="Times New Roman" w:ascii="Times New Roman"/>
          <w:sz w:val="24"/>
        </w:rPr>
      </w:pPr>
    </w:p>
    <w:p w:rsidRDefault="005D2C56" w:rsidP="00C67E09" w:rsidR="00C67E0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BB5C2F">
      <w:pPr>
        <w:jc w:val="center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Z A K LJ U Č A K</w:t>
      </w:r>
    </w:p>
    <w:p w:rsidRDefault="00C67E09" w:rsidP="00D470A9" w:rsidR="00C67E09" w:rsidRPr="00BB5C2F">
      <w:pPr>
        <w:rPr>
          <w:rFonts w:hAnsi="Times New Roman" w:ascii="Times New Roman"/>
          <w:sz w:val="24"/>
        </w:rPr>
      </w:pPr>
    </w:p>
    <w:p w:rsidRDefault="00C67E09" w:rsidP="00EE3785" w:rsidR="00180889">
      <w:pPr>
        <w:ind w:firstLine="708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ab/>
        <w:t>Trgovački sud u Zagrebu</w:t>
      </w:r>
      <w:r w:rsidR="00C572C1" w:rsidRPr="00BB5C2F">
        <w:rPr>
          <w:rFonts w:hAnsi="Times New Roman" w:ascii="Times New Roman"/>
          <w:sz w:val="24"/>
        </w:rPr>
        <w:t>, po sudcu Mihaelu Kovačiću,</w:t>
      </w:r>
      <w:r w:rsidRPr="00BB5C2F">
        <w:rPr>
          <w:rFonts w:hAnsi="Times New Roman" w:ascii="Times New Roman"/>
          <w:sz w:val="24"/>
        </w:rPr>
        <w:t xml:space="preserve"> u stečajnom postupku nad </w:t>
      </w:r>
      <w:r w:rsidR="00EE3785" w:rsidRPr="00BB5C2F">
        <w:rPr>
          <w:rFonts w:hAnsi="Times New Roman" w:ascii="Times New Roman"/>
          <w:sz w:val="24"/>
        </w:rPr>
        <w:t>dužnikom</w:t>
      </w:r>
      <w:r w:rsidR="00EB122E">
        <w:rPr>
          <w:rFonts w:hAnsi="Times New Roman" w:ascii="Times New Roman"/>
          <w:sz w:val="24"/>
        </w:rPr>
        <w:t xml:space="preserve"> </w:t>
      </w:r>
      <w:r w:rsidR="005D2C56" w:rsidRPr="005D2C56">
        <w:rPr>
          <w:rFonts w:hAnsi="Times New Roman" w:ascii="Times New Roman"/>
          <w:sz w:val="24"/>
        </w:rPr>
        <w:t>RE PROJEKT d.o.o. – u stečaju,</w:t>
      </w:r>
      <w:r w:rsidR="005D2C56" w:rsidRPr="005D2C56">
        <w:rPr>
          <w:rFonts w:hAnsi="Times New Roman" w:ascii="Times New Roman"/>
          <w:b/>
          <w:sz w:val="24"/>
        </w:rPr>
        <w:t xml:space="preserve"> </w:t>
      </w:r>
      <w:r w:rsidR="005D2C56" w:rsidRPr="005D2C56">
        <w:rPr>
          <w:rFonts w:hAnsi="Times New Roman" w:ascii="Times New Roman"/>
          <w:sz w:val="24"/>
        </w:rPr>
        <w:t>Zagreb, Ivana Cankara 3, OIB: 51746471819</w:t>
      </w:r>
      <w:r w:rsidR="005D2C56">
        <w:rPr>
          <w:rFonts w:hAnsi="Times New Roman" w:ascii="Times New Roman"/>
          <w:sz w:val="24"/>
        </w:rPr>
        <w:t>, 18. ožujka 2016.</w:t>
      </w:r>
      <w:r w:rsidR="00180889">
        <w:rPr>
          <w:rFonts w:hAnsi="Times New Roman" w:ascii="Times New Roman"/>
          <w:sz w:val="24"/>
        </w:rPr>
        <w:t xml:space="preserve"> 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j e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 xml:space="preserve">I. Posebno ispitno ročište </w:t>
      </w:r>
      <w:r>
        <w:rPr>
          <w:rFonts w:hAnsi="Times New Roman" w:ascii="Times New Roman"/>
          <w:sz w:val="24"/>
        </w:rPr>
        <w:t xml:space="preserve">održat će se </w:t>
      </w:r>
      <w:r w:rsidR="005D2C56">
        <w:rPr>
          <w:rFonts w:hAnsi="Times New Roman" w:ascii="Times New Roman"/>
          <w:sz w:val="24"/>
        </w:rPr>
        <w:t>19. travnja</w:t>
      </w:r>
      <w:r>
        <w:rPr>
          <w:rFonts w:hAnsi="Times New Roman" w:ascii="Times New Roman"/>
          <w:sz w:val="24"/>
        </w:rPr>
        <w:t xml:space="preserve"> 201</w:t>
      </w:r>
      <w:r w:rsidR="005D2C56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 xml:space="preserve">. u </w:t>
      </w:r>
      <w:r w:rsidR="005D2C56">
        <w:rPr>
          <w:rFonts w:hAnsi="Times New Roman" w:ascii="Times New Roman"/>
          <w:sz w:val="24"/>
        </w:rPr>
        <w:t>9.40</w:t>
      </w:r>
      <w:r>
        <w:rPr>
          <w:rFonts w:hAnsi="Times New Roman" w:ascii="Times New Roman"/>
          <w:sz w:val="24"/>
        </w:rPr>
        <w:t xml:space="preserve"> sati, na </w:t>
      </w:r>
      <w:r w:rsidRPr="00180889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Pr="00180889">
        <w:rPr>
          <w:rFonts w:hAnsi="Times New Roman" w:ascii="Times New Roman"/>
          <w:sz w:val="24"/>
        </w:rPr>
        <w:t xml:space="preserve"> suda u Zagrebu, Petrinjska 8</w:t>
      </w:r>
      <w:r>
        <w:rPr>
          <w:rFonts w:hAnsi="Times New Roman" w:ascii="Times New Roman"/>
          <w:sz w:val="24"/>
        </w:rPr>
        <w:t>,</w:t>
      </w:r>
      <w:r w:rsidRPr="00180889">
        <w:rPr>
          <w:rFonts w:hAnsi="Times New Roman" w:ascii="Times New Roman"/>
          <w:sz w:val="24"/>
        </w:rPr>
        <w:t xml:space="preserve"> sudnica 96/II (Mala dvorana)</w:t>
      </w: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ab/>
        <w:t>II. Poziv za ovo posebno ispitno ročište javno će se objaviti</w:t>
      </w:r>
      <w:r w:rsidR="005D2C56">
        <w:rPr>
          <w:rFonts w:hAnsi="Times New Roman" w:ascii="Times New Roman"/>
          <w:sz w:val="24"/>
        </w:rPr>
        <w:t xml:space="preserve"> na e-Oglasnoj ploči</w:t>
      </w:r>
      <w:r w:rsidRPr="00180889">
        <w:rPr>
          <w:rFonts w:hAnsi="Times New Roman" w:ascii="Times New Roman"/>
          <w:sz w:val="24"/>
        </w:rPr>
        <w:t>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jc w:val="center"/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U Zagrebu, </w:t>
      </w:r>
      <w:r w:rsidR="005D2C56">
        <w:rPr>
          <w:rFonts w:hAnsi="Times New Roman" w:ascii="Times New Roman"/>
          <w:sz w:val="24"/>
        </w:rPr>
        <w:t>18. ožujka</w:t>
      </w:r>
      <w:r w:rsidRPr="002F4D05">
        <w:rPr>
          <w:rFonts w:hAnsi="Times New Roman" w:ascii="Times New Roman"/>
          <w:sz w:val="24"/>
        </w:rPr>
        <w:t xml:space="preserve"> 201</w:t>
      </w:r>
      <w:r w:rsidR="005D2C56">
        <w:rPr>
          <w:rFonts w:hAnsi="Times New Roman" w:ascii="Times New Roman"/>
          <w:sz w:val="24"/>
        </w:rPr>
        <w:t>6</w:t>
      </w:r>
      <w:r w:rsidRPr="002F4D05">
        <w:rPr>
          <w:rFonts w:hAnsi="Times New Roman" w:ascii="Times New Roman"/>
          <w:sz w:val="24"/>
        </w:rPr>
        <w:t>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       S U D A C: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042777">
        <w:rPr>
          <w:rFonts w:hAnsi="Times New Roman" w:ascii="Times New Roman"/>
          <w:sz w:val="24"/>
        </w:rPr>
        <w:t>, v.r.</w:t>
      </w:r>
    </w:p>
    <w:p w:rsidRDefault="009A3C68" w:rsidP="002F4D05" w:rsidR="009A3C68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Pravna pouka:</w:t>
      </w:r>
    </w:p>
    <w:p w:rsidRDefault="002F4D05" w:rsidP="002F4D05" w:rsidR="00042777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Protiv zaključka nije dopuštena žalba.</w:t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</w:p>
    <w:p w:rsidRDefault="00042777" w:rsidP="002F4D05" w:rsidR="0004277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42777" w:rsidP="002F4D05" w:rsidR="002F4D05" w:rsidRPr="002F4D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2F4D05" w:rsidRPr="002F4D05">
        <w:rPr>
          <w:rFonts w:hAnsi="Times New Roman" w:ascii="Times New Roman"/>
          <w:sz w:val="24"/>
        </w:rPr>
        <w:tab/>
      </w:r>
      <w:r w:rsidR="002F4D05" w:rsidRPr="002F4D05">
        <w:rPr>
          <w:rFonts w:hAnsi="Times New Roman" w:ascii="Times New Roman"/>
          <w:sz w:val="24"/>
        </w:rPr>
        <w:tab/>
        <w:t xml:space="preserve"> </w:t>
      </w:r>
    </w:p>
    <w:p w:rsidRDefault="002F4D05" w:rsidP="002F4D05" w:rsidR="002F4D05" w:rsidRPr="00042777">
      <w:pPr>
        <w:rPr>
          <w:rFonts w:hAnsi="Times New Roman" w:ascii="Times New Roman"/>
          <w:color w:themeColor="background1" w:val="FFFFFF"/>
          <w:sz w:val="24"/>
        </w:rPr>
      </w:pPr>
      <w:r w:rsidRPr="00042777">
        <w:rPr>
          <w:rFonts w:hAnsi="Times New Roman" w:ascii="Times New Roman"/>
          <w:color w:themeColor="background1" w:val="FFFFFF"/>
          <w:sz w:val="24"/>
        </w:rPr>
        <w:t>DNA:</w:t>
      </w:r>
    </w:p>
    <w:p w:rsidRDefault="002F4D05" w:rsidP="002F4D05" w:rsidR="002F4D05" w:rsidRPr="00042777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042777">
        <w:rPr>
          <w:rFonts w:hAnsi="Times New Roman" w:ascii="Times New Roman"/>
          <w:color w:themeColor="background1" w:val="FFFFFF"/>
          <w:sz w:val="24"/>
        </w:rPr>
        <w:t>Stečajnom upravitelju, osobno</w:t>
      </w:r>
    </w:p>
    <w:p w:rsidRDefault="005D2C56" w:rsidP="005D2C56" w:rsidR="00180889" w:rsidRPr="00042777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042777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2F4D05" w:rsidP="002F4D05" w:rsidR="002F4D05" w:rsidRPr="00042777">
      <w:pPr>
        <w:rPr>
          <w:rFonts w:hAnsi="Times New Roman" w:ascii="Times New Roman"/>
          <w:color w:themeColor="background1" w:val="FFFFFF"/>
          <w:sz w:val="24"/>
        </w:rPr>
      </w:pPr>
    </w:p>
    <w:p w:rsidRDefault="002F4D05" w:rsidP="002F4D05" w:rsidR="002F4D05" w:rsidRPr="00042777">
      <w:pPr>
        <w:rPr>
          <w:rFonts w:hAnsi="Times New Roman" w:ascii="Times New Roman"/>
          <w:color w:themeColor="background1" w:val="FFFFFF"/>
          <w:sz w:val="24"/>
        </w:rPr>
      </w:pPr>
      <w:r w:rsidRPr="00042777">
        <w:rPr>
          <w:rFonts w:hAnsi="Times New Roman" w:ascii="Times New Roman"/>
          <w:color w:themeColor="background1" w:val="FFFFFF"/>
          <w:sz w:val="24"/>
        </w:rPr>
        <w:t>NK:</w:t>
      </w:r>
    </w:p>
    <w:p w:rsidRDefault="00180889" w:rsidR="002F4D05" w:rsidRPr="00042777">
      <w:pPr>
        <w:rPr>
          <w:rFonts w:hAnsi="Times New Roman" w:ascii="Times New Roman"/>
          <w:color w:themeColor="background1" w:val="FFFFFF"/>
          <w:sz w:val="24"/>
        </w:rPr>
      </w:pPr>
      <w:r w:rsidRPr="00042777">
        <w:rPr>
          <w:rFonts w:hAnsi="Times New Roman" w:ascii="Times New Roman"/>
          <w:color w:themeColor="background1" w:val="FFFFFF"/>
          <w:sz w:val="24"/>
        </w:rPr>
        <w:t>- spis u roč</w:t>
      </w:r>
      <w:r w:rsidR="002F4D05" w:rsidRPr="00042777">
        <w:rPr>
          <w:rFonts w:hAnsi="Times New Roman" w:ascii="Times New Roman"/>
          <w:color w:themeColor="background1" w:val="FFFFFF"/>
          <w:sz w:val="24"/>
        </w:rPr>
        <w:t xml:space="preserve">. </w:t>
      </w:r>
    </w:p>
    <w:sectPr w:rsidSect="0097756C" w:rsidR="002F4D05" w:rsidRPr="00042777">
      <w:headerReference w:type="even" r:id="rId11"/>
      <w:headerReference w:type="default" r:id="rId12"/>
      <w:pgSz w:code="9" w:h="16840" w:w="11907"/>
      <w:pgMar w:gutter="0" w:footer="0" w:header="0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3BD" w:rsidR="00EB33BD">
      <w:r>
        <w:separator/>
      </w:r>
    </w:p>
  </w:endnote>
  <w:endnote w:id="0" w:type="continuationSeparator">
    <w:p w:rsidRDefault="00EB33BD" w:rsidR="00EB3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3BD" w:rsidR="00EB33BD">
      <w:r>
        <w:separator/>
      </w:r>
    </w:p>
  </w:footnote>
  <w:footnote w:id="0" w:type="continuationSeparator">
    <w:p w:rsidRDefault="00EB33BD" w:rsidR="00EB33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474FA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4FA4">
      <w:rPr>
        <w:rStyle w:val="Brojstranice"/>
        <w:rFonts w:hAnsi="Times New Roman" w:ascii="Times New Roman"/>
      </w:rPr>
      <w:t xml:space="preserve">- </w:t>
    </w:r>
    <w:r w:rsidRPr="00474FA4">
      <w:rPr>
        <w:rStyle w:val="Brojstranice"/>
        <w:rFonts w:hAnsi="Times New Roman" w:ascii="Times New Roman"/>
      </w:rPr>
      <w:fldChar w:fldCharType="begin"/>
    </w:r>
    <w:r w:rsidRPr="00474FA4">
      <w:rPr>
        <w:rStyle w:val="Brojstranice"/>
        <w:rFonts w:hAnsi="Times New Roman" w:ascii="Times New Roman"/>
      </w:rPr>
      <w:instrText xml:space="preserve">PAGE  </w:instrText>
    </w:r>
    <w:r w:rsidRPr="00474FA4">
      <w:rPr>
        <w:rStyle w:val="Brojstranice"/>
        <w:rFonts w:hAnsi="Times New Roman" w:ascii="Times New Roman"/>
      </w:rPr>
      <w:fldChar w:fldCharType="separate"/>
    </w:r>
    <w:r w:rsidR="00180889">
      <w:rPr>
        <w:rStyle w:val="Brojstranice"/>
        <w:rFonts w:hAnsi="Times New Roman" w:ascii="Times New Roman"/>
        <w:noProof/>
      </w:rPr>
      <w:t>2</w:t>
    </w:r>
    <w:r w:rsidRPr="00474FA4">
      <w:rPr>
        <w:rStyle w:val="Brojstranice"/>
        <w:rFonts w:hAnsi="Times New Roman" w:ascii="Times New Roman"/>
      </w:rPr>
      <w:fldChar w:fldCharType="end"/>
    </w:r>
    <w:r w:rsidRPr="00474FA4">
      <w:rPr>
        <w:rStyle w:val="Brojstranice"/>
        <w:rFonts w:hAnsi="Times New Roman" w:ascii="Times New Roman"/>
      </w:rPr>
      <w:t xml:space="preserve"> -</w:t>
    </w:r>
  </w:p>
  <w:p w:rsidRDefault="00D55799" w:rsidP="00474FA4" w:rsidR="00D55799">
    <w:pPr>
      <w:jc w:val="right"/>
    </w:pPr>
    <w:r w:rsidRPr="00474FA4">
      <w:rPr>
        <w:rFonts w:hAnsi="Times New Roman" w:ascii="Times New Roman"/>
        <w:szCs w:val="22"/>
      </w:rPr>
      <w:t>3 St-</w:t>
    </w:r>
    <w:r w:rsidR="00474FA4">
      <w:rPr>
        <w:rFonts w:hAnsi="Times New Roman" w:ascii="Times New Roman"/>
        <w:szCs w:val="22"/>
      </w:rPr>
      <w:t>2050/13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C56"/>
    <w:rsid w:val="00015689"/>
    <w:rsid w:val="00042777"/>
    <w:rsid w:val="000920D6"/>
    <w:rsid w:val="000A046A"/>
    <w:rsid w:val="000A6C23"/>
    <w:rsid w:val="000D010B"/>
    <w:rsid w:val="001241C1"/>
    <w:rsid w:val="00177A30"/>
    <w:rsid w:val="00180889"/>
    <w:rsid w:val="0021717B"/>
    <w:rsid w:val="00261848"/>
    <w:rsid w:val="002C1105"/>
    <w:rsid w:val="002F4D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12336"/>
    <w:rsid w:val="004219BC"/>
    <w:rsid w:val="00436CBD"/>
    <w:rsid w:val="00443A1C"/>
    <w:rsid w:val="00474ADB"/>
    <w:rsid w:val="00474FA4"/>
    <w:rsid w:val="00481069"/>
    <w:rsid w:val="00492560"/>
    <w:rsid w:val="004C4BDF"/>
    <w:rsid w:val="004E167C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5D2C56"/>
    <w:rsid w:val="006008F9"/>
    <w:rsid w:val="0061741E"/>
    <w:rsid w:val="00642359"/>
    <w:rsid w:val="006E0B5F"/>
    <w:rsid w:val="006E1347"/>
    <w:rsid w:val="006E39E7"/>
    <w:rsid w:val="0070227B"/>
    <w:rsid w:val="00714A17"/>
    <w:rsid w:val="007973F4"/>
    <w:rsid w:val="007E0A65"/>
    <w:rsid w:val="007E3B92"/>
    <w:rsid w:val="007F12A4"/>
    <w:rsid w:val="007F6FAB"/>
    <w:rsid w:val="008217D5"/>
    <w:rsid w:val="008737F0"/>
    <w:rsid w:val="008870D9"/>
    <w:rsid w:val="008957A8"/>
    <w:rsid w:val="008B25D0"/>
    <w:rsid w:val="008B6BCE"/>
    <w:rsid w:val="008F3EFB"/>
    <w:rsid w:val="008F7361"/>
    <w:rsid w:val="00961998"/>
    <w:rsid w:val="00964F5F"/>
    <w:rsid w:val="00971D49"/>
    <w:rsid w:val="00973546"/>
    <w:rsid w:val="0097756C"/>
    <w:rsid w:val="009A3C68"/>
    <w:rsid w:val="009B53CA"/>
    <w:rsid w:val="00A77F42"/>
    <w:rsid w:val="00A961F0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A2293"/>
    <w:rsid w:val="00BB5C2F"/>
    <w:rsid w:val="00C32C1D"/>
    <w:rsid w:val="00C572C1"/>
    <w:rsid w:val="00C61643"/>
    <w:rsid w:val="00C67E09"/>
    <w:rsid w:val="00C74832"/>
    <w:rsid w:val="00C873DA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B122E"/>
    <w:rsid w:val="00EB33BD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A029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0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29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0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29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</izvorni_sadrzaj>
    <derivirana_varijabla naziv="DomainObject.Predmet.StrankaFormated_1">  MINISTARSTVO FINANCIJA-POREZNA UPRAVA zastupanog po punomoćniku ŽUPANIJSKO DRŽAVNO ODVJETNIŠTVO U ZAGREBU</derivirana_varijabla>
  </DomainObject.Predmet.StrankaFormated>
  <DomainObject.Predmet.StrankaFormatedOIB>
    <izvorni_sadrzaj>  MINISTARSTVO FINANCIJA-POREZNA UPRAVA, OIB 18683136487 zastupanog po punomoćniku ŽUPANIJSKO DRŽAVNO ODVJETNIŠTVO U ZAGREBU</izvorni_sadrzaj>
    <derivirana_varijabla naziv="DomainObject.Predmet.StrankaFormatedOIB_1">  MINISTARSTVO FINANCIJA-POREZNA UPRAVA, OIB 18683136487 zastupanog po punomoćniku ŽUPANIJSKO DRŽAVNO ODVJETNIŠTVO U ZAGREBU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</izvorni_sadrzaj>
    <derivirana_varijabla naziv="DomainObject.Predmet.StrankaFormatedWithAdress_1"> MINISTARSTVO FINANCIJA-POREZNA UPRAVA, Av. Dubrovnik 32, 10000 Zagreb zastupanog po punomoćniku ŽUPANIJSKO DRŽAVNO ODVJETNIŠTVO U ZAGREBU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</izvorni_sadrzaj>
    <derivirana_varijabla naziv="DomainObject.Predmet.StrankaFormatedWithAdressOIB_1"> MINISTARSTVO FINANCIJA-POREZNA UPRAVA, OIB 18683136487, Av. Dubrovnik 32, 10000 Zagreb zastupanog po punomoćniku ŽUPANIJSKO DRŽAVNO ODVJETNIŠTVO U ZAGREBU</derivirana_varijabla>
  </DomainObject.Predmet.StrankaFormatedWithAdressOIB>
  <DomainObject.Predmet.StrankaWithAdress>
    <izvorni_sadrzaj>MINISTARSTVO FINANCIJA-POREZNA UPRAVA Av. Dubrovnik 32,10000 Zagreb</izvorni_sadrzaj>
    <derivirana_varijabla naziv="DomainObject.Predmet.StrankaWithAdress_1">MINISTARSTVO FINANCIJA-POREZNA UPRAVA Av. Dubrovnik 32,10000 Zagreb</derivirana_varijabla>
  </DomainObject.Predmet.StrankaWithAdress>
  <DomainObject.Predmet.StrankaWithAdressOIB>
    <izvorni_sadrzaj>MINISTARSTVO FINANCIJA-POREZNA UPRAVA, OIB 18683136487, Av. Dubrovnik 32,10000 Zagreb</izvorni_sadrzaj>
    <derivirana_varijabla naziv="DomainObject.Predmet.StrankaWithAdressOIB_1">MINISTARSTVO FINANCIJA-POREZNA UPRAVA, OIB 18683136487, Av. Dubrovnik 32,10000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</izvorni_sadrzaj>
    <derivirana_varijabla naziv="DomainObject.Predmet.StrankaListFormated_1">
      <item>MINISTARSTVO FINANCIJA-POREZNA UPRAVA zastupanog po punomoćniku ŽUPANIJSKO DRŽAVNO ODVJETNIŠTVO U ZAGREBU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</izvorni_sadrzaj>
    <derivirana_varijabla naziv="DomainObject.Predmet.StrankaListFormatedOIB_1">
      <item>MINISTARSTVO FINANCIJA-POREZNA UPRAVA,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</izvorni_sadrzaj>
    <derivirana_varijabla naziv="DomainObject.Predmet.StrankaIDrugiAdressOIB_1">MINISTARSTVO FINANCIJA-POREZNA UPRAVA, OIB 18683136487, Av. Dubrovnik 32, 10000 Zagreb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</izvorni_sadrzaj>
    <derivirana_varijabla naziv="DomainObject.Predmet.SudioniciListNazivOIB_1">
      <item>, OIB 18683136487</item>
      <item>, OIB 52634238587</item>
      <item>, OIB 51746471819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645</properties:Characters>
  <properties:Lines>37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2016-03-18T10:01:00Z</dcterms:created>
  <dc:creator>Mihael Kovačić</dc:creator>
  <cp:lastModifiedBy>Sonja Pilić</cp:lastModifiedBy>
  <cp:lastPrinted>2016-03-18T10:02:00Z</cp:lastPrinted>
  <dcterms:modified xmlns:xsi="http://www.w3.org/2001/XMLSchema-instance" xsi:type="dcterms:W3CDTF">2016-03-18T10:06:00Z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