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fcdd" w14:paraId="c33fcdd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-904/2016-13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756844">
        <w:t>12</w:t>
      </w:r>
      <w:r w:rsidR="001409EC">
        <w:t xml:space="preserve">. </w:t>
      </w:r>
      <w:r w:rsidR="00756844">
        <w:t>siječnja</w:t>
      </w:r>
      <w:r w:rsidR="001409EC">
        <w:t xml:space="preserve"> 201</w:t>
      </w:r>
      <w:r w:rsidR="00756844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BC45FB">
        <w:t>13,00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BC45FB" w:rsidP="00917194" w:rsidR="00BC45FB">
      <w:pPr>
        <w:jc w:val="center"/>
        <w:rPr>
          <w:b/>
        </w:rPr>
      </w:pPr>
      <w:r w:rsidRPr="00BC45FB">
        <w:rPr>
          <w:b/>
        </w:rPr>
        <w:t>NOVA MARIS j.d.o.o.</w:t>
      </w:r>
      <w:r>
        <w:rPr>
          <w:b/>
        </w:rPr>
        <w:t xml:space="preserve"> "u stečaju"</w:t>
      </w:r>
      <w:r w:rsidRPr="00BC45FB">
        <w:rPr>
          <w:b/>
        </w:rPr>
        <w:t xml:space="preserve"> Pula,</w:t>
      </w:r>
    </w:p>
    <w:p w:rsidRDefault="00BC45FB" w:rsidP="00917194" w:rsidR="00917194">
      <w:pPr>
        <w:jc w:val="center"/>
        <w:rPr>
          <w:b/>
        </w:rPr>
      </w:pPr>
      <w:r w:rsidRPr="00BC45FB">
        <w:rPr>
          <w:b/>
        </w:rPr>
        <w:t xml:space="preserve"> Varoš 3, OIB: 40816019807</w:t>
      </w:r>
    </w:p>
    <w:p w:rsidRDefault="00BC45FB" w:rsidP="00917194" w:rsidR="00BC45FB">
      <w:pPr>
        <w:jc w:val="center"/>
        <w:rPr>
          <w:b/>
        </w:rPr>
      </w:pPr>
    </w:p>
    <w:p w:rsidRDefault="00BC45FB" w:rsidP="00917194" w:rsidR="00BC45FB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BC45FB">
        <w:t>Zinko Grgurić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C45FB">
        <w:t>13:00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9E6DE0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756844">
        <w:t xml:space="preserve">za RH – Željko Perčinlić, </w:t>
      </w:r>
    </w:p>
    <w:p w:rsidRDefault="00756844" w:rsidP="00BC45FB" w:rsidR="00756844">
      <w:pPr>
        <w:jc w:val="both"/>
      </w:pPr>
      <w:r>
        <w:tab/>
        <w:t xml:space="preserve">2/ za ULJANIK STANDARD d.o.o. – Vedran Rubelj, </w:t>
      </w:r>
    </w:p>
    <w:p w:rsidRDefault="00756844" w:rsidP="00BC45FB" w:rsidR="00756844">
      <w:pPr>
        <w:jc w:val="both"/>
      </w:pPr>
    </w:p>
    <w:p w:rsidRDefault="00756844" w:rsidP="00BC45FB" w:rsidR="00756844">
      <w:pPr>
        <w:jc w:val="both"/>
      </w:pPr>
      <w:r>
        <w:t xml:space="preserve">Utvrđuje se da je kao javnost nazočna Valentina Kufner.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6823F6">
        <w:t>9</w:t>
      </w:r>
      <w:r w:rsidR="003D6958">
        <w:t xml:space="preserve">. </w:t>
      </w:r>
      <w:r w:rsidR="006823F6">
        <w:t>rujna</w:t>
      </w:r>
      <w:r w:rsidR="003D6958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 xml:space="preserve">Utvrđuje se da je stečajni upravitelj </w:t>
      </w:r>
      <w:r w:rsidR="006823F6">
        <w:t>Zinko Grgurić</w:t>
      </w:r>
      <w:r>
        <w:t xml:space="preserve"> </w:t>
      </w:r>
      <w:r w:rsidR="001873DC">
        <w:t>28</w:t>
      </w:r>
      <w:r>
        <w:t xml:space="preserve">. </w:t>
      </w:r>
      <w:r w:rsidR="001873DC">
        <w:t>prosinca</w:t>
      </w:r>
      <w:r>
        <w:t xml:space="preserve"> 2016. godine dostavio sudu izvješće za ispitno ročište koje je objavljeno na e-oglasnoj ploči suda </w:t>
      </w:r>
      <w:r w:rsidR="001873DC">
        <w:t>29</w:t>
      </w:r>
      <w:r>
        <w:t xml:space="preserve">. </w:t>
      </w:r>
      <w:r w:rsidR="001873DC">
        <w:t>prosinca</w:t>
      </w:r>
      <w:r>
        <w:t xml:space="preserve"> 2016. godine.</w:t>
      </w:r>
    </w:p>
    <w:p w:rsidRDefault="009D6210" w:rsidP="00250C34" w:rsidR="009D6210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EE55B6">
        <w:t>15</w:t>
      </w:r>
      <w:r w:rsidR="003D6958">
        <w:t xml:space="preserve"> tražbina (</w:t>
      </w:r>
      <w:r w:rsidR="0082407C">
        <w:t>10</w:t>
      </w:r>
      <w:r w:rsidR="003D6958">
        <w:t xml:space="preserve"> tražbina radnika i </w:t>
      </w:r>
      <w:r w:rsidR="0082407C">
        <w:t>5</w:t>
      </w:r>
      <w:r w:rsidR="003D6958">
        <w:t xml:space="preserve"> tražbine ostalih vjerovnika) </w:t>
      </w:r>
      <w:r w:rsidRPr="00CF43B1">
        <w:t xml:space="preserve">u ukupnom iznosu od </w:t>
      </w:r>
      <w:r w:rsidR="0062157F">
        <w:t>426.867,88</w:t>
      </w:r>
      <w:r w:rsidR="00437A6F" w:rsidRPr="00CF43B1">
        <w:t xml:space="preserve"> kun</w:t>
      </w:r>
      <w:r w:rsidR="00592443" w:rsidRPr="00CF43B1">
        <w:t>a</w:t>
      </w:r>
      <w:r w:rsidRPr="00CF43B1">
        <w:t>.</w:t>
      </w:r>
    </w:p>
    <w:p w:rsidRDefault="003D6958" w:rsidP="00250C34" w:rsidR="003D6958">
      <w:pPr>
        <w:ind w:firstLine="720"/>
        <w:jc w:val="both"/>
      </w:pPr>
    </w:p>
    <w:p w:rsidRDefault="003D6958" w:rsidP="00250C34" w:rsidR="003D6958" w:rsidRPr="00CF43B1">
      <w:pPr>
        <w:ind w:firstLine="720"/>
        <w:jc w:val="both"/>
      </w:pPr>
      <w:r>
        <w:lastRenderedPageBreak/>
        <w:t xml:space="preserve">Utvrđuje se da </w:t>
      </w:r>
      <w:r w:rsidR="006D7F8F">
        <w:t xml:space="preserve">nije prijavljeno niti jedno razlučno niti izlučno pravo.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592443" w:rsidRPr="00CF43B1">
      <w:pPr>
        <w:ind w:firstLine="708"/>
        <w:jc w:val="both"/>
      </w:pPr>
      <w:r w:rsidRPr="00CF43B1">
        <w:rPr>
          <w:b/>
        </w:rPr>
        <w:t xml:space="preserve">1. </w:t>
      </w:r>
      <w:r w:rsidR="00AC56CA">
        <w:t>Radnica</w:t>
      </w:r>
      <w:r w:rsidR="00AD588E" w:rsidRPr="00AD588E">
        <w:t xml:space="preserve"> </w:t>
      </w:r>
      <w:r w:rsidR="006D7F8F">
        <w:rPr>
          <w:b/>
        </w:rPr>
        <w:t>Adrijana Kmet</w:t>
      </w:r>
      <w:r w:rsidR="005D0D8E">
        <w:rPr>
          <w:b/>
        </w:rPr>
        <w:t>, Pula, Mažuranićeva 12, OIB: 05879613338,</w:t>
      </w:r>
      <w:r w:rsidR="00AD588E">
        <w:rPr>
          <w:b/>
        </w:rPr>
        <w:t xml:space="preserve"> </w:t>
      </w:r>
      <w:r w:rsidR="00161DA9">
        <w:t>prijavi</w:t>
      </w:r>
      <w:r w:rsidR="006D7F8F">
        <w:t>la</w:t>
      </w:r>
      <w:r w:rsidR="00AD588E">
        <w:t xml:space="preserve"> je tražbinu u iznosu od </w:t>
      </w:r>
      <w:r w:rsidR="00AC56CA">
        <w:t>5.499,10</w:t>
      </w:r>
      <w:r w:rsidR="00AD588E">
        <w:t xml:space="preserve"> kn s osnova radnog odnosa. </w:t>
      </w:r>
    </w:p>
    <w:p w:rsidRDefault="00592443" w:rsidP="00592443" w:rsidR="00592443" w:rsidRPr="00CF43B1">
      <w:pPr>
        <w:ind w:firstLine="708"/>
        <w:jc w:val="both"/>
      </w:pPr>
      <w:r w:rsidRPr="00CF43B1">
        <w:t>Stečajni upravitelj tražbinu priznaje u cijelosti kao tražbinu 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AC56CA">
        <w:t>ADRIJANE KMET</w:t>
      </w:r>
      <w:r w:rsidR="00AD588E">
        <w:t xml:space="preserve"> </w:t>
      </w:r>
      <w:r w:rsidRPr="00CF43B1">
        <w:t xml:space="preserve">smatra utvrđenom u iznosu od </w:t>
      </w:r>
      <w:r w:rsidR="00AC56CA">
        <w:t>5.499,10</w:t>
      </w:r>
      <w:r w:rsidR="00AD588E">
        <w:t xml:space="preserve"> </w:t>
      </w:r>
      <w:r w:rsidR="00161DA9" w:rsidRPr="00CF43B1">
        <w:t xml:space="preserve">kuna </w:t>
      </w:r>
      <w:r w:rsidR="00AD588E">
        <w:t xml:space="preserve">i razvrstava se u 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287AC6" w:rsidP="00287AC6" w:rsidR="00287AC6">
      <w:pPr>
        <w:ind w:firstLine="708"/>
        <w:jc w:val="both"/>
      </w:pPr>
    </w:p>
    <w:p w:rsidRDefault="00581C4D" w:rsidP="001C000A" w:rsidR="001C000A" w:rsidRPr="00CF43B1">
      <w:pPr>
        <w:ind w:firstLine="708"/>
        <w:jc w:val="both"/>
      </w:pPr>
      <w:r>
        <w:rPr>
          <w:b/>
        </w:rPr>
        <w:t>2</w:t>
      </w:r>
      <w:r w:rsidR="001C000A" w:rsidRPr="00CF43B1">
        <w:rPr>
          <w:b/>
        </w:rPr>
        <w:t xml:space="preserve">. </w:t>
      </w:r>
      <w:r w:rsidR="00526075">
        <w:t>Radnica</w:t>
      </w:r>
      <w:r w:rsidR="001C000A" w:rsidRPr="00AD588E">
        <w:t xml:space="preserve"> </w:t>
      </w:r>
      <w:r w:rsidR="00AC56CA">
        <w:rPr>
          <w:b/>
        </w:rPr>
        <w:t>Lana Kalinić</w:t>
      </w:r>
      <w:r w:rsidR="005D0D8E">
        <w:rPr>
          <w:b/>
        </w:rPr>
        <w:t>, Požega, J. Pavišavića 7, OIB: 79460930106,</w:t>
      </w:r>
      <w:r w:rsidR="001C000A">
        <w:rPr>
          <w:b/>
        </w:rPr>
        <w:t xml:space="preserve"> </w:t>
      </w:r>
      <w:r w:rsidR="001C000A">
        <w:t>prijavi</w:t>
      </w:r>
      <w:r w:rsidR="00526075">
        <w:t>la</w:t>
      </w:r>
      <w:r w:rsidR="001C000A">
        <w:t xml:space="preserve"> je tražbinu u iznosu od </w:t>
      </w:r>
      <w:r w:rsidR="002E285C">
        <w:t>366,91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2E285C">
        <w:t>LANE KALINIĆ</w:t>
      </w:r>
      <w:r>
        <w:t xml:space="preserve"> </w:t>
      </w:r>
      <w:r w:rsidRPr="00CF43B1">
        <w:t xml:space="preserve">smatra utvrđenom u iznosu od </w:t>
      </w:r>
      <w:r w:rsidR="002E285C">
        <w:t>366,91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526075" w:rsidP="001C000A" w:rsidR="001C000A" w:rsidRPr="00CF43B1">
      <w:pPr>
        <w:ind w:firstLine="708"/>
        <w:jc w:val="both"/>
      </w:pPr>
      <w:r>
        <w:rPr>
          <w:b/>
        </w:rPr>
        <w:t>3.</w:t>
      </w:r>
      <w:r w:rsidR="001C000A" w:rsidRPr="00CF43B1">
        <w:rPr>
          <w:b/>
        </w:rPr>
        <w:t xml:space="preserve"> </w:t>
      </w:r>
      <w:r w:rsidR="002E285C">
        <w:t>Radnica</w:t>
      </w:r>
      <w:r w:rsidR="001C000A" w:rsidRPr="00AD588E">
        <w:t xml:space="preserve"> </w:t>
      </w:r>
      <w:r w:rsidR="002E285C">
        <w:rPr>
          <w:b/>
        </w:rPr>
        <w:t>Mira Doblanović</w:t>
      </w:r>
      <w:r w:rsidR="005D0D8E">
        <w:rPr>
          <w:b/>
        </w:rPr>
        <w:t>, Svetvinčenat, Kranjčići 8, OIB: 17331278985,</w:t>
      </w:r>
      <w:r w:rsidR="00C3016B">
        <w:rPr>
          <w:b/>
        </w:rPr>
        <w:t xml:space="preserve"> </w:t>
      </w:r>
      <w:r w:rsidR="001C000A">
        <w:t>prijavi</w:t>
      </w:r>
      <w:r w:rsidR="002E285C">
        <w:t>la</w:t>
      </w:r>
      <w:r w:rsidR="001C000A">
        <w:t xml:space="preserve"> je tražbinu u iznosu od </w:t>
      </w:r>
      <w:r w:rsidR="002E285C">
        <w:t>391,30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2E285C">
        <w:t>MIR</w:t>
      </w:r>
      <w:r w:rsidR="00481931">
        <w:t>E</w:t>
      </w:r>
      <w:r w:rsidR="002E285C">
        <w:t xml:space="preserve"> DOBLANOVIĆ</w:t>
      </w:r>
      <w:r>
        <w:t xml:space="preserve"> </w:t>
      </w:r>
      <w:r w:rsidRPr="00CF43B1">
        <w:t xml:space="preserve">smatra utvrđenom u iznosu od </w:t>
      </w:r>
      <w:r w:rsidR="002E285C">
        <w:t>391,30</w:t>
      </w:r>
      <w:r w:rsidR="007B7C96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7B7C96" w:rsidP="001C000A" w:rsidR="001C000A" w:rsidRPr="00CF43B1">
      <w:pPr>
        <w:ind w:firstLine="708"/>
        <w:jc w:val="both"/>
      </w:pPr>
      <w:r>
        <w:rPr>
          <w:b/>
        </w:rPr>
        <w:t>4</w:t>
      </w:r>
      <w:r w:rsidR="001C000A" w:rsidRPr="00CF43B1">
        <w:rPr>
          <w:b/>
        </w:rPr>
        <w:t xml:space="preserve">. </w:t>
      </w:r>
      <w:r w:rsidR="005B4F68">
        <w:t>Radnica</w:t>
      </w:r>
      <w:r w:rsidR="001C000A" w:rsidRPr="00AD588E">
        <w:t xml:space="preserve"> </w:t>
      </w:r>
      <w:r w:rsidR="005B4F68">
        <w:rPr>
          <w:b/>
        </w:rPr>
        <w:t>Mirjana Marković</w:t>
      </w:r>
      <w:r w:rsidR="005D0D8E">
        <w:rPr>
          <w:b/>
        </w:rPr>
        <w:t>, Pula, Negrijeva 1, OIB: 79621496214,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5B4F68">
        <w:t>124,86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B4F68">
        <w:t>MIRJAN</w:t>
      </w:r>
      <w:r w:rsidR="00481931">
        <w:t>E</w:t>
      </w:r>
      <w:r w:rsidR="005B4F68">
        <w:t xml:space="preserve"> MARKOVIĆ</w:t>
      </w:r>
      <w:r>
        <w:t xml:space="preserve"> </w:t>
      </w:r>
      <w:r w:rsidRPr="00CF43B1">
        <w:t xml:space="preserve">smatra utvrđenom u iznosu od </w:t>
      </w:r>
      <w:r w:rsidR="005B4F68">
        <w:t>124,86</w:t>
      </w:r>
      <w:r w:rsidR="0006232D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06232D" w:rsidP="001C000A" w:rsidR="001C000A" w:rsidRPr="00CF43B1">
      <w:pPr>
        <w:ind w:firstLine="708"/>
        <w:jc w:val="both"/>
      </w:pPr>
      <w:r>
        <w:rPr>
          <w:b/>
        </w:rPr>
        <w:t>5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 w:rsidR="005B4F68">
        <w:rPr>
          <w:b/>
        </w:rPr>
        <w:t>Miroslav Pavletić</w:t>
      </w:r>
      <w:r w:rsidR="000F432E">
        <w:rPr>
          <w:b/>
        </w:rPr>
        <w:t>, Pula, Varoš 3, OIB: 77343216702,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481931">
        <w:t>2.035,35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481931">
        <w:t>MIROSLAVA PAVLETIĆA</w:t>
      </w:r>
      <w:r>
        <w:t xml:space="preserve"> </w:t>
      </w:r>
      <w:r w:rsidRPr="00CF43B1">
        <w:t xml:space="preserve">smatra utvrđenom u iznosu od </w:t>
      </w:r>
      <w:r w:rsidR="00481931">
        <w:t xml:space="preserve">2.035,35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A64547" w:rsidP="001C000A" w:rsidR="001C000A" w:rsidRPr="00CF43B1">
      <w:pPr>
        <w:ind w:firstLine="708"/>
        <w:jc w:val="both"/>
      </w:pPr>
      <w:r>
        <w:rPr>
          <w:b/>
        </w:rPr>
        <w:t>6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 w:rsidR="00EF59E1">
        <w:rPr>
          <w:b/>
        </w:rPr>
        <w:t>Mladen Opačak</w:t>
      </w:r>
      <w:r w:rsidR="000F432E">
        <w:rPr>
          <w:b/>
        </w:rPr>
        <w:t>, Pula, Stankovićeva 1, OIB: 27277760231,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EF59E1">
        <w:t>217,36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EF59E1">
        <w:t>MLADENA OPAČAKA</w:t>
      </w:r>
      <w:r>
        <w:t xml:space="preserve"> </w:t>
      </w:r>
      <w:r w:rsidRPr="00CF43B1">
        <w:t xml:space="preserve">smatra utvrđenom u iznosu od </w:t>
      </w:r>
      <w:r w:rsidR="00EF59E1">
        <w:t>217,36</w:t>
      </w:r>
      <w:r w:rsidR="00A64547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A64547" w:rsidP="001C000A" w:rsidR="001C000A" w:rsidRPr="00CF43B1">
      <w:pPr>
        <w:ind w:firstLine="708"/>
        <w:jc w:val="both"/>
      </w:pPr>
      <w:r>
        <w:rPr>
          <w:b/>
        </w:rPr>
        <w:t>7</w:t>
      </w:r>
      <w:r w:rsidR="001C000A" w:rsidRPr="00CF43B1">
        <w:rPr>
          <w:b/>
        </w:rPr>
        <w:t xml:space="preserve">. </w:t>
      </w:r>
      <w:r w:rsidR="00EF59E1">
        <w:t xml:space="preserve">Radnica </w:t>
      </w:r>
      <w:r w:rsidR="00EF59E1" w:rsidRPr="00EF59E1">
        <w:rPr>
          <w:b/>
        </w:rPr>
        <w:t>Morena Blažina Pinezić</w:t>
      </w:r>
      <w:r w:rsidR="000F432E">
        <w:rPr>
          <w:b/>
        </w:rPr>
        <w:t>, Pula, Rizzijeva 29, OIB: 49619285336,</w:t>
      </w:r>
      <w:r w:rsidR="00EF59E1">
        <w:t xml:space="preserve"> prijavila</w:t>
      </w:r>
      <w:r w:rsidR="001C000A">
        <w:t xml:space="preserve"> je tražbinu u iznosu od </w:t>
      </w:r>
      <w:r w:rsidR="00DB1EDA">
        <w:t>437,06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DB1EDA">
        <w:t>MORENE BLAŽINE PINEZIĆ</w:t>
      </w:r>
      <w:r>
        <w:t xml:space="preserve"> </w:t>
      </w:r>
      <w:r w:rsidRPr="00CF43B1">
        <w:t xml:space="preserve">smatra utvrđenom u iznosu od </w:t>
      </w:r>
      <w:r w:rsidR="00DB1EDA">
        <w:t>437,06</w:t>
      </w:r>
      <w:r w:rsidR="008D09CA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8D09CA" w:rsidP="001C000A" w:rsidR="001C000A" w:rsidRPr="00CF43B1">
      <w:pPr>
        <w:ind w:firstLine="708"/>
        <w:jc w:val="both"/>
      </w:pPr>
      <w:r>
        <w:rPr>
          <w:b/>
        </w:rPr>
        <w:t>8</w:t>
      </w:r>
      <w:r w:rsidR="001C000A" w:rsidRPr="00CF43B1">
        <w:rPr>
          <w:b/>
        </w:rPr>
        <w:t xml:space="preserve">. </w:t>
      </w:r>
      <w:r w:rsidR="001C000A" w:rsidRPr="00AD588E">
        <w:t>Radni</w:t>
      </w:r>
      <w:r w:rsidR="00DB1EDA">
        <w:t>ca</w:t>
      </w:r>
      <w:r w:rsidR="001C000A" w:rsidRPr="00AD588E">
        <w:t xml:space="preserve"> </w:t>
      </w:r>
      <w:r w:rsidR="00DB1EDA">
        <w:rPr>
          <w:b/>
        </w:rPr>
        <w:t>Jacinta Berljafa</w:t>
      </w:r>
      <w:r w:rsidR="001A6963">
        <w:rPr>
          <w:b/>
        </w:rPr>
        <w:t>, Pula, Marianijeva 1a, OIB: 05406848922,</w:t>
      </w:r>
      <w:r w:rsidR="001C000A">
        <w:rPr>
          <w:b/>
        </w:rPr>
        <w:t xml:space="preserve"> </w:t>
      </w:r>
      <w:r w:rsidR="001C000A">
        <w:t>prijavi</w:t>
      </w:r>
      <w:r w:rsidR="00DB1EDA">
        <w:t>la</w:t>
      </w:r>
      <w:r w:rsidR="001C000A">
        <w:t xml:space="preserve"> je tražbinu u iznosu od </w:t>
      </w:r>
      <w:r w:rsidR="00F14219">
        <w:t>280,96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F14219">
        <w:t>JACINTE BERLJAFA</w:t>
      </w:r>
      <w:r>
        <w:t xml:space="preserve"> </w:t>
      </w:r>
      <w:r w:rsidRPr="00CF43B1">
        <w:t xml:space="preserve">smatra utvrđenom u iznosu od </w:t>
      </w:r>
      <w:r w:rsidR="00F14219">
        <w:t>280,96</w:t>
      </w:r>
      <w:r w:rsidR="008D09CA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DE3A88" w:rsidP="001C000A" w:rsidR="001C000A" w:rsidRPr="00CF43B1">
      <w:pPr>
        <w:ind w:firstLine="708"/>
        <w:jc w:val="both"/>
      </w:pPr>
      <w:r>
        <w:rPr>
          <w:b/>
        </w:rPr>
        <w:t>9</w:t>
      </w:r>
      <w:r w:rsidR="001C000A" w:rsidRPr="00CF43B1">
        <w:rPr>
          <w:b/>
        </w:rPr>
        <w:t xml:space="preserve">. </w:t>
      </w:r>
      <w:r w:rsidR="00F14219">
        <w:t xml:space="preserve">Radnica </w:t>
      </w:r>
      <w:r w:rsidR="00F14219">
        <w:rPr>
          <w:b/>
        </w:rPr>
        <w:t>Ljubmila Ristovski</w:t>
      </w:r>
      <w:r w:rsidR="001A6963">
        <w:rPr>
          <w:b/>
        </w:rPr>
        <w:t>, Pula, Varoš 18, OIB: 04209354670,</w:t>
      </w:r>
      <w:r w:rsidR="001C000A">
        <w:rPr>
          <w:b/>
        </w:rPr>
        <w:t xml:space="preserve"> </w:t>
      </w:r>
      <w:r w:rsidR="00F14219">
        <w:t>prijavila</w:t>
      </w:r>
      <w:r w:rsidR="001C000A">
        <w:t xml:space="preserve"> je tražbinu u iznosu od </w:t>
      </w:r>
      <w:r w:rsidR="00D62C06">
        <w:t xml:space="preserve">1.361,28 </w:t>
      </w:r>
      <w:r w:rsidR="001C000A">
        <w:t xml:space="preserve">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D62C06">
        <w:t>LJUBMILE RISTOVSKI</w:t>
      </w:r>
      <w:r>
        <w:t xml:space="preserve"> </w:t>
      </w:r>
      <w:r w:rsidRPr="00CF43B1">
        <w:t xml:space="preserve">smatra utvrđenom u iznosu od </w:t>
      </w:r>
      <w:r w:rsidR="00D62C06">
        <w:t>1.361,28</w:t>
      </w:r>
      <w:r w:rsidR="00DE3A88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DE3A88" w:rsidP="001C000A" w:rsidR="001C000A" w:rsidRPr="00CF43B1">
      <w:pPr>
        <w:ind w:firstLine="708"/>
        <w:jc w:val="both"/>
      </w:pPr>
      <w:r>
        <w:rPr>
          <w:b/>
        </w:rPr>
        <w:t>10</w:t>
      </w:r>
      <w:r w:rsidR="001C000A" w:rsidRPr="00CF43B1">
        <w:rPr>
          <w:b/>
        </w:rPr>
        <w:t xml:space="preserve">. </w:t>
      </w:r>
      <w:r w:rsidR="00D62C06">
        <w:t>Radnica</w:t>
      </w:r>
      <w:r w:rsidR="001C000A" w:rsidRPr="00AD588E">
        <w:t xml:space="preserve"> </w:t>
      </w:r>
      <w:r w:rsidR="00D62C06">
        <w:rPr>
          <w:b/>
        </w:rPr>
        <w:t>Matea Benčić</w:t>
      </w:r>
      <w:r w:rsidR="001A6963">
        <w:rPr>
          <w:b/>
        </w:rPr>
        <w:t>, Pula, Tršćanska 3, OIB: 65913202500,</w:t>
      </w:r>
      <w:r w:rsidR="001C000A">
        <w:rPr>
          <w:b/>
        </w:rPr>
        <w:t xml:space="preserve"> </w:t>
      </w:r>
      <w:r w:rsidR="001C000A">
        <w:t>prijavi</w:t>
      </w:r>
      <w:r w:rsidR="00D62C06">
        <w:t>la</w:t>
      </w:r>
      <w:r w:rsidR="001C000A">
        <w:t xml:space="preserve"> je tražbinu u iznosu od </w:t>
      </w:r>
      <w:r w:rsidR="00D62C06">
        <w:t>437,06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ED6838">
        <w:t xml:space="preserve">MATEE BENČIĆ </w:t>
      </w:r>
      <w:r w:rsidRPr="00CF43B1">
        <w:t xml:space="preserve">smatra utvrđenom u iznosu od </w:t>
      </w:r>
      <w:r w:rsidR="00ED6838">
        <w:t>437,06</w:t>
      </w:r>
      <w:r w:rsidR="00017B64">
        <w:t xml:space="preserve">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D6838" w:rsidP="00545761" w:rsidR="00ED6838">
      <w:pPr>
        <w:ind w:firstLine="708"/>
        <w:jc w:val="both"/>
        <w:rPr>
          <w:b/>
        </w:rPr>
      </w:pPr>
    </w:p>
    <w:p w:rsidRDefault="00ED6838" w:rsidP="00545761" w:rsidR="00ED6838">
      <w:pPr>
        <w:ind w:firstLine="708"/>
        <w:jc w:val="both"/>
        <w:rPr>
          <w:b/>
        </w:rPr>
      </w:pPr>
    </w:p>
    <w:p w:rsidRDefault="00ED6838" w:rsidP="00545761" w:rsidR="00545761" w:rsidRPr="00545761">
      <w:pPr>
        <w:ind w:firstLine="708"/>
        <w:jc w:val="both"/>
      </w:pPr>
      <w:r>
        <w:rPr>
          <w:b/>
        </w:rPr>
        <w:t>11</w:t>
      </w:r>
      <w:r w:rsidR="00545761">
        <w:rPr>
          <w:b/>
        </w:rPr>
        <w:t xml:space="preserve">. </w:t>
      </w:r>
      <w:r w:rsidR="00545761" w:rsidRPr="00545761">
        <w:t>Vjerovnik</w:t>
      </w:r>
      <w:r w:rsidR="00545761">
        <w:rPr>
          <w:b/>
        </w:rPr>
        <w:t xml:space="preserve"> </w:t>
      </w:r>
      <w:r w:rsidR="00990247">
        <w:rPr>
          <w:b/>
        </w:rPr>
        <w:t>INKASO. HR. d.o.o.</w:t>
      </w:r>
      <w:r w:rsidR="00545761">
        <w:rPr>
          <w:b/>
        </w:rPr>
        <w:t xml:space="preserve"> </w:t>
      </w:r>
      <w:r w:rsidR="00664D6F">
        <w:rPr>
          <w:b/>
        </w:rPr>
        <w:t xml:space="preserve">Osijek, L. Jagera 5, OIB: 82925459345, </w:t>
      </w:r>
      <w:r w:rsidR="00545761" w:rsidRPr="00545761">
        <w:t xml:space="preserve">prijavio je tražbinu u iznosu od </w:t>
      </w:r>
      <w:r w:rsidR="00990247">
        <w:t>25.126,29</w:t>
      </w:r>
      <w:r w:rsidR="00545761" w:rsidRPr="00545761">
        <w:t xml:space="preserve"> kn, s osnova </w:t>
      </w:r>
      <w:r w:rsidR="00990247">
        <w:t xml:space="preserve">ovršne </w:t>
      </w:r>
      <w:r w:rsidR="00545761" w:rsidRPr="00545761">
        <w:t>isprave.</w:t>
      </w:r>
    </w:p>
    <w:p w:rsidRDefault="00545761" w:rsidP="00545761" w:rsidR="00545761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545761" w:rsidP="00545761" w:rsidR="00545761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45761" w:rsidP="00545761" w:rsidR="00545761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990247">
        <w:rPr>
          <w:b/>
        </w:rPr>
        <w:t xml:space="preserve">INKASO. HR. d.o.o. </w:t>
      </w:r>
      <w:r w:rsidRPr="00CF43B1">
        <w:t xml:space="preserve">smatra utvrđenom u iznosu od </w:t>
      </w:r>
      <w:r w:rsidR="00990247">
        <w:t>25.126,29</w:t>
      </w:r>
      <w:r w:rsidR="00990247" w:rsidRPr="00545761">
        <w:t xml:space="preserve"> kn</w:t>
      </w:r>
      <w:r w:rsidR="00990247" w:rsidRPr="00CF43B1">
        <w:t xml:space="preserve">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ED6838" w:rsidP="00B15DEF" w:rsidR="00B15DEF" w:rsidRPr="00545761">
      <w:pPr>
        <w:ind w:firstLine="708"/>
        <w:jc w:val="both"/>
      </w:pPr>
      <w:r>
        <w:rPr>
          <w:b/>
        </w:rPr>
        <w:t>12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F61C42">
        <w:rPr>
          <w:b/>
        </w:rPr>
        <w:t>FINANCIJSKA AGENCIJA</w:t>
      </w:r>
      <w:r w:rsidR="00137416">
        <w:rPr>
          <w:b/>
        </w:rPr>
        <w:t xml:space="preserve">, Zagreb, Ul. grada Vukovara 70, OIB: 85821130368, </w:t>
      </w:r>
      <w:r w:rsidR="00B15DEF">
        <w:rPr>
          <w:b/>
        </w:rPr>
        <w:t xml:space="preserve"> </w:t>
      </w:r>
      <w:r w:rsidR="00B15DEF" w:rsidRPr="00545761">
        <w:t>prijavi</w:t>
      </w:r>
      <w:r w:rsidR="00F61C42">
        <w:t>la</w:t>
      </w:r>
      <w:r w:rsidR="00B15DEF" w:rsidRPr="00545761">
        <w:t xml:space="preserve"> je tražbinu u iznosu od </w:t>
      </w:r>
      <w:r w:rsidR="00F61C42">
        <w:t>1.045,12</w:t>
      </w:r>
      <w:r w:rsidR="00E930DD">
        <w:t xml:space="preserve"> kn, s osnova </w:t>
      </w:r>
      <w:r w:rsidR="00F61C42">
        <w:t>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F61C42">
        <w:rPr>
          <w:b/>
        </w:rPr>
        <w:t xml:space="preserve">FINANCIJSKA AGENCIJA </w:t>
      </w:r>
      <w:r w:rsidRPr="00CF43B1">
        <w:t xml:space="preserve">smatra utvrđenom u iznosu od </w:t>
      </w:r>
      <w:r w:rsidR="00F61C42">
        <w:t xml:space="preserve">1.045,12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F61C42" w:rsidP="00B15DEF" w:rsidR="00B15DEF" w:rsidRPr="00545761">
      <w:pPr>
        <w:ind w:firstLine="708"/>
        <w:jc w:val="both"/>
      </w:pPr>
      <w:r>
        <w:rPr>
          <w:b/>
        </w:rPr>
        <w:t>13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266DA1">
        <w:rPr>
          <w:b/>
        </w:rPr>
        <w:t xml:space="preserve">Capricorno </w:t>
      </w:r>
      <w:r w:rsidR="00B15DEF">
        <w:rPr>
          <w:b/>
        </w:rPr>
        <w:t xml:space="preserve">d.o.o. </w:t>
      </w:r>
      <w:r w:rsidR="00137416">
        <w:rPr>
          <w:b/>
        </w:rPr>
        <w:t>Split, Hercegovačka 57a, OIB: 09517317411</w:t>
      </w:r>
      <w:r w:rsidR="00664D6F">
        <w:rPr>
          <w:b/>
        </w:rPr>
        <w:t xml:space="preserve">, </w:t>
      </w:r>
      <w:r w:rsidR="00B15DEF" w:rsidRPr="00545761">
        <w:t xml:space="preserve">prijavio je tražbinu u iznosu od </w:t>
      </w:r>
      <w:r w:rsidR="00266DA1">
        <w:t>11.241,00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266DA1">
        <w:rPr>
          <w:b/>
        </w:rPr>
        <w:t xml:space="preserve">Capricorno d.o.o. </w:t>
      </w:r>
      <w:r w:rsidRPr="00CF43B1">
        <w:t xml:space="preserve">smatra utvrđenom u iznosu od </w:t>
      </w:r>
      <w:r w:rsidR="00266DA1">
        <w:t>11.241,00</w:t>
      </w:r>
      <w:r w:rsidR="00266DA1" w:rsidRPr="00545761">
        <w:t xml:space="preserve">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266DA1" w:rsidP="00B15DEF" w:rsidR="00B15DEF" w:rsidRPr="00545761">
      <w:pPr>
        <w:ind w:firstLine="708"/>
        <w:jc w:val="both"/>
      </w:pPr>
      <w:r>
        <w:rPr>
          <w:b/>
        </w:rPr>
        <w:t>14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Uljanik standard d.o.o.</w:t>
      </w:r>
      <w:r w:rsidR="00B15DEF">
        <w:rPr>
          <w:b/>
        </w:rPr>
        <w:t xml:space="preserve"> </w:t>
      </w:r>
      <w:r w:rsidR="00664D6F">
        <w:rPr>
          <w:b/>
        </w:rPr>
        <w:t>Pula,</w:t>
      </w:r>
      <w:r w:rsidR="00137416">
        <w:rPr>
          <w:b/>
        </w:rPr>
        <w:t xml:space="preserve"> Flaciusova 1, OIB: 76215244096, </w:t>
      </w:r>
      <w:r w:rsidR="00664D6F">
        <w:rPr>
          <w:b/>
        </w:rPr>
        <w:t xml:space="preserve"> </w:t>
      </w:r>
      <w:r w:rsidR="00B15DEF" w:rsidRPr="00545761">
        <w:t xml:space="preserve">prijavio je tražbinu u iznosu od </w:t>
      </w:r>
      <w:r w:rsidR="000954FF">
        <w:t>20.852,22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0954FF">
        <w:rPr>
          <w:b/>
        </w:rPr>
        <w:t xml:space="preserve">Uljanik standard d.o.o. </w:t>
      </w:r>
      <w:r w:rsidRPr="00CF43B1">
        <w:t xml:space="preserve">smatra utvrđenom u iznosu od </w:t>
      </w:r>
      <w:r w:rsidR="002E74C1" w:rsidRPr="002E74C1">
        <w:rPr>
          <w:b/>
        </w:rPr>
        <w:t>20.852,22</w:t>
      </w:r>
      <w:r w:rsidR="002E74C1" w:rsidRPr="00545761">
        <w:t xml:space="preserve">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2E74C1" w:rsidP="00B15DEF" w:rsidR="00B15DEF" w:rsidRPr="00545761">
      <w:pPr>
        <w:ind w:firstLine="708"/>
        <w:jc w:val="both"/>
      </w:pPr>
      <w:r>
        <w:rPr>
          <w:b/>
        </w:rPr>
        <w:t>15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Republika Hrvatska, Ministarstvo financija, Porezna uprava</w:t>
      </w:r>
      <w:r w:rsidR="00192CFF">
        <w:rPr>
          <w:b/>
        </w:rPr>
        <w:t xml:space="preserve">, Zagreb, katančićeva 5, OIB: 52634238587, 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>
        <w:t>357.450,86</w:t>
      </w:r>
      <w:r w:rsidR="00B15DEF" w:rsidRPr="00545761">
        <w:t xml:space="preserve"> kn, s osnova</w:t>
      </w:r>
      <w:r w:rsidR="008E5CE2">
        <w:t xml:space="preserve"> ovršne </w:t>
      </w:r>
      <w:r w:rsidR="00586216">
        <w:t>i vjerodostojne.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586216" w:rsidR="00713E96">
      <w:pPr>
        <w:ind w:firstLine="708"/>
        <w:jc w:val="both"/>
      </w:pPr>
      <w:r w:rsidRPr="00CF43B1">
        <w:t xml:space="preserve">Stečajni sudac objavljuje da se tražbina stečajnog vjerovnika </w:t>
      </w:r>
      <w:r w:rsidR="00586216">
        <w:rPr>
          <w:b/>
        </w:rPr>
        <w:t>Republika Hrvatska, Ministarstvo financija, Porezna uprava</w:t>
      </w:r>
      <w:r w:rsidR="008E5CE2">
        <w:rPr>
          <w:b/>
        </w:rPr>
        <w:t xml:space="preserve"> </w:t>
      </w:r>
      <w:r w:rsidRPr="00CF43B1">
        <w:t xml:space="preserve">smatra utvrđenom u iznosu od </w:t>
      </w:r>
      <w:r w:rsidR="00586216">
        <w:t>357.450,86</w:t>
      </w:r>
      <w:r w:rsidR="00586216" w:rsidRPr="00545761">
        <w:t xml:space="preserve"> kn</w:t>
      </w:r>
      <w:r w:rsidR="00586216">
        <w:rPr>
          <w:b/>
        </w:rPr>
        <w:t>.</w:t>
      </w:r>
      <w:r w:rsidRPr="00CF43B1">
        <w:t xml:space="preserve"> </w:t>
      </w:r>
    </w:p>
    <w:p w:rsidRDefault="00586216" w:rsidP="00586216" w:rsidR="00586216">
      <w:pPr>
        <w:ind w:firstLine="708"/>
        <w:jc w:val="both"/>
      </w:pPr>
    </w:p>
    <w:p w:rsidRDefault="00586216" w:rsidP="00586216" w:rsidR="00586216">
      <w:pPr>
        <w:ind w:firstLine="708"/>
        <w:jc w:val="both"/>
      </w:pPr>
    </w:p>
    <w:p w:rsidRDefault="00586216" w:rsidP="00586216" w:rsidR="00586216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586216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AE690A" w:rsidP="007546E3" w:rsidR="00AE690A">
      <w:pPr>
        <w:ind w:firstLine="708"/>
        <w:jc w:val="both"/>
      </w:pPr>
    </w:p>
    <w:p w:rsidRDefault="00AE690A" w:rsidP="007546E3" w:rsidR="00AE690A">
      <w:pPr>
        <w:ind w:firstLine="708"/>
        <w:jc w:val="both"/>
      </w:pPr>
    </w:p>
    <w:p w:rsidRDefault="007C6736" w:rsidP="007546E3" w:rsidR="007C6736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192CFF">
        <w:t>13:10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60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86216" w:rsidP="005D4B42" w:rsidR="009752B5" w:rsidRPr="003E1F8E">
    <w:pPr>
      <w:pStyle w:val="Zaglavlje"/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>
      <w:t>-904/2016-13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6DEE"/>
    <w:rsid w:val="000C5A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873DC"/>
    <w:rsid w:val="00192CFF"/>
    <w:rsid w:val="001A21C7"/>
    <w:rsid w:val="001A6963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654AB"/>
    <w:rsid w:val="00266DA1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02F9"/>
    <w:rsid w:val="003E1575"/>
    <w:rsid w:val="003E1F8E"/>
    <w:rsid w:val="00406B52"/>
    <w:rsid w:val="004245D8"/>
    <w:rsid w:val="00437A6F"/>
    <w:rsid w:val="0045130B"/>
    <w:rsid w:val="00457276"/>
    <w:rsid w:val="00471A6A"/>
    <w:rsid w:val="00481931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6216"/>
    <w:rsid w:val="00587B05"/>
    <w:rsid w:val="00592443"/>
    <w:rsid w:val="005A06F2"/>
    <w:rsid w:val="005A3FBC"/>
    <w:rsid w:val="005A7081"/>
    <w:rsid w:val="005B4F68"/>
    <w:rsid w:val="005B5298"/>
    <w:rsid w:val="005B5705"/>
    <w:rsid w:val="005C144C"/>
    <w:rsid w:val="005C56E7"/>
    <w:rsid w:val="005C7F1B"/>
    <w:rsid w:val="005D0D8E"/>
    <w:rsid w:val="005D0ECC"/>
    <w:rsid w:val="005D4B42"/>
    <w:rsid w:val="005D6F8E"/>
    <w:rsid w:val="005F2E42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4B98"/>
    <w:rsid w:val="00664D6F"/>
    <w:rsid w:val="00674865"/>
    <w:rsid w:val="00680790"/>
    <w:rsid w:val="006823F6"/>
    <w:rsid w:val="006921B7"/>
    <w:rsid w:val="006979A5"/>
    <w:rsid w:val="006A5E5B"/>
    <w:rsid w:val="006D7F8F"/>
    <w:rsid w:val="006E09F6"/>
    <w:rsid w:val="006E75DF"/>
    <w:rsid w:val="00704E00"/>
    <w:rsid w:val="00713E96"/>
    <w:rsid w:val="0072222C"/>
    <w:rsid w:val="007246DF"/>
    <w:rsid w:val="00740820"/>
    <w:rsid w:val="00752DC3"/>
    <w:rsid w:val="007546E3"/>
    <w:rsid w:val="00755252"/>
    <w:rsid w:val="00756844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407C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752B5"/>
    <w:rsid w:val="00990247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77096"/>
    <w:rsid w:val="00A800D1"/>
    <w:rsid w:val="00A8275D"/>
    <w:rsid w:val="00AA6085"/>
    <w:rsid w:val="00AB32DA"/>
    <w:rsid w:val="00AC56C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B249E"/>
    <w:rsid w:val="00BC45FB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74B48"/>
    <w:rsid w:val="00D83E6A"/>
    <w:rsid w:val="00D871A7"/>
    <w:rsid w:val="00D97E3C"/>
    <w:rsid w:val="00DA26B6"/>
    <w:rsid w:val="00DA7CF4"/>
    <w:rsid w:val="00DB1EDA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162FB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D6838"/>
    <w:rsid w:val="00EE21CB"/>
    <w:rsid w:val="00EE4CDC"/>
    <w:rsid w:val="00EE55B6"/>
    <w:rsid w:val="00EE7609"/>
    <w:rsid w:val="00EF59E1"/>
    <w:rsid w:val="00F00BEE"/>
    <w:rsid w:val="00F01ACF"/>
    <w:rsid w:val="00F14219"/>
    <w:rsid w:val="00F307B7"/>
    <w:rsid w:val="00F33F43"/>
    <w:rsid w:val="00F3449C"/>
    <w:rsid w:val="00F5459C"/>
    <w:rsid w:val="00F61C42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EE7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EE7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1459</properties:Words>
  <properties:Characters>8318</properties:Characters>
  <properties:Lines>195</properties:Lines>
  <properties:Paragraphs>94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2017-01-11T11:53:00Z</dcterms:created>
  <dc:creator>drabar</dc:creator>
  <cp:lastModifiedBy>Sanja Prodan</cp:lastModifiedBy>
  <cp:lastPrinted>2011-05-04T12:30:00Z</cp:lastPrinted>
  <dcterms:modified xmlns:xsi="http://www.w3.org/2001/XMLSchema-instance" xsi:type="dcterms:W3CDTF">2017-01-12T12:32:00Z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