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3a7b" w14:paraId="a3c3a7b" w:rsidRDefault="004D3870" w:rsidP="004D3870" w:rsidR="004D3870" w:rsidRPr="00AE3F9A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 </w:t>
      </w:r>
      <w:r w:rsidRPr="00AE3F9A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870" w:rsidP="004D3870" w:rsidR="004D3870" w:rsidRPr="00AE3F9A">
      <w:pPr>
        <w:jc w:val="both"/>
        <w:rPr>
          <w:bCs/>
        </w:rPr>
      </w:pPr>
      <w:r>
        <w:rPr>
          <w:rFonts w:eastAsia="MS Mincho"/>
          <w:bCs/>
        </w:rPr>
        <w:t xml:space="preserve">   </w:t>
      </w:r>
      <w:r w:rsidRPr="00AE3F9A">
        <w:rPr>
          <w:rFonts w:eastAsia="MS Mincho"/>
          <w:bCs/>
        </w:rPr>
        <w:t>REPUBLIKA HRVATSKA</w:t>
      </w:r>
    </w:p>
    <w:p w:rsidRDefault="004D3870" w:rsidP="004D3870" w:rsidR="004D3870" w:rsidRPr="00AE3F9A">
      <w:pPr>
        <w:jc w:val="both"/>
        <w:rPr>
          <w:bCs/>
        </w:rPr>
      </w:pPr>
      <w:r w:rsidRPr="00AE3F9A">
        <w:rPr>
          <w:rFonts w:eastAsia="MS Mincho"/>
          <w:bCs/>
        </w:rPr>
        <w:t>TRGOVAČKI SUD U RIJECI</w:t>
      </w:r>
    </w:p>
    <w:p w:rsidRDefault="004D3870" w:rsidP="004D3870" w:rsidR="004D3870" w:rsidRPr="00AE3F9A">
      <w:pPr>
        <w:jc w:val="both"/>
        <w:rPr>
          <w:bCs/>
        </w:rPr>
      </w:pPr>
      <w:r w:rsidRPr="00AE3F9A">
        <w:rPr>
          <w:rFonts w:eastAsia="MS Mincho"/>
          <w:bCs/>
        </w:rPr>
        <w:t xml:space="preserve">      Rijeka, Zadarska 1 i 3</w:t>
      </w:r>
    </w:p>
    <w:p w:rsidRDefault="00E824BC" w:rsidP="004D3870" w:rsidR="00E824BC">
      <w:pPr>
        <w:jc w:val="both"/>
        <w:rPr>
          <w:rFonts w:eastAsia="MS Mincho"/>
        </w:rPr>
      </w:pPr>
    </w:p>
    <w:p w:rsidRDefault="00E824BC" w:rsidP="00560F4A" w:rsidR="00E824BC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 xml:space="preserve">A </w:t>
      </w:r>
      <w:r w:rsidR="00A33335">
        <w:rPr>
          <w:rFonts w:eastAsia="MS Mincho"/>
        </w:rPr>
        <w:t xml:space="preserve">  </w:t>
      </w:r>
      <w:r w:rsidRPr="00BE5058">
        <w:rPr>
          <w:rFonts w:eastAsia="MS Mincho"/>
        </w:rPr>
        <w:t>H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 w:rsidR="009905B3">
        <w:rPr>
          <w:rFonts w:eastAsia="MS Mincho"/>
        </w:rPr>
        <w:t xml:space="preserve">   O   D O S U D I 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306FA7" w:rsidP="00143BD5" w:rsidR="00E2796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>Trgovački sud u Rijeci, po Liljan</w:t>
      </w:r>
      <w:r w:rsidR="003E1330" w:rsidRPr="00BE5058">
        <w:rPr>
          <w:rFonts w:eastAsia="MS Mincho"/>
        </w:rPr>
        <w:t>i</w:t>
      </w:r>
      <w:r w:rsidR="00841C94" w:rsidRPr="00BE5058">
        <w:rPr>
          <w:rFonts w:eastAsia="MS Mincho"/>
        </w:rPr>
        <w:t xml:space="preserve"> Ugrin</w:t>
      </w:r>
      <w:r w:rsidR="00926102">
        <w:rPr>
          <w:rFonts w:eastAsia="MS Mincho"/>
        </w:rPr>
        <w:t xml:space="preserve"> kao </w:t>
      </w:r>
      <w:r w:rsidR="00841C94" w:rsidRPr="00BE5058">
        <w:rPr>
          <w:rFonts w:eastAsia="MS Mincho"/>
        </w:rPr>
        <w:t>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postupka nad </w:t>
      </w:r>
      <w:r w:rsidR="00684C04">
        <w:rPr>
          <w:rFonts w:eastAsia="MS Mincho"/>
        </w:rPr>
        <w:t xml:space="preserve">dužnikom </w:t>
      </w:r>
      <w:r w:rsidR="002C1D1C" w:rsidRPr="004B45D1">
        <w:t>MARE 2001. društvo s ograničenom odgovornošću za trgovinu Viškovo, Marinići bb (MBS: 040161104–OIB: 57649036431)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</w:t>
      </w:r>
      <w:r w:rsidR="000E1AD9">
        <w:rPr>
          <w:rFonts w:eastAsia="MS Mincho"/>
        </w:rPr>
        <w:t>e</w:t>
      </w:r>
      <w:r w:rsidR="00841C94" w:rsidRPr="00BE5058">
        <w:rPr>
          <w:rFonts w:eastAsia="MS Mincho"/>
        </w:rPr>
        <w:t xml:space="preserve">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78413D">
        <w:t>13</w:t>
      </w:r>
      <w:r w:rsidR="00375AC0">
        <w:t>. r</w:t>
      </w:r>
      <w:r w:rsidR="00E93649">
        <w:t>ujna</w:t>
      </w:r>
      <w:r w:rsidR="00375AC0">
        <w:t xml:space="preserve"> </w:t>
      </w:r>
      <w:r w:rsidR="00BC2533">
        <w:t>2</w:t>
      </w:r>
      <w:r w:rsidR="00EC4949" w:rsidRPr="006A7F13">
        <w:t>01</w:t>
      </w:r>
      <w:r w:rsidR="006B3FB3">
        <w:t>6</w:t>
      </w:r>
      <w:r w:rsidR="00EC4949">
        <w:t>.</w:t>
      </w:r>
      <w:r w:rsidR="00143BD5" w:rsidRPr="00BE5058">
        <w:rPr>
          <w:rFonts w:eastAsia="MS Mincho"/>
        </w:rPr>
        <w:t xml:space="preserve"> </w:t>
      </w:r>
      <w:r w:rsidR="004D3870">
        <w:rPr>
          <w:rFonts w:eastAsia="MS Mincho"/>
        </w:rPr>
        <w:t xml:space="preserve">u prisutnosti </w:t>
      </w:r>
      <w:r w:rsidR="00CC5536">
        <w:rPr>
          <w:rFonts w:eastAsia="MS Mincho"/>
        </w:rPr>
        <w:t>stečajnog upravitelja</w:t>
      </w:r>
      <w:r w:rsidR="001E3819">
        <w:rPr>
          <w:rFonts w:eastAsia="MS Mincho"/>
        </w:rPr>
        <w:t xml:space="preserve"> i </w:t>
      </w:r>
      <w:r w:rsidR="00926102">
        <w:rPr>
          <w:rFonts w:eastAsia="MS Mincho"/>
        </w:rPr>
        <w:t xml:space="preserve">ovlaštene za zastupanje dužnika </w:t>
      </w:r>
      <w:r w:rsidR="001E3819">
        <w:rPr>
          <w:rFonts w:eastAsia="MS Mincho"/>
        </w:rPr>
        <w:t>kupca</w:t>
      </w:r>
    </w:p>
    <w:p w:rsidRDefault="00D954AA" w:rsidP="00560F4A" w:rsidR="00D954AA">
      <w:pPr>
        <w:jc w:val="both"/>
        <w:rPr>
          <w:rFonts w:eastAsia="MS Mincho"/>
        </w:rPr>
      </w:pPr>
    </w:p>
    <w:p w:rsidRDefault="006B3FB3" w:rsidP="00560F4A" w:rsidR="006B3FB3" w:rsidRPr="00BE5058">
      <w:pPr>
        <w:jc w:val="both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 w:rsidRPr="00BE5058">
      <w:pPr>
        <w:jc w:val="center"/>
        <w:rPr>
          <w:rFonts w:eastAsia="MS Mincho"/>
        </w:rPr>
      </w:pPr>
    </w:p>
    <w:p w:rsidRDefault="00355E0A" w:rsidP="002C1D1C" w:rsidR="00B91E21" w:rsidRPr="00E93649">
      <w:pPr>
        <w:jc w:val="both"/>
      </w:pPr>
      <w:r w:rsidRPr="00E93649">
        <w:t>I</w:t>
      </w:r>
      <w:r w:rsidR="005C5C5D" w:rsidRPr="00E93649">
        <w:t>.</w:t>
      </w:r>
      <w:r w:rsidRPr="00E93649">
        <w:tab/>
      </w:r>
      <w:r w:rsidR="00A81F61" w:rsidRPr="00E93649">
        <w:rPr>
          <w:rFonts w:eastAsia="MS Mincho"/>
        </w:rPr>
        <w:t>Kupc</w:t>
      </w:r>
      <w:r w:rsidR="00EC4949" w:rsidRPr="00E93649">
        <w:rPr>
          <w:rFonts w:eastAsia="MS Mincho"/>
        </w:rPr>
        <w:t xml:space="preserve">u </w:t>
      </w:r>
      <w:r w:rsidR="002C1D1C" w:rsidRPr="004B45D1">
        <w:t xml:space="preserve">ZEKIĆ d.o.o. </w:t>
      </w:r>
      <w:r w:rsidR="00CA32B0">
        <w:t xml:space="preserve">Viškovo, </w:t>
      </w:r>
      <w:r w:rsidR="00CA32B0" w:rsidRPr="004B45D1">
        <w:t>Blažići 23</w:t>
      </w:r>
      <w:r w:rsidR="00CA32B0" w:rsidRPr="004B45D1">
        <w:rPr>
          <w:bCs/>
          <w:iCs/>
        </w:rPr>
        <w:t xml:space="preserve"> </w:t>
      </w:r>
      <w:r w:rsidR="002C1D1C" w:rsidRPr="004B45D1">
        <w:rPr>
          <w:bCs/>
          <w:iCs/>
        </w:rPr>
        <w:t>(OIB 77940172887</w:t>
      </w:r>
      <w:r w:rsidR="0078413D">
        <w:rPr>
          <w:bCs/>
          <w:iCs/>
        </w:rPr>
        <w:t xml:space="preserve"> </w:t>
      </w:r>
      <w:r w:rsidR="002C1D1C" w:rsidRPr="004B45D1">
        <w:rPr>
          <w:bCs/>
          <w:iCs/>
        </w:rPr>
        <w:t>)</w:t>
      </w:r>
      <w:r w:rsidR="009346F6">
        <w:t xml:space="preserve"> </w:t>
      </w:r>
      <w:r w:rsidR="00024036" w:rsidRPr="00E93649">
        <w:t xml:space="preserve">d o s u đ u j </w:t>
      </w:r>
      <w:r w:rsidR="007C0E54" w:rsidRPr="00E93649">
        <w:t>e</w:t>
      </w:r>
      <w:r w:rsidR="00024036" w:rsidRPr="00E93649">
        <w:t xml:space="preserve"> </w:t>
      </w:r>
      <w:r w:rsidR="00BE7EC5" w:rsidRPr="00E93649">
        <w:t xml:space="preserve"> </w:t>
      </w:r>
      <w:r w:rsidR="00A81F61" w:rsidRPr="00E93649">
        <w:t xml:space="preserve"> s e</w:t>
      </w:r>
      <w:r w:rsidR="005427D9" w:rsidRPr="00E93649">
        <w:t xml:space="preserve"> </w:t>
      </w:r>
      <w:r w:rsidR="00A81F61" w:rsidRPr="00E93649">
        <w:t xml:space="preserve"> nekretnin</w:t>
      </w:r>
      <w:r w:rsidR="007C0E54" w:rsidRPr="00E93649">
        <w:t>a</w:t>
      </w:r>
      <w:r w:rsidR="00A81F61" w:rsidRPr="00E93649">
        <w:t xml:space="preserve"> stečajnog dužnika upisan</w:t>
      </w:r>
      <w:r w:rsidR="007C0E54" w:rsidRPr="00E93649">
        <w:t>a</w:t>
      </w:r>
      <w:r w:rsidR="00A81F61" w:rsidRPr="00E93649">
        <w:t xml:space="preserve"> u zemljišnim  knjigama </w:t>
      </w:r>
      <w:r w:rsidR="002C1D1C" w:rsidRPr="004B45D1">
        <w:t>Općinskog suda u Rijeci Zemljišnoknjižn</w:t>
      </w:r>
      <w:r w:rsidR="0078413D">
        <w:t>i</w:t>
      </w:r>
      <w:r w:rsidR="002C1D1C" w:rsidRPr="004B45D1">
        <w:t xml:space="preserve"> odjel Rijeka</w:t>
      </w:r>
      <w:r w:rsidR="002C1D1C">
        <w:t xml:space="preserve"> </w:t>
      </w:r>
      <w:r w:rsidR="002C1D1C" w:rsidRPr="004B45D1">
        <w:rPr>
          <w:iCs/>
        </w:rPr>
        <w:t xml:space="preserve">u </w:t>
      </w:r>
      <w:r w:rsidR="002C1D1C" w:rsidRPr="004B45D1">
        <w:rPr>
          <w:shd w:fill="FFFFFF" w:color="auto" w:val="clear"/>
        </w:rPr>
        <w:t>z.k.ul. 70 K.O. Blažići k.č. 825/1 LIVADA površine 2000 m</w:t>
      </w:r>
      <w:r w:rsidR="002C1D1C" w:rsidRPr="0078413D">
        <w:rPr>
          <w:shd w:fill="FFFFFF" w:color="auto" w:val="clear"/>
          <w:vertAlign w:val="superscript"/>
        </w:rPr>
        <w:t>2</w:t>
      </w:r>
      <w:r w:rsidR="0078413D">
        <w:rPr>
          <w:shd w:fill="FFFFFF" w:color="auto" w:val="clear"/>
        </w:rPr>
        <w:t xml:space="preserve"> </w:t>
      </w:r>
      <w:r w:rsidR="00375AC0" w:rsidRPr="00E93649">
        <w:t>po c</w:t>
      </w:r>
      <w:r w:rsidR="000F5054">
        <w:t>i</w:t>
      </w:r>
      <w:r w:rsidR="00375AC0" w:rsidRPr="00E93649">
        <w:t xml:space="preserve">jeni od </w:t>
      </w:r>
      <w:r w:rsidR="0078413D">
        <w:t>350.0</w:t>
      </w:r>
      <w:r w:rsidR="002C1D1C">
        <w:rPr>
          <w:shd w:fill="FFFFFF" w:color="auto" w:val="clear"/>
        </w:rPr>
        <w:t xml:space="preserve">10,00 </w:t>
      </w:r>
      <w:r w:rsidR="009346F6">
        <w:t>kn</w:t>
      </w:r>
      <w:r w:rsidR="00375AC0" w:rsidRPr="00E93649">
        <w:t xml:space="preserve">. </w:t>
      </w:r>
      <w:r w:rsidR="00B91E21" w:rsidRPr="00E93649">
        <w:t xml:space="preserve"> </w:t>
      </w:r>
    </w:p>
    <w:p w:rsidRDefault="00101E6C" w:rsidP="006029A7" w:rsidR="00101E6C">
      <w:pPr>
        <w:jc w:val="both"/>
      </w:pPr>
    </w:p>
    <w:p w:rsidRDefault="00355E0A" w:rsidP="006029A7" w:rsidR="00355E0A" w:rsidRPr="00BE5058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029A7">
        <w:t xml:space="preserve"> </w:t>
      </w:r>
      <w:r w:rsidR="002C1D1C" w:rsidRPr="004B45D1">
        <w:t xml:space="preserve">ZEKIĆ d.o.o. </w:t>
      </w:r>
      <w:r w:rsidR="00CA32B0">
        <w:t xml:space="preserve">Viškovo, </w:t>
      </w:r>
      <w:r w:rsidR="00CA32B0" w:rsidRPr="004B45D1">
        <w:t>Blažići 23</w:t>
      </w:r>
      <w:r w:rsidR="00CA32B0" w:rsidRPr="004B45D1">
        <w:rPr>
          <w:bCs/>
          <w:iCs/>
        </w:rPr>
        <w:t xml:space="preserve"> </w:t>
      </w:r>
      <w:r w:rsidR="002C1D1C" w:rsidRPr="004B45D1">
        <w:rPr>
          <w:bCs/>
          <w:iCs/>
        </w:rPr>
        <w:t>(OIB 77940172887)</w:t>
      </w:r>
      <w:r w:rsidR="009346F6" w:rsidRPr="00BE5058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C54E12" w:rsidRPr="00BE5058">
        <w:t>e</w:t>
      </w:r>
      <w:r w:rsidR="00DD3865" w:rsidRPr="00BE5058">
        <w:t xml:space="preserve"> cijen</w:t>
      </w:r>
      <w:r w:rsidR="00C54E12" w:rsidRPr="00BE5058">
        <w:t>e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2C1D1C">
        <w:rPr>
          <w:rFonts w:eastAsia="MS Mincho"/>
        </w:rPr>
        <w:t>89  12</w:t>
      </w:r>
      <w:r w:rsidRPr="00BE5058">
        <w:t xml:space="preserve">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posl. br. 7 St-</w:t>
      </w:r>
      <w:r w:rsidR="002C1D1C">
        <w:t>89</w:t>
      </w:r>
      <w:r w:rsidR="00A81F61" w:rsidRPr="00BE5058">
        <w:t>/1</w:t>
      </w:r>
      <w:r w:rsidR="002C1D1C">
        <w:t>2</w:t>
      </w:r>
      <w:r w:rsidR="00026F6C" w:rsidRPr="00BE5058">
        <w:t>, time da će se uplaćena jamčevina uračunati u kupovnu cijenu</w:t>
      </w:r>
      <w:r w:rsidRPr="00BE5058">
        <w:t>.</w:t>
      </w:r>
    </w:p>
    <w:p w:rsidRDefault="00355E0A" w:rsidP="00355E0A" w:rsidR="00355E0A" w:rsidRPr="00BE5058">
      <w:pPr>
        <w:jc w:val="both"/>
      </w:pPr>
    </w:p>
    <w:p w:rsidRDefault="00355E0A" w:rsidP="00B316AA" w:rsidR="005B0722" w:rsidRPr="00BE5058">
      <w:pPr>
        <w:jc w:val="both"/>
      </w:pPr>
      <w:r w:rsidRPr="00BE5058">
        <w:t>III.</w:t>
      </w:r>
      <w:r w:rsidRPr="00BE5058">
        <w:tab/>
        <w:t xml:space="preserve">Ukoliko </w:t>
      </w:r>
      <w:r w:rsidR="00A81F61" w:rsidRPr="00BE5058">
        <w:t>kup</w:t>
      </w:r>
      <w:r w:rsidR="00EC4949">
        <w:t>a</w:t>
      </w:r>
      <w:r w:rsidR="00A81F61" w:rsidRPr="00BE5058">
        <w:t xml:space="preserve">c </w:t>
      </w:r>
      <w:r w:rsidRPr="00BE5058">
        <w:t>iz točke I. izreke ovog rješenja ne uplat</w:t>
      </w:r>
      <w:r w:rsidR="00EC4949">
        <w:t>i</w:t>
      </w:r>
      <w:r w:rsidRPr="00BE5058">
        <w:t xml:space="preserve"> puni iznos kupovn</w:t>
      </w:r>
      <w:r w:rsidR="007C0E54">
        <w:t>e</w:t>
      </w:r>
      <w:r w:rsidR="00B91E21">
        <w:t xml:space="preserve"> </w:t>
      </w:r>
      <w:r w:rsidR="00C54E12" w:rsidRPr="00BE5058">
        <w:t>cijen</w:t>
      </w:r>
      <w:r w:rsidR="007C0E54">
        <w:t>e</w:t>
      </w:r>
      <w:r w:rsidR="00C54E12" w:rsidRPr="00BE5058">
        <w:t xml:space="preserve"> </w:t>
      </w:r>
      <w:r w:rsidRPr="00BE5058">
        <w:t>sud će oglasiti nevažećom dosudu kupc</w:t>
      </w:r>
      <w:r w:rsidR="00B91E21">
        <w:t>u</w:t>
      </w:r>
      <w:r w:rsidR="00182D59" w:rsidRPr="00BE5058">
        <w:t>,</w:t>
      </w:r>
      <w:r w:rsidRPr="00BE5058">
        <w:t xml:space="preserve"> te će se </w:t>
      </w:r>
      <w:r w:rsidR="00182D59" w:rsidRPr="00BE5058">
        <w:t>odrediti nova prodaja, uz uvjete određene za prodaju koja je oglašena nevažećo</w:t>
      </w:r>
      <w:r w:rsidR="00B83015" w:rsidRPr="00BE5058">
        <w:t xml:space="preserve">m, iz </w:t>
      </w:r>
      <w:r w:rsidR="001E748F" w:rsidRPr="00BE5058">
        <w:t xml:space="preserve">položene jamčevine namiriti </w:t>
      </w:r>
      <w:r w:rsidR="00B83015" w:rsidRPr="00BE5058">
        <w:t xml:space="preserve">će se </w:t>
      </w:r>
      <w:r w:rsidR="001E748F" w:rsidRPr="00BE5058">
        <w:t>tr</w:t>
      </w:r>
      <w:r w:rsidR="003A27F1" w:rsidRPr="00BE5058">
        <w:t>o</w:t>
      </w:r>
      <w:r w:rsidR="001E748F" w:rsidRPr="00BE5058">
        <w:t xml:space="preserve">škovi nove prodaje i naknaditi razlika između kupovnine postignute na prijašnjoj i novoj prodaji. </w:t>
      </w:r>
      <w:r w:rsidR="00182D59" w:rsidRPr="00BE5058">
        <w:t xml:space="preserve"> </w:t>
      </w:r>
    </w:p>
    <w:p w:rsidRDefault="00773B48" w:rsidP="00DD3865" w:rsidR="00773B48" w:rsidRPr="00BE5058">
      <w:pPr>
        <w:jc w:val="both"/>
      </w:pPr>
    </w:p>
    <w:p w:rsidRDefault="005C5C5D" w:rsidP="006029A7" w:rsidR="00992A59" w:rsidRPr="009346F6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414B7B">
        <w:rPr>
          <w:rFonts w:cs="Times New Roman" w:hAnsi="Times New Roman" w:ascii="Times New Roman"/>
        </w:rPr>
        <w:t xml:space="preserve">IV.      </w:t>
      </w:r>
      <w:r w:rsidR="00EB2691" w:rsidRPr="00F33D33">
        <w:rPr>
          <w:rFonts w:cs="Times New Roman" w:hAnsi="Times New Roman" w:ascii="Times New Roman"/>
          <w:szCs w:val="24"/>
        </w:rPr>
        <w:t>Određuje se da će se po pravomoćnosti ovog rješenja</w:t>
      </w:r>
      <w:r w:rsidR="00E2796D" w:rsidRPr="00F33D33">
        <w:rPr>
          <w:rFonts w:cs="Times New Roman" w:hAnsi="Times New Roman" w:ascii="Times New Roman"/>
          <w:szCs w:val="24"/>
        </w:rPr>
        <w:t>,</w:t>
      </w:r>
      <w:r w:rsidR="00EB2691" w:rsidRPr="00F33D33">
        <w:rPr>
          <w:rFonts w:cs="Times New Roman" w:hAnsi="Times New Roman" w:ascii="Times New Roman"/>
          <w:szCs w:val="24"/>
        </w:rPr>
        <w:t xml:space="preserve"> nakon što kup</w:t>
      </w:r>
      <w:r w:rsidR="00EC4949" w:rsidRPr="00F33D33">
        <w:rPr>
          <w:rFonts w:cs="Times New Roman" w:hAnsi="Times New Roman" w:ascii="Times New Roman"/>
          <w:szCs w:val="24"/>
        </w:rPr>
        <w:t>a</w:t>
      </w:r>
      <w:r w:rsidR="00EB2691" w:rsidRPr="00F33D33">
        <w:rPr>
          <w:rFonts w:cs="Times New Roman" w:hAnsi="Times New Roman" w:ascii="Times New Roman"/>
          <w:szCs w:val="24"/>
        </w:rPr>
        <w:t>c polož</w:t>
      </w:r>
      <w:r w:rsidR="00EC4949" w:rsidRPr="00F33D33">
        <w:rPr>
          <w:rFonts w:cs="Times New Roman" w:hAnsi="Times New Roman" w:ascii="Times New Roman"/>
          <w:szCs w:val="24"/>
        </w:rPr>
        <w:t>i</w:t>
      </w:r>
      <w:r w:rsidR="00C54E12" w:rsidRPr="00F33D33">
        <w:rPr>
          <w:rFonts w:cs="Times New Roman" w:hAnsi="Times New Roman" w:ascii="Times New Roman"/>
          <w:szCs w:val="24"/>
        </w:rPr>
        <w:t xml:space="preserve"> puni iznos </w:t>
      </w:r>
      <w:r w:rsidR="00EB2691" w:rsidRPr="00F33D33">
        <w:rPr>
          <w:rFonts w:cs="Times New Roman" w:hAnsi="Times New Roman" w:ascii="Times New Roman"/>
          <w:szCs w:val="24"/>
        </w:rPr>
        <w:t>kupovn</w:t>
      </w:r>
      <w:r w:rsidR="00C54E12" w:rsidRPr="00F33D33">
        <w:rPr>
          <w:rFonts w:cs="Times New Roman" w:hAnsi="Times New Roman" w:ascii="Times New Roman"/>
          <w:szCs w:val="24"/>
        </w:rPr>
        <w:t>e cijene</w:t>
      </w:r>
      <w:r w:rsidR="00EB2691" w:rsidRPr="00F33D33">
        <w:rPr>
          <w:rFonts w:cs="Times New Roman" w:hAnsi="Times New Roman" w:ascii="Times New Roman"/>
          <w:szCs w:val="24"/>
        </w:rPr>
        <w:t>, u zemljišnu knjigu upis</w:t>
      </w:r>
      <w:r w:rsidR="004B1373" w:rsidRPr="00F33D33">
        <w:rPr>
          <w:rFonts w:cs="Times New Roman" w:hAnsi="Times New Roman" w:ascii="Times New Roman"/>
          <w:szCs w:val="24"/>
        </w:rPr>
        <w:t>a</w:t>
      </w:r>
      <w:r w:rsidR="00EB2691" w:rsidRPr="00F33D33">
        <w:rPr>
          <w:rFonts w:cs="Times New Roman" w:hAnsi="Times New Roman" w:ascii="Times New Roman"/>
          <w:szCs w:val="24"/>
        </w:rPr>
        <w:t>ti u nj</w:t>
      </w:r>
      <w:r w:rsidR="00EC4949" w:rsidRPr="00F33D33">
        <w:rPr>
          <w:rFonts w:cs="Times New Roman" w:hAnsi="Times New Roman" w:ascii="Times New Roman"/>
          <w:szCs w:val="24"/>
        </w:rPr>
        <w:t>egovu</w:t>
      </w:r>
      <w:r w:rsidR="006029A7" w:rsidRPr="00F33D33">
        <w:rPr>
          <w:rFonts w:cs="Times New Roman" w:hAnsi="Times New Roman" w:ascii="Times New Roman"/>
          <w:szCs w:val="24"/>
        </w:rPr>
        <w:t xml:space="preserve"> </w:t>
      </w:r>
      <w:r w:rsidR="00EB2691" w:rsidRPr="00F33D33">
        <w:rPr>
          <w:rFonts w:cs="Times New Roman" w:hAnsi="Times New Roman" w:ascii="Times New Roman"/>
          <w:szCs w:val="24"/>
        </w:rPr>
        <w:t xml:space="preserve">korist pravo vlasništva na </w:t>
      </w:r>
      <w:r w:rsidR="00D34550" w:rsidRPr="00F33D33">
        <w:rPr>
          <w:rFonts w:cs="Times New Roman" w:hAnsi="Times New Roman" w:ascii="Times New Roman"/>
          <w:szCs w:val="24"/>
        </w:rPr>
        <w:t>dosuđen</w:t>
      </w:r>
      <w:r w:rsidR="00845C1C" w:rsidRPr="00F33D33">
        <w:rPr>
          <w:rFonts w:cs="Times New Roman" w:hAnsi="Times New Roman" w:ascii="Times New Roman"/>
          <w:szCs w:val="24"/>
        </w:rPr>
        <w:t>oj</w:t>
      </w:r>
      <w:r w:rsidR="00D34550" w:rsidRPr="00F33D33">
        <w:rPr>
          <w:rFonts w:cs="Times New Roman" w:hAnsi="Times New Roman" w:ascii="Times New Roman"/>
          <w:szCs w:val="24"/>
        </w:rPr>
        <w:t xml:space="preserve"> nekretnin</w:t>
      </w:r>
      <w:r w:rsidR="00845C1C" w:rsidRPr="00F33D33">
        <w:rPr>
          <w:rFonts w:cs="Times New Roman" w:hAnsi="Times New Roman" w:ascii="Times New Roman"/>
          <w:szCs w:val="24"/>
        </w:rPr>
        <w:t>i</w:t>
      </w:r>
      <w:r w:rsidR="00D34550" w:rsidRPr="00F33D33">
        <w:rPr>
          <w:rFonts w:cs="Times New Roman" w:hAnsi="Times New Roman" w:ascii="Times New Roman"/>
          <w:szCs w:val="24"/>
        </w:rPr>
        <w:t>, te će se brisati upisan</w:t>
      </w:r>
      <w:r w:rsidR="009346F6">
        <w:rPr>
          <w:rFonts w:cs="Times New Roman" w:hAnsi="Times New Roman" w:ascii="Times New Roman"/>
          <w:szCs w:val="24"/>
        </w:rPr>
        <w:t>o</w:t>
      </w:r>
      <w:r w:rsidR="00D34550" w:rsidRPr="00F33D33">
        <w:rPr>
          <w:rFonts w:cs="Times New Roman" w:hAnsi="Times New Roman" w:ascii="Times New Roman"/>
          <w:szCs w:val="24"/>
        </w:rPr>
        <w:t xml:space="preserve"> prav</w:t>
      </w:r>
      <w:r w:rsidR="009346F6">
        <w:rPr>
          <w:rFonts w:cs="Times New Roman" w:hAnsi="Times New Roman" w:ascii="Times New Roman"/>
          <w:szCs w:val="24"/>
        </w:rPr>
        <w:t>o</w:t>
      </w:r>
      <w:r w:rsidR="00D34550" w:rsidRPr="00F33D33">
        <w:rPr>
          <w:rFonts w:cs="Times New Roman" w:hAnsi="Times New Roman" w:ascii="Times New Roman"/>
          <w:szCs w:val="24"/>
        </w:rPr>
        <w:t xml:space="preserve"> zaloga </w:t>
      </w:r>
      <w:r w:rsidR="002C1D1C">
        <w:rPr>
          <w:rFonts w:cs="Times New Roman" w:hAnsi="Times New Roman" w:ascii="Times New Roman"/>
          <w:color w:val="444444"/>
          <w:szCs w:val="24"/>
        </w:rPr>
        <w:t>Republike Hrvatske</w:t>
      </w:r>
      <w:r w:rsidR="00845C1C" w:rsidRPr="009346F6">
        <w:rPr>
          <w:rFonts w:cs="Times New Roman" w:hAnsi="Times New Roman" w:ascii="Times New Roman"/>
          <w:szCs w:val="24"/>
        </w:rPr>
        <w:t xml:space="preserve">. </w:t>
      </w:r>
      <w:r w:rsidR="00992A59" w:rsidRPr="009346F6">
        <w:rPr>
          <w:rFonts w:cs="Times New Roman" w:hAnsi="Times New Roman" w:ascii="Times New Roman"/>
          <w:szCs w:val="24"/>
        </w:rPr>
        <w:t xml:space="preserve"> </w:t>
      </w: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lastRenderedPageBreak/>
        <w:t>Obrazloženje</w:t>
      </w:r>
    </w:p>
    <w:p w:rsidRDefault="005B0722" w:rsidP="00355E0A" w:rsidR="005B0722">
      <w:pPr>
        <w:jc w:val="both"/>
      </w:pPr>
    </w:p>
    <w:p w:rsidRDefault="009346F6" w:rsidP="00355E0A" w:rsidR="009346F6" w:rsidRPr="00BE5058">
      <w:pPr>
        <w:jc w:val="both"/>
      </w:pPr>
    </w:p>
    <w:p w:rsidRDefault="00306CC2" w:rsidP="002C1D1C" w:rsidR="001D37B4" w:rsidRPr="000E1AD9">
      <w:pPr>
        <w:ind w:firstLine="708"/>
        <w:jc w:val="both"/>
      </w:pPr>
      <w:r w:rsidRPr="00BE5058">
        <w:rPr>
          <w:rFonts w:eastAsia="MS Mincho"/>
        </w:rPr>
        <w:t xml:space="preserve"> </w:t>
      </w:r>
      <w:r w:rsidR="00845C1C" w:rsidRPr="000E1AD9">
        <w:rPr>
          <w:rFonts w:eastAsia="MS Mincho"/>
        </w:rPr>
        <w:t>O</w:t>
      </w:r>
      <w:r w:rsidR="00277C97" w:rsidRPr="000E1AD9">
        <w:rPr>
          <w:rFonts w:eastAsia="MS Mincho"/>
        </w:rPr>
        <w:t xml:space="preserve">vosudnim zaključkom posl. br. </w:t>
      </w:r>
      <w:r w:rsidR="00E93649" w:rsidRPr="000E1AD9">
        <w:rPr>
          <w:rFonts w:eastAsia="MS Mincho"/>
        </w:rPr>
        <w:t>7 St-</w:t>
      </w:r>
      <w:r w:rsidR="002C1D1C">
        <w:rPr>
          <w:rFonts w:eastAsia="MS Mincho"/>
        </w:rPr>
        <w:t>89</w:t>
      </w:r>
      <w:r w:rsidR="00E93649" w:rsidRPr="000E1AD9">
        <w:rPr>
          <w:rFonts w:eastAsia="MS Mincho"/>
        </w:rPr>
        <w:t>/1</w:t>
      </w:r>
      <w:r w:rsidR="002C1D1C">
        <w:rPr>
          <w:rFonts w:eastAsia="MS Mincho"/>
        </w:rPr>
        <w:t>2</w:t>
      </w:r>
      <w:r w:rsidR="00E93649" w:rsidRPr="000E1AD9">
        <w:rPr>
          <w:rFonts w:eastAsia="MS Mincho"/>
        </w:rPr>
        <w:t>-</w:t>
      </w:r>
      <w:r w:rsidR="004D3870">
        <w:rPr>
          <w:rFonts w:eastAsia="MS Mincho"/>
        </w:rPr>
        <w:t>178</w:t>
      </w:r>
      <w:r w:rsidR="002C1D1C" w:rsidRPr="004B45D1">
        <w:rPr>
          <w:rFonts w:eastAsia="MS Mincho"/>
        </w:rPr>
        <w:t xml:space="preserve"> </w:t>
      </w:r>
      <w:r w:rsidR="002C1D1C" w:rsidRPr="004B45D1">
        <w:t xml:space="preserve">od </w:t>
      </w:r>
      <w:r w:rsidR="004D3870">
        <w:t>30</w:t>
      </w:r>
      <w:r w:rsidR="002C1D1C">
        <w:t xml:space="preserve">. lipnja </w:t>
      </w:r>
      <w:r w:rsidR="002C1D1C" w:rsidRPr="004B45D1">
        <w:rPr>
          <w:bCs/>
        </w:rPr>
        <w:t xml:space="preserve"> 201</w:t>
      </w:r>
      <w:r w:rsidR="004D3870">
        <w:rPr>
          <w:bCs/>
        </w:rPr>
        <w:t>6</w:t>
      </w:r>
      <w:r w:rsidR="00E93649" w:rsidRPr="000E1AD9">
        <w:rPr>
          <w:rFonts w:eastAsia="MS Mincho"/>
        </w:rPr>
        <w:t xml:space="preserve">. </w:t>
      </w:r>
      <w:r w:rsidR="00277C97" w:rsidRPr="000E1AD9">
        <w:t xml:space="preserve">određena je </w:t>
      </w:r>
      <w:r w:rsidR="00841C94" w:rsidRPr="000E1AD9">
        <w:t xml:space="preserve">prodaja </w:t>
      </w:r>
      <w:r w:rsidR="00A81F61" w:rsidRPr="000E1AD9">
        <w:t>nekretnin</w:t>
      </w:r>
      <w:r w:rsidR="004D3870">
        <w:t>e</w:t>
      </w:r>
      <w:r w:rsidR="00A81F61" w:rsidRPr="000E1AD9">
        <w:t xml:space="preserve"> stečajnog dužnika </w:t>
      </w:r>
      <w:r w:rsidR="009346F6" w:rsidRPr="00E93649">
        <w:t>upisan</w:t>
      </w:r>
      <w:r w:rsidR="004D3870">
        <w:t>e</w:t>
      </w:r>
      <w:r w:rsidR="009346F6">
        <w:t xml:space="preserve"> </w:t>
      </w:r>
      <w:r w:rsidR="009346F6" w:rsidRPr="00E93649">
        <w:t xml:space="preserve">u zemljišnim  knjigama </w:t>
      </w:r>
      <w:r w:rsidR="002C1D1C" w:rsidRPr="004B45D1">
        <w:t>Općinskog suda u Rijeci Zemljišnoknjižn</w:t>
      </w:r>
      <w:r w:rsidR="004D3870">
        <w:t>i</w:t>
      </w:r>
      <w:r w:rsidR="002C1D1C" w:rsidRPr="004B45D1">
        <w:t xml:space="preserve"> odjel Rijeka</w:t>
      </w:r>
      <w:r w:rsidR="002C1D1C">
        <w:rPr>
          <w:shd w:fill="FFFFFF" w:color="auto" w:val="clear"/>
        </w:rPr>
        <w:t xml:space="preserve"> </w:t>
      </w:r>
      <w:r w:rsidR="002C1D1C" w:rsidRPr="004B45D1">
        <w:rPr>
          <w:iCs/>
        </w:rPr>
        <w:t xml:space="preserve">u </w:t>
      </w:r>
      <w:r w:rsidR="002C1D1C" w:rsidRPr="004B45D1">
        <w:rPr>
          <w:shd w:fill="FFFFFF" w:color="auto" w:val="clear"/>
        </w:rPr>
        <w:t>z.k.ul. 70  K.O. Blažići k.č. 825/1 LIVADA površine 2000 m2</w:t>
      </w:r>
      <w:r w:rsidR="002C1D1C">
        <w:rPr>
          <w:shd w:fill="FFFFFF" w:color="auto" w:val="clear"/>
        </w:rPr>
        <w:t xml:space="preserve"> </w:t>
      </w:r>
      <w:r w:rsidR="001D37B4" w:rsidRPr="000E1AD9">
        <w:t>s</w:t>
      </w:r>
      <w:r w:rsidR="004F5A45" w:rsidRPr="000E1AD9">
        <w:t xml:space="preserve">ukladno odredbi članka 164. </w:t>
      </w:r>
      <w:r w:rsidR="004F663F" w:rsidRPr="000E1AD9">
        <w:rPr>
          <w:rFonts w:eastAsia="MS Mincho"/>
          <w:bCs/>
        </w:rPr>
        <w:t xml:space="preserve">stavak </w:t>
      </w:r>
      <w:r w:rsidR="0079051A" w:rsidRPr="000E1AD9">
        <w:rPr>
          <w:rFonts w:eastAsia="MS Mincho"/>
          <w:bCs/>
        </w:rPr>
        <w:t xml:space="preserve">4. i </w:t>
      </w:r>
      <w:r w:rsidR="004F663F" w:rsidRPr="000E1AD9">
        <w:rPr>
          <w:rFonts w:eastAsia="MS Mincho"/>
          <w:bCs/>
        </w:rPr>
        <w:t xml:space="preserve">6. </w:t>
      </w:r>
      <w:r w:rsidR="001D37B4" w:rsidRPr="000E1AD9">
        <w:t>Stečajnog zakona („Narodne novine“ broj 44/96, 29/99, 129/00, 123/03, 82/06, 116/10, 25/12 i 133/12, u daljnjem tekstu SZ )</w:t>
      </w:r>
      <w:r w:rsidR="003E1330" w:rsidRPr="000E1AD9">
        <w:t>.</w:t>
      </w:r>
      <w:r w:rsidR="001D37B4" w:rsidRPr="000E1AD9">
        <w:t xml:space="preserve">  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9336FC" w:rsidR="000E1AD9">
      <w:pPr>
        <w:ind w:firstLine="708"/>
        <w:jc w:val="both"/>
      </w:pPr>
      <w:r w:rsidRPr="00BE5058">
        <w:t>Na ročištu za javnu dražbu održan</w:t>
      </w:r>
      <w:r w:rsidR="005D2C9D">
        <w:t>u</w:t>
      </w:r>
      <w:r w:rsidRPr="00BE5058">
        <w:t xml:space="preserve"> dana </w:t>
      </w:r>
      <w:r w:rsidR="004D3870">
        <w:t>13</w:t>
      </w:r>
      <w:r w:rsidR="00E93649">
        <w:t>. rujna</w:t>
      </w:r>
      <w:r w:rsidR="005D2C9D">
        <w:t xml:space="preserve"> </w:t>
      </w:r>
      <w:r w:rsidR="00CC5536">
        <w:t>2</w:t>
      </w:r>
      <w:r w:rsidR="00CC5536" w:rsidRPr="006A7F13">
        <w:t>01</w:t>
      </w:r>
      <w:r w:rsidR="004D3870">
        <w:t>3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objavljen </w:t>
      </w:r>
      <w:r w:rsidR="00E835A0">
        <w:t xml:space="preserve">na </w:t>
      </w:r>
      <w:r w:rsidR="004D3870">
        <w:t xml:space="preserve">mrežnoj stranici e-oglasne ploče suda </w:t>
      </w:r>
      <w:r w:rsidR="006D6249">
        <w:t xml:space="preserve">dana 20. lipnja 2016., </w:t>
      </w:r>
      <w:r w:rsidR="00CC5536">
        <w:t xml:space="preserve">na web stranicama suda, </w:t>
      </w:r>
      <w:r w:rsidR="006D6249">
        <w:t>HGK</w:t>
      </w:r>
      <w:r w:rsidR="006B7A68">
        <w:t xml:space="preserve"> </w:t>
      </w:r>
      <w:r w:rsidR="006D6249">
        <w:t xml:space="preserve">te dana </w:t>
      </w:r>
      <w:r w:rsidR="006B7A68">
        <w:t xml:space="preserve"> </w:t>
      </w:r>
      <w:r w:rsidR="006D6249">
        <w:t xml:space="preserve">Butigi dana 28. srpnja 2016. </w:t>
      </w:r>
      <w:r w:rsidR="005D2C9D">
        <w:t xml:space="preserve"> </w:t>
      </w:r>
    </w:p>
    <w:p w:rsidRDefault="000E1AD9" w:rsidP="009336FC" w:rsidR="000E1AD9">
      <w:pPr>
        <w:ind w:firstLine="708"/>
        <w:jc w:val="both"/>
      </w:pPr>
    </w:p>
    <w:p w:rsidRDefault="005D2C9D" w:rsidP="009336FC" w:rsidR="000E1AD9">
      <w:pPr>
        <w:ind w:firstLine="708"/>
        <w:jc w:val="both"/>
      </w:pPr>
      <w:r>
        <w:t xml:space="preserve">Nadalje, </w:t>
      </w:r>
      <w:r w:rsidR="00F8780E">
        <w:t xml:space="preserve">je utvrđeno da </w:t>
      </w:r>
      <w:r w:rsidR="007F43CF">
        <w:rPr>
          <w:bCs/>
        </w:rPr>
        <w:t xml:space="preserve">na </w:t>
      </w:r>
      <w:r w:rsidR="009336FC">
        <w:rPr>
          <w:bCs/>
        </w:rPr>
        <w:t xml:space="preserve">javnoj dražbi, kao kupci, mogu sudjelovati samo osobe koje su prethodno dale jamčevinu, </w:t>
      </w:r>
      <w:r w:rsidR="000F5054">
        <w:rPr>
          <w:bCs/>
        </w:rPr>
        <w:t xml:space="preserve">time da </w:t>
      </w:r>
      <w:r w:rsidR="009336FC">
        <w:t>jamčevinu nisu dužni dati nositelji prava upisanih u zemljišnoj knjizi koja prestaju prodajom nekretnine, ako njihove tražbine dostižu iznos jamčevine i ako bi se, s obzirom na njihov prednosni red i utvrđenu vrijednost nekretnine, taj iznos mogao namiriti iz kupovnine</w:t>
      </w:r>
      <w:r w:rsidR="000E1AD9">
        <w:t>.</w:t>
      </w:r>
    </w:p>
    <w:p w:rsidRDefault="000E1AD9" w:rsidP="009336FC" w:rsidR="000E1AD9">
      <w:pPr>
        <w:ind w:firstLine="708"/>
        <w:jc w:val="both"/>
      </w:pPr>
    </w:p>
    <w:p w:rsidRDefault="00CA32B0" w:rsidP="00034639" w:rsidR="006D6249">
      <w:pPr>
        <w:ind w:firstLine="708"/>
        <w:jc w:val="both"/>
      </w:pPr>
      <w:r>
        <w:t>Uvidom u ovosudno računovodstvo utvrđeno je da</w:t>
      </w:r>
      <w:r w:rsidR="006D6249">
        <w:t xml:space="preserve"> </w:t>
      </w:r>
      <w:r>
        <w:t>je</w:t>
      </w:r>
      <w:r w:rsidR="006D6249">
        <w:t xml:space="preserve"> za kupnju predmetne nekretnine </w:t>
      </w:r>
      <w:r w:rsidR="003B6037">
        <w:t>uplaćena</w:t>
      </w:r>
      <w:r w:rsidR="006D6249">
        <w:t xml:space="preserve"> </w:t>
      </w:r>
      <w:r>
        <w:t>jedna jamčevina</w:t>
      </w:r>
      <w:r w:rsidR="006D6249">
        <w:t xml:space="preserve"> u iznosu od 35.000,00 kn. </w:t>
      </w:r>
    </w:p>
    <w:p w:rsidRDefault="006D6249" w:rsidP="00034639" w:rsidR="006D6249">
      <w:pPr>
        <w:ind w:firstLine="708"/>
        <w:jc w:val="both"/>
      </w:pPr>
    </w:p>
    <w:p w:rsidRDefault="006D6249" w:rsidP="00034639" w:rsidR="000F5054">
      <w:pPr>
        <w:ind w:firstLine="708"/>
        <w:jc w:val="both"/>
        <w:rPr>
          <w:rFonts w:eastAsia="MS Mincho"/>
        </w:rPr>
      </w:pPr>
      <w:r>
        <w:t xml:space="preserve">Nadalje je </w:t>
      </w:r>
      <w:r w:rsidR="00926102">
        <w:t xml:space="preserve">stečajni sudac </w:t>
      </w:r>
      <w:r w:rsidR="009336FC">
        <w:t>utvr</w:t>
      </w:r>
      <w:r w:rsidR="00926102">
        <w:t xml:space="preserve">dio da </w:t>
      </w:r>
      <w:r w:rsidR="00926102">
        <w:rPr>
          <w:rFonts w:eastAsia="MS Mincho"/>
        </w:rPr>
        <w:t>početna prodajna cijene predmetne nekretnine ne može biti niža</w:t>
      </w:r>
      <w:r w:rsidR="00926102">
        <w:t xml:space="preserve"> od njene </w:t>
      </w:r>
      <w:r w:rsidR="009336FC">
        <w:rPr>
          <w:rFonts w:eastAsia="MS Mincho"/>
        </w:rPr>
        <w:t>vrijednost</w:t>
      </w:r>
      <w:r w:rsidR="00926102">
        <w:rPr>
          <w:rFonts w:eastAsia="MS Mincho"/>
        </w:rPr>
        <w:t xml:space="preserve">i utvrđene zaključkom o prodaji, </w:t>
      </w:r>
      <w:r w:rsidR="009336FC">
        <w:rPr>
          <w:rFonts w:eastAsia="MS Mincho"/>
        </w:rPr>
        <w:t xml:space="preserve"> </w:t>
      </w:r>
      <w:r w:rsidR="00926102">
        <w:rPr>
          <w:rFonts w:eastAsia="MS Mincho"/>
        </w:rPr>
        <w:t xml:space="preserve">te </w:t>
      </w:r>
      <w:r w:rsidR="00CA32B0">
        <w:rPr>
          <w:rFonts w:eastAsia="MS Mincho"/>
        </w:rPr>
        <w:t xml:space="preserve">da će </w:t>
      </w:r>
      <w:r w:rsidR="000F5054">
        <w:rPr>
          <w:rFonts w:eastAsia="MS Mincho"/>
        </w:rPr>
        <w:t>se dražba održati iako je prisutan samo jedan ponuditelj.</w:t>
      </w:r>
    </w:p>
    <w:p w:rsidRDefault="00CC2BEB" w:rsidP="00034639" w:rsidR="00CC2BEB">
      <w:pPr>
        <w:ind w:firstLine="708"/>
        <w:jc w:val="both"/>
        <w:rPr>
          <w:rFonts w:eastAsia="MS Mincho"/>
        </w:rPr>
      </w:pPr>
    </w:p>
    <w:p w:rsidRDefault="009336FC" w:rsidP="00AD01ED" w:rsidR="00926102">
      <w:pPr>
        <w:ind w:firstLine="708"/>
        <w:jc w:val="both"/>
        <w:rPr>
          <w:bCs/>
        </w:rPr>
      </w:pPr>
      <w:r>
        <w:rPr>
          <w:bCs/>
        </w:rPr>
        <w:t xml:space="preserve">Pošto je utvrđeno da je udovoljeno uvjetima za održavanje ročišta za dražbu, stečajni sudac </w:t>
      </w:r>
      <w:r w:rsidR="00B91E21">
        <w:rPr>
          <w:bCs/>
        </w:rPr>
        <w:t xml:space="preserve">je </w:t>
      </w:r>
      <w:r>
        <w:rPr>
          <w:bCs/>
        </w:rPr>
        <w:t>objavio da se pristupa dražbi</w:t>
      </w:r>
      <w:r w:rsidR="00926102">
        <w:rPr>
          <w:bCs/>
        </w:rPr>
        <w:t>.</w:t>
      </w:r>
    </w:p>
    <w:p w:rsidRDefault="00926102" w:rsidP="00AD01ED" w:rsidR="00926102">
      <w:pPr>
        <w:ind w:firstLine="708"/>
        <w:jc w:val="both"/>
        <w:rPr>
          <w:bCs/>
        </w:rPr>
      </w:pPr>
    </w:p>
    <w:p w:rsidRDefault="00926102" w:rsidP="00AD01ED" w:rsidR="00CA32B0">
      <w:pPr>
        <w:ind w:firstLine="708"/>
        <w:jc w:val="both"/>
      </w:pPr>
      <w:r>
        <w:rPr>
          <w:bCs/>
        </w:rPr>
        <w:t>Dražba je z</w:t>
      </w:r>
      <w:r w:rsidR="000E1AD9" w:rsidRPr="000E1AD9">
        <w:rPr>
          <w:bCs/>
          <w:color w:val="000000"/>
        </w:rPr>
        <w:t>aključ</w:t>
      </w:r>
      <w:r w:rsidR="000E1AD9">
        <w:rPr>
          <w:bCs/>
          <w:color w:val="000000"/>
        </w:rPr>
        <w:t xml:space="preserve">ena </w:t>
      </w:r>
      <w:r w:rsidR="000E1AD9" w:rsidRPr="000E1AD9">
        <w:rPr>
          <w:bCs/>
          <w:color w:val="000000"/>
        </w:rPr>
        <w:t xml:space="preserve">nakon proteka deset minuta neposredno poslije stavljanja najpovoljnije </w:t>
      </w:r>
      <w:r w:rsidR="000F5054">
        <w:rPr>
          <w:bCs/>
          <w:color w:val="000000"/>
        </w:rPr>
        <w:t xml:space="preserve">ponude koju je stavio </w:t>
      </w:r>
      <w:r w:rsidR="00CA32B0">
        <w:rPr>
          <w:bCs/>
          <w:color w:val="000000"/>
        </w:rPr>
        <w:t xml:space="preserve">jedini ponuditelj </w:t>
      </w:r>
      <w:r w:rsidR="00CA32B0" w:rsidRPr="004B45D1">
        <w:t xml:space="preserve">ZEKIĆ d.o.o. </w:t>
      </w:r>
      <w:r w:rsidR="00CA32B0">
        <w:t xml:space="preserve">Viškovo, </w:t>
      </w:r>
      <w:r w:rsidR="00CA32B0" w:rsidRPr="004B45D1">
        <w:t>Blažići 23</w:t>
      </w:r>
      <w:r w:rsidR="00CA32B0">
        <w:t>.</w:t>
      </w:r>
    </w:p>
    <w:p w:rsidRDefault="00CA32B0" w:rsidP="00AD01ED" w:rsidR="000E1AD9">
      <w:pPr>
        <w:ind w:firstLine="708"/>
        <w:jc w:val="both"/>
      </w:pPr>
      <w:r w:rsidRPr="004B45D1">
        <w:rPr>
          <w:bCs/>
          <w:iCs/>
        </w:rPr>
        <w:t xml:space="preserve"> </w:t>
      </w:r>
    </w:p>
    <w:p w:rsidRDefault="00B91E21" w:rsidP="00AD01ED" w:rsidR="00C667C9">
      <w:pPr>
        <w:ind w:firstLine="708"/>
        <w:jc w:val="both"/>
        <w:rPr>
          <w:rFonts w:eastAsia="MS Mincho"/>
        </w:rPr>
      </w:pPr>
      <w:r>
        <w:t xml:space="preserve">Stoga je </w:t>
      </w:r>
      <w:r w:rsidR="004C040D">
        <w:t xml:space="preserve">valjalo </w:t>
      </w:r>
      <w:r w:rsidR="00C667C9" w:rsidRPr="00BE5058">
        <w:rPr>
          <w:rFonts w:eastAsia="MS Mincho"/>
        </w:rPr>
        <w:t xml:space="preserve">temeljem </w:t>
      </w:r>
      <w:r w:rsidR="004C040D">
        <w:rPr>
          <w:rFonts w:eastAsia="MS Mincho"/>
        </w:rPr>
        <w:t>odredbe č</w:t>
      </w:r>
      <w:r w:rsidR="00C667C9" w:rsidRPr="00BE5058">
        <w:rPr>
          <w:rFonts w:eastAsia="MS Mincho"/>
        </w:rPr>
        <w:t>lanka 98. stavak 4</w:t>
      </w:r>
      <w:r w:rsidR="004F07B7" w:rsidRPr="00BE5058">
        <w:rPr>
          <w:rFonts w:eastAsia="MS Mincho"/>
        </w:rPr>
        <w:t>.</w:t>
      </w:r>
      <w:r w:rsidR="004F07B7" w:rsidRPr="00BE5058">
        <w:t xml:space="preserve"> Ovršnog zakona (</w:t>
      </w:r>
      <w:r w:rsidR="000E1AD9">
        <w:t>„</w:t>
      </w:r>
      <w:r w:rsidR="004F07B7" w:rsidRPr="00BE5058">
        <w:t>Narodne novine</w:t>
      </w:r>
      <w:r w:rsidR="000E1AD9">
        <w:t>“</w:t>
      </w:r>
      <w:r w:rsidR="004F07B7" w:rsidRPr="00BE5058">
        <w:t xml:space="preserve"> br. 57/96, 29/99, 42/00, 173/03, 194/03, 151/04, 88/05, 121/05, 67/08 ) u vezi članka 369. Ovršnog zakona ( Narodne novine br. 112/12, u daljnjem tekstu OZ )</w:t>
      </w:r>
      <w:r w:rsidR="00C667C9" w:rsidRPr="00BE5058">
        <w:rPr>
          <w:rFonts w:eastAsia="MS Mincho"/>
        </w:rPr>
        <w:t xml:space="preserve"> u vezi s člankom 164. stavak 1. SZ  pre</w:t>
      </w:r>
      <w:r w:rsidR="00932992">
        <w:rPr>
          <w:rFonts w:eastAsia="MS Mincho"/>
        </w:rPr>
        <w:t>d</w:t>
      </w:r>
      <w:r w:rsidR="00C667C9" w:rsidRPr="00BE5058">
        <w:rPr>
          <w:rFonts w:eastAsia="MS Mincho"/>
        </w:rPr>
        <w:t>metn</w:t>
      </w:r>
      <w:r w:rsidR="007F43CF">
        <w:rPr>
          <w:rFonts w:eastAsia="MS Mincho"/>
        </w:rPr>
        <w:t>u</w:t>
      </w:r>
      <w:r w:rsidR="00C667C9" w:rsidRPr="00BE5058">
        <w:rPr>
          <w:rFonts w:eastAsia="MS Mincho"/>
        </w:rPr>
        <w:t xml:space="preserve"> nekretnin</w:t>
      </w:r>
      <w:r w:rsidR="007F43CF">
        <w:rPr>
          <w:rFonts w:eastAsia="MS Mincho"/>
        </w:rPr>
        <w:t>u</w:t>
      </w:r>
      <w:r w:rsidR="00C667C9" w:rsidRPr="00BE5058">
        <w:rPr>
          <w:rFonts w:eastAsia="MS Mincho"/>
        </w:rPr>
        <w:t xml:space="preserve"> </w:t>
      </w:r>
      <w:r w:rsidR="00926102">
        <w:rPr>
          <w:rFonts w:eastAsia="MS Mincho"/>
        </w:rPr>
        <w:t xml:space="preserve">valjalo </w:t>
      </w:r>
      <w:r w:rsidR="00C667C9" w:rsidRPr="00BE5058">
        <w:rPr>
          <w:rFonts w:eastAsia="MS Mincho"/>
        </w:rPr>
        <w:t xml:space="preserve">dosuditi </w:t>
      </w:r>
      <w:r w:rsidR="006D6216" w:rsidRPr="00BE5058">
        <w:rPr>
          <w:rFonts w:eastAsia="MS Mincho"/>
        </w:rPr>
        <w:t>kupc</w:t>
      </w:r>
      <w:r w:rsidR="00577842">
        <w:rPr>
          <w:rFonts w:eastAsia="MS Mincho"/>
        </w:rPr>
        <w:t xml:space="preserve">u </w:t>
      </w:r>
      <w:r w:rsidR="000E1AD9">
        <w:rPr>
          <w:rFonts w:eastAsia="MS Mincho"/>
        </w:rPr>
        <w:t xml:space="preserve">koji je stavio najvišu ponudu i </w:t>
      </w:r>
      <w:r w:rsidR="00C667C9" w:rsidRPr="00BE5058">
        <w:rPr>
          <w:rFonts w:eastAsia="MS Mincho"/>
        </w:rPr>
        <w:t xml:space="preserve">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D97C39" w:rsidP="00AD01ED" w:rsidR="006E2F0B" w:rsidRPr="00BE5058">
      <w:pPr>
        <w:pStyle w:val="StandardWeb"/>
        <w:ind w:firstLine="708"/>
        <w:jc w:val="both"/>
        <w:rPr>
          <w:lang w:val="hr-HR"/>
        </w:rPr>
      </w:pPr>
      <w:r>
        <w:rPr>
          <w:lang w:val="hr-HR"/>
        </w:rPr>
        <w:t xml:space="preserve">Nadalje je </w:t>
      </w:r>
      <w:r w:rsidR="00AE19D0">
        <w:rPr>
          <w:lang w:val="hr-HR"/>
        </w:rPr>
        <w:t xml:space="preserve">sud pozvao </w:t>
      </w:r>
      <w:r>
        <w:rPr>
          <w:lang w:val="hr-HR"/>
        </w:rPr>
        <w:t>k</w:t>
      </w:r>
      <w:r w:rsidR="00AE19D0">
        <w:rPr>
          <w:lang w:val="hr-HR"/>
        </w:rPr>
        <w:t>up</w:t>
      </w:r>
      <w:r w:rsidR="006E2F0B" w:rsidRPr="00BE5058">
        <w:rPr>
          <w:lang w:val="hr-HR"/>
        </w:rPr>
        <w:t>c</w:t>
      </w:r>
      <w:r w:rsidR="00AE19D0">
        <w:rPr>
          <w:lang w:val="hr-HR"/>
        </w:rPr>
        <w:t xml:space="preserve">a </w:t>
      </w:r>
      <w:r w:rsidR="006E2F0B" w:rsidRPr="00BE5058">
        <w:rPr>
          <w:lang w:val="hr-HR"/>
        </w:rPr>
        <w:t xml:space="preserve">da uplati kupovnu cijenu najkasnije u roku od </w:t>
      </w:r>
      <w:r w:rsidR="006E2F0B" w:rsidRPr="00BE5058">
        <w:rPr>
          <w:rFonts w:eastAsia="MS Mincho"/>
          <w:lang w:val="hr-HR"/>
        </w:rPr>
        <w:t>30 dana od dana pravomoćnosti rješenja o dosudi</w:t>
      </w:r>
      <w:r w:rsidR="006E2F0B" w:rsidRPr="00BE5058">
        <w:rPr>
          <w:lang w:val="hr-HR"/>
        </w:rPr>
        <w:t xml:space="preserve">, </w:t>
      </w:r>
      <w:r>
        <w:rPr>
          <w:lang w:val="hr-HR"/>
        </w:rPr>
        <w:t xml:space="preserve">sukladno objavljenim uvjetima prodaje, </w:t>
      </w:r>
      <w:r w:rsidR="006E2F0B" w:rsidRPr="00BE5058">
        <w:rPr>
          <w:lang w:val="hr-HR"/>
        </w:rPr>
        <w:t xml:space="preserve">na prolazni depozit ovoga suda, time da se uplaćena jamčevina ima uračunati u kupovninu, </w:t>
      </w:r>
      <w:r w:rsidR="00AE19D0">
        <w:rPr>
          <w:lang w:val="hr-HR"/>
        </w:rPr>
        <w:t xml:space="preserve">na osnovu </w:t>
      </w:r>
      <w:r w:rsidR="00AE19D0" w:rsidRPr="00BE5058">
        <w:rPr>
          <w:lang w:val="hr-HR"/>
        </w:rPr>
        <w:t xml:space="preserve">odredbe članka 100. stavak 1. </w:t>
      </w:r>
      <w:r w:rsidR="00AE19D0" w:rsidRPr="00BE5058">
        <w:rPr>
          <w:rFonts w:eastAsia="MS Mincho"/>
          <w:lang w:val="hr-HR"/>
        </w:rPr>
        <w:t>OZ u vezi s člankom 164. stavak 1. SZ</w:t>
      </w:r>
      <w:r w:rsidR="000E1AD9">
        <w:rPr>
          <w:rFonts w:eastAsia="MS Mincho"/>
          <w:lang w:val="hr-HR"/>
        </w:rPr>
        <w:t>,</w:t>
      </w:r>
      <w:r w:rsidR="00AE19D0" w:rsidRPr="00BE5058">
        <w:rPr>
          <w:lang w:val="hr-HR"/>
        </w:rPr>
        <w:t xml:space="preserve"> </w:t>
      </w:r>
      <w:r w:rsidR="00AE19D0">
        <w:rPr>
          <w:lang w:val="hr-HR"/>
        </w:rPr>
        <w:t xml:space="preserve">pa je valjalo </w:t>
      </w:r>
      <w:r w:rsidR="006E2F0B" w:rsidRPr="00BE5058">
        <w:rPr>
          <w:lang w:val="hr-HR"/>
        </w:rPr>
        <w:t>odluč</w:t>
      </w:r>
      <w:r w:rsidR="00AE19D0">
        <w:rPr>
          <w:lang w:val="hr-HR"/>
        </w:rPr>
        <w:t xml:space="preserve">iti </w:t>
      </w:r>
      <w:r w:rsidR="006E2F0B" w:rsidRPr="00BE5058">
        <w:rPr>
          <w:lang w:val="hr-HR"/>
        </w:rPr>
        <w:t>kao pod točkom II. izreke ovog rješenja.</w:t>
      </w:r>
    </w:p>
    <w:p w:rsidRDefault="00577842" w:rsidP="004F07B7" w:rsidR="00C667C9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lastRenderedPageBreak/>
        <w:t xml:space="preserve"> </w:t>
      </w:r>
      <w:r w:rsidR="00AE19D0">
        <w:rPr>
          <w:rFonts w:eastAsia="MS Mincho"/>
        </w:rPr>
        <w:t>U</w:t>
      </w:r>
      <w:r w:rsidR="00C667C9" w:rsidRPr="00BE5058">
        <w:t xml:space="preserve">koliko </w:t>
      </w:r>
      <w:r w:rsidR="00D97C39">
        <w:t xml:space="preserve">kupac </w:t>
      </w:r>
      <w:r w:rsidR="00C667C9" w:rsidRPr="00BE5058">
        <w:t xml:space="preserve">iz točke I. izreke ovog rješenja ne uplati puni iznos kupovne cijene, </w:t>
      </w:r>
      <w:r w:rsidR="007F43CF">
        <w:t xml:space="preserve">sud će </w:t>
      </w:r>
      <w:r w:rsidR="00C667C9" w:rsidRPr="00BE5058">
        <w:t>oglasit</w:t>
      </w:r>
      <w:r w:rsidR="007F43CF">
        <w:t>i</w:t>
      </w:r>
      <w:r w:rsidR="00C667C9" w:rsidRPr="00BE5058">
        <w:t xml:space="preserve"> nevažećom dosud</w:t>
      </w:r>
      <w:r w:rsidR="007F43CF">
        <w:t>u</w:t>
      </w:r>
      <w:r w:rsidR="00C667C9" w:rsidRPr="00BE5058">
        <w:t xml:space="preserve"> kupcu, odrediti </w:t>
      </w:r>
      <w:r w:rsidR="00AE19D0">
        <w:t xml:space="preserve">će se </w:t>
      </w:r>
      <w:r w:rsidR="00C667C9" w:rsidRPr="00BE5058">
        <w:t xml:space="preserve">nova prodaja, uz uvjete određene za prodaju koja je oglašena nevažećom, a iz položene jamčevine će se namiriti troškovi nove prodaje i naknaditi razlika između kupovnine postignute na prijašnjoj i novoj prodaji temeljem odredbe </w:t>
      </w:r>
      <w:r w:rsidR="00AE19D0">
        <w:t xml:space="preserve">članka 100. </w:t>
      </w:r>
      <w:r w:rsidR="00C667C9" w:rsidRPr="00BE5058">
        <w:t xml:space="preserve">stavka 2. i stavka 3. </w:t>
      </w:r>
      <w:r w:rsidR="00C667C9" w:rsidRPr="00BE5058">
        <w:rPr>
          <w:rFonts w:eastAsia="MS Mincho"/>
        </w:rPr>
        <w:t>OZ u vezi s člankom 164. stavak 1. SZ</w:t>
      </w:r>
      <w:r w:rsidR="00AE19D0">
        <w:rPr>
          <w:rFonts w:eastAsia="MS Mincho"/>
        </w:rPr>
        <w:t>, pa je odlučeno  kao p</w:t>
      </w:r>
      <w:r w:rsidR="00AE19D0" w:rsidRPr="00BE5058">
        <w:rPr>
          <w:rFonts w:eastAsia="MS Mincho"/>
        </w:rPr>
        <w:t>od točkom III. izreke ovog rješenja</w:t>
      </w:r>
      <w:r w:rsidR="00AE19D0">
        <w:rPr>
          <w:rFonts w:eastAsia="MS Mincho"/>
        </w:rPr>
        <w:t xml:space="preserve">. </w:t>
      </w:r>
      <w:r w:rsidR="00AE19D0" w:rsidRPr="00BE5058">
        <w:t xml:space="preserve"> </w:t>
      </w:r>
    </w:p>
    <w:p w:rsidRDefault="00C667C9" w:rsidP="00C667C9" w:rsidR="00C667C9" w:rsidRPr="00BE5058">
      <w:pPr>
        <w:ind w:firstLine="708"/>
        <w:jc w:val="both"/>
        <w:rPr>
          <w:rFonts w:eastAsia="MS Mincho"/>
        </w:rPr>
      </w:pPr>
    </w:p>
    <w:p w:rsidRDefault="00DD3AE1" w:rsidP="004F07B7" w:rsidR="00C667C9" w:rsidRPr="00BE5058">
      <w:pPr>
        <w:ind w:firstLine="708"/>
        <w:jc w:val="both"/>
        <w:rPr>
          <w:rFonts w:eastAsia="MS Mincho"/>
        </w:rPr>
      </w:pPr>
      <w:r>
        <w:t>P</w:t>
      </w:r>
      <w:r w:rsidR="00C667C9" w:rsidRPr="00BE5058">
        <w:t xml:space="preserve">o pravomoćnosti ovog rješenja, nakon što kupac položi puni iznos kupovne cijene, u zemljišnu knjigu upisat </w:t>
      </w:r>
      <w:r>
        <w:t xml:space="preserve">će se </w:t>
      </w:r>
      <w:r w:rsidR="00C667C9" w:rsidRPr="00BE5058">
        <w:t>u njegovu korist pravo vlasništva na nekretnin</w:t>
      </w:r>
      <w:r w:rsidR="007F43CF">
        <w:t>i</w:t>
      </w:r>
      <w:r>
        <w:t xml:space="preserve"> </w:t>
      </w:r>
      <w:r w:rsidR="00EE4BE3">
        <w:t>opisan</w:t>
      </w:r>
      <w:r w:rsidR="007F43CF">
        <w:t xml:space="preserve">om </w:t>
      </w:r>
      <w:r w:rsidR="004F07B7" w:rsidRPr="00BE5058">
        <w:t xml:space="preserve">pod točkom </w:t>
      </w:r>
      <w:r w:rsidR="00C667C9" w:rsidRPr="00BE5058">
        <w:t xml:space="preserve">I. izreke ovog rješenja, </w:t>
      </w:r>
      <w:r w:rsidR="00215C3D" w:rsidRPr="00BE5058">
        <w:t>te će se brisati upisan</w:t>
      </w:r>
      <w:r w:rsidR="007F43CF">
        <w:t>a</w:t>
      </w:r>
      <w:r w:rsidR="00215C3D" w:rsidRPr="00BE5058">
        <w:t xml:space="preserve"> prav</w:t>
      </w:r>
      <w:r w:rsidR="00F8780E">
        <w:t>o</w:t>
      </w:r>
      <w:r w:rsidR="00215C3D" w:rsidRPr="00BE5058">
        <w:t xml:space="preserve"> zaloga i teret na </w:t>
      </w:r>
      <w:r w:rsidR="00F8780E">
        <w:t>n</w:t>
      </w:r>
      <w:r w:rsidR="00215C3D" w:rsidRPr="00BE5058">
        <w:t>ekretnin</w:t>
      </w:r>
      <w:r w:rsidR="00F8780E">
        <w:t>i t</w:t>
      </w:r>
      <w:r w:rsidRPr="00BE5058">
        <w:rPr>
          <w:rFonts w:eastAsia="MS Mincho"/>
        </w:rPr>
        <w:t>emeljem odredbe članka 101. stavak 1. OZ u vezi s člankom 164. stavak 1. SZ</w:t>
      </w:r>
      <w:r w:rsidR="00F8780E"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 w:rsidR="00F8780E">
        <w:rPr>
          <w:rFonts w:eastAsia="MS Mincho"/>
        </w:rPr>
        <w:t xml:space="preserve">pa je </w:t>
      </w:r>
      <w:r>
        <w:rPr>
          <w:rFonts w:eastAsia="MS Mincho"/>
        </w:rPr>
        <w:t xml:space="preserve">valjalo </w:t>
      </w:r>
      <w:r w:rsidR="00EE4BE3">
        <w:t>o</w:t>
      </w:r>
      <w:r w:rsidR="00C667C9" w:rsidRPr="00BE5058">
        <w:t>dluč</w:t>
      </w:r>
      <w:r>
        <w:t xml:space="preserve">iti kao </w:t>
      </w:r>
      <w:r w:rsidR="004F07B7" w:rsidRPr="00BE5058">
        <w:rPr>
          <w:rFonts w:eastAsia="MS Mincho"/>
        </w:rPr>
        <w:t xml:space="preserve">pod točkom </w:t>
      </w:r>
      <w:r w:rsidR="00C667C9" w:rsidRPr="00BE5058">
        <w:rPr>
          <w:rFonts w:eastAsia="MS Mincho"/>
        </w:rPr>
        <w:t xml:space="preserve"> IV. izreke ovog rješenja.</w:t>
      </w:r>
    </w:p>
    <w:p w:rsidRDefault="00B316AA" w:rsidP="00143BD5" w:rsidR="00B316AA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926102">
        <w:rPr>
          <w:rFonts w:eastAsia="MS Mincho"/>
        </w:rPr>
        <w:t>13</w:t>
      </w:r>
      <w:r w:rsidR="000E1AD9">
        <w:t xml:space="preserve">. rujna </w:t>
      </w:r>
      <w:r w:rsidR="00375AC0">
        <w:t>2</w:t>
      </w:r>
      <w:r w:rsidR="00375AC0" w:rsidRPr="006A7F13">
        <w:t>01</w:t>
      </w:r>
      <w:r w:rsidR="00926102">
        <w:t>6</w:t>
      </w:r>
      <w:r w:rsidR="00615190" w:rsidRPr="00BE5058">
        <w:rPr>
          <w:rFonts w:eastAsia="MS Mincho"/>
        </w:rPr>
        <w:t xml:space="preserve">. </w:t>
      </w:r>
    </w:p>
    <w:p w:rsidRDefault="0079051A" w:rsidP="00143BD5" w:rsidR="0079051A" w:rsidRPr="00BE5058">
      <w:pPr>
        <w:jc w:val="center"/>
        <w:rPr>
          <w:rFonts w:eastAsia="MS Mincho"/>
        </w:rPr>
      </w:pP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C667C9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C667C9" w:rsidRPr="00BE5058">
        <w:rPr>
          <w:rFonts w:eastAsia="MS Mincho"/>
        </w:rPr>
        <w:t>RAVNA POUKA</w:t>
      </w:r>
    </w:p>
    <w:p w:rsidRDefault="000869F5" w:rsidP="000869F5" w:rsidR="000869F5" w:rsidRPr="00BE5058">
      <w:pPr>
        <w:ind w:firstLine="708"/>
        <w:jc w:val="both"/>
        <w:rPr>
          <w:rFonts w:eastAsia="MS Mincho"/>
        </w:rPr>
      </w:pPr>
      <w:r>
        <w:t>Ovo 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F8780E">
        <w:rPr>
          <w:bCs/>
        </w:rPr>
        <w:t>mrežnoj stranici e-oglasne ploče suda,</w:t>
      </w:r>
      <w:r w:rsidRPr="00856E26">
        <w:rPr>
          <w:bCs/>
        </w:rPr>
        <w:t xml:space="preserve"> time da se smatra da je dostavljeno svim osobama kojima se dostavlja zaključak o prodaji</w:t>
      </w:r>
      <w:r>
        <w:rPr>
          <w:bCs/>
        </w:rPr>
        <w:t>,</w:t>
      </w:r>
      <w:r w:rsidRPr="00856E26">
        <w:rPr>
          <w:bCs/>
        </w:rPr>
        <w:t xml:space="preserve"> te svim sudionicima u dražbi istekom trećega dana od dana njegova isticanja na oglasnoj ploči, te osobe imaju pravo tražiti da im se u sudskoj pisarnici neposredno preda otpravak rješenja.</w:t>
      </w:r>
    </w:p>
    <w:p w:rsidRDefault="00C667C9" w:rsidP="00C667C9" w:rsidR="00480229">
      <w:pPr>
        <w:jc w:val="both"/>
        <w:rPr>
          <w:rFonts w:eastAsia="MS Mincho"/>
        </w:rPr>
      </w:pPr>
      <w:r w:rsidRPr="00BE5058">
        <w:rPr>
          <w:rFonts w:eastAsia="MS Mincho"/>
        </w:rPr>
        <w:tab/>
      </w:r>
    </w:p>
    <w:p w:rsidRDefault="00C667C9" w:rsidP="00480229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Protiv ovog rješenja nezadovoljna stranka može podnijeti žalbu u roku od 8 dana ovom sudu. Žalba se podnosi u 3 istovjetna primjerka, a o žalbi odlučuje Visoki trgovački sud Republike Hrvatske. </w:t>
      </w:r>
    </w:p>
    <w:p w:rsidRDefault="003B2111" w:rsidP="00826666" w:rsidR="003B2111">
      <w:pPr>
        <w:jc w:val="both"/>
      </w:pPr>
    </w:p>
    <w:p w:rsidRDefault="00A257F8" w:rsidP="006314A2" w:rsidR="00034639">
      <w:pPr>
        <w:jc w:val="both"/>
      </w:pPr>
      <w:r w:rsidRPr="00BE5058">
        <w:tab/>
      </w: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E824BC" w:rsidP="00440644" w:rsidR="00E824BC">
      <w:pPr>
        <w:jc w:val="both"/>
        <w:rPr>
          <w:rFonts w:eastAsia="MS Mincho"/>
        </w:rPr>
      </w:pP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>objaviti na</w:t>
      </w:r>
      <w:r w:rsidR="00E824BC">
        <w:rPr>
          <w:rFonts w:eastAsia="MS Mincho"/>
        </w:rPr>
        <w:t xml:space="preserve"> mrežnoj stranici e-oglasne ploče suda </w:t>
      </w:r>
    </w:p>
    <w:p w:rsidRDefault="00E824BC" w:rsidP="00143BD5" w:rsidR="00E824BC">
      <w:pPr>
        <w:jc w:val="both"/>
        <w:rPr>
          <w:rFonts w:eastAsia="MS Mincho"/>
        </w:rPr>
      </w:pPr>
    </w:p>
    <w:p w:rsidRDefault="00FE066B" w:rsidP="003B3157" w:rsidR="003B6037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926102">
        <w:t>23</w:t>
      </w:r>
      <w:r w:rsidR="00F8780E">
        <w:t>. rujna 2</w:t>
      </w:r>
      <w:r w:rsidR="00F8780E" w:rsidRPr="006A7F13">
        <w:t>01</w:t>
      </w:r>
      <w:r w:rsidR="00926102">
        <w:t>6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                                      </w:t>
      </w:r>
    </w:p>
    <w:p w:rsidRDefault="003B6037" w:rsidP="003B3157" w:rsidR="003B6037">
      <w:pPr>
        <w:jc w:val="both"/>
        <w:rPr>
          <w:rFonts w:eastAsia="MS Mincho"/>
        </w:rPr>
      </w:pPr>
    </w:p>
    <w:p w:rsidRDefault="0079051A" w:rsidP="003B6037" w:rsidR="00D954AA" w:rsidRPr="00BE5058">
      <w:pPr>
        <w:ind w:firstLine="708" w:left="1416"/>
        <w:jc w:val="both"/>
        <w:rPr>
          <w:rFonts w:eastAsia="MS Mincho"/>
        </w:rPr>
      </w:pPr>
      <w:r>
        <w:rPr>
          <w:rFonts w:eastAsia="MS Mincho"/>
        </w:rPr>
        <w:t xml:space="preserve">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63A" w:rsidR="00E4563A">
      <w:r>
        <w:separator/>
      </w:r>
    </w:p>
  </w:endnote>
  <w:endnote w:id="0" w:type="continuationSeparator">
    <w:p w:rsidRDefault="00E4563A" w:rsidR="00E45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DD3AE1">
    <w:pPr>
      <w:pStyle w:val="Podnoje"/>
      <w:ind w:right="360"/>
      <w:jc w:val="center"/>
    </w:pPr>
    <w:r w:rsidRPr="00DD3AE1">
      <w:rPr>
        <w:rStyle w:val="Brojstranice"/>
      </w:rPr>
      <w:fldChar w:fldCharType="begin"/>
    </w:r>
    <w:r w:rsidRPr="00DD3AE1">
      <w:rPr>
        <w:rStyle w:val="Brojstranice"/>
      </w:rPr>
      <w:instrText xml:space="preserve"> PAGE </w:instrText>
    </w:r>
    <w:r w:rsidRPr="00DD3AE1">
      <w:rPr>
        <w:rStyle w:val="Brojstranice"/>
      </w:rPr>
      <w:fldChar w:fldCharType="separate"/>
    </w:r>
    <w:r w:rsidR="00740D04">
      <w:rPr>
        <w:rStyle w:val="Brojstranice"/>
        <w:noProof/>
      </w:rPr>
      <w:t>1</w:t>
    </w:r>
    <w:r w:rsidRPr="00DD3AE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63A" w:rsidR="00E4563A">
      <w:r>
        <w:separator/>
      </w:r>
    </w:p>
  </w:footnote>
  <w:footnote w:id="0" w:type="continuationSeparator">
    <w:p w:rsidRDefault="00E4563A" w:rsidR="00E456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536" w:rsidP="00CC5536" w:rsidR="006029A7" w:rsidRPr="00CC5536">
    <w:pPr>
      <w:pStyle w:val="Zaglavlje"/>
      <w:jc w:val="right"/>
      <w:rPr>
        <w:rFonts w:eastAsia="MS Mincho"/>
      </w:rPr>
    </w:pPr>
    <w:r w:rsidRPr="003632A3">
      <w:t>Posl.</w:t>
    </w:r>
    <w:r w:rsidR="00941A52">
      <w:t xml:space="preserve"> </w:t>
    </w:r>
    <w:r w:rsidRPr="003632A3">
      <w:t>br. 7 St-</w:t>
    </w:r>
    <w:r w:rsidR="002C1D1C">
      <w:t>89</w:t>
    </w:r>
    <w:r w:rsidRPr="003632A3">
      <w:t>/201</w:t>
    </w:r>
    <w:r w:rsidR="002C1D1C">
      <w:t>2</w:t>
    </w:r>
    <w:r w:rsidRPr="003632A3">
      <w:t>-</w:t>
    </w:r>
    <w:r w:rsidR="00E93649">
      <w:rPr>
        <w:rFonts w:eastAsia="MS Mincho"/>
      </w:rPr>
      <w:t xml:space="preserve"> </w:t>
    </w:r>
    <w:r w:rsidR="006B3FB3">
      <w:rPr>
        <w:rFonts w:eastAsia="MS Mincho"/>
      </w:rPr>
      <w:t>186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4639"/>
    <w:rsid w:val="000354A9"/>
    <w:rsid w:val="00041BFB"/>
    <w:rsid w:val="00060A07"/>
    <w:rsid w:val="000869F5"/>
    <w:rsid w:val="00096CC9"/>
    <w:rsid w:val="000E1AD9"/>
    <w:rsid w:val="000E26CB"/>
    <w:rsid w:val="000E6256"/>
    <w:rsid w:val="000F5054"/>
    <w:rsid w:val="000F5B47"/>
    <w:rsid w:val="000F609A"/>
    <w:rsid w:val="00101E6C"/>
    <w:rsid w:val="001046D7"/>
    <w:rsid w:val="00120AD4"/>
    <w:rsid w:val="00123915"/>
    <w:rsid w:val="00130020"/>
    <w:rsid w:val="00141A68"/>
    <w:rsid w:val="00143BD5"/>
    <w:rsid w:val="00162216"/>
    <w:rsid w:val="00173D9F"/>
    <w:rsid w:val="00182D59"/>
    <w:rsid w:val="0018627F"/>
    <w:rsid w:val="00191468"/>
    <w:rsid w:val="001B3B66"/>
    <w:rsid w:val="001D17AF"/>
    <w:rsid w:val="001D37B4"/>
    <w:rsid w:val="001E3819"/>
    <w:rsid w:val="001E748F"/>
    <w:rsid w:val="001F09FB"/>
    <w:rsid w:val="001F1B51"/>
    <w:rsid w:val="002122BA"/>
    <w:rsid w:val="00215C3D"/>
    <w:rsid w:val="00216A28"/>
    <w:rsid w:val="00227CFE"/>
    <w:rsid w:val="00240134"/>
    <w:rsid w:val="00247EBE"/>
    <w:rsid w:val="00255AB6"/>
    <w:rsid w:val="00277C97"/>
    <w:rsid w:val="002811C6"/>
    <w:rsid w:val="0028439F"/>
    <w:rsid w:val="0028452A"/>
    <w:rsid w:val="002960AE"/>
    <w:rsid w:val="002A3573"/>
    <w:rsid w:val="002B31D3"/>
    <w:rsid w:val="002B6D2C"/>
    <w:rsid w:val="002C1D1C"/>
    <w:rsid w:val="002C3972"/>
    <w:rsid w:val="002C50BE"/>
    <w:rsid w:val="002C5497"/>
    <w:rsid w:val="002E50CC"/>
    <w:rsid w:val="00306CC2"/>
    <w:rsid w:val="00306FA7"/>
    <w:rsid w:val="00312303"/>
    <w:rsid w:val="00314161"/>
    <w:rsid w:val="00320A17"/>
    <w:rsid w:val="0034338B"/>
    <w:rsid w:val="003433C1"/>
    <w:rsid w:val="003531A6"/>
    <w:rsid w:val="00355E0A"/>
    <w:rsid w:val="0035752D"/>
    <w:rsid w:val="00362F32"/>
    <w:rsid w:val="00363787"/>
    <w:rsid w:val="00366F33"/>
    <w:rsid w:val="00371E30"/>
    <w:rsid w:val="00373EA4"/>
    <w:rsid w:val="00375AC0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6037"/>
    <w:rsid w:val="003B7BD2"/>
    <w:rsid w:val="003C1ECE"/>
    <w:rsid w:val="003E1330"/>
    <w:rsid w:val="003F1B81"/>
    <w:rsid w:val="003F24EE"/>
    <w:rsid w:val="004058A2"/>
    <w:rsid w:val="00414B7B"/>
    <w:rsid w:val="004214CE"/>
    <w:rsid w:val="00434D4E"/>
    <w:rsid w:val="00440644"/>
    <w:rsid w:val="00446AA5"/>
    <w:rsid w:val="00461D2F"/>
    <w:rsid w:val="00465154"/>
    <w:rsid w:val="00466475"/>
    <w:rsid w:val="00470285"/>
    <w:rsid w:val="004772A5"/>
    <w:rsid w:val="00480229"/>
    <w:rsid w:val="0048429E"/>
    <w:rsid w:val="004A1983"/>
    <w:rsid w:val="004A1BE4"/>
    <w:rsid w:val="004B1373"/>
    <w:rsid w:val="004B1C9C"/>
    <w:rsid w:val="004C040D"/>
    <w:rsid w:val="004C1E4E"/>
    <w:rsid w:val="004D3870"/>
    <w:rsid w:val="004D59D5"/>
    <w:rsid w:val="004D5E1F"/>
    <w:rsid w:val="004E3D8E"/>
    <w:rsid w:val="004E4FE4"/>
    <w:rsid w:val="004F07B7"/>
    <w:rsid w:val="004F5A45"/>
    <w:rsid w:val="004F663F"/>
    <w:rsid w:val="00505436"/>
    <w:rsid w:val="00506E61"/>
    <w:rsid w:val="00511EF8"/>
    <w:rsid w:val="00517E70"/>
    <w:rsid w:val="00530A15"/>
    <w:rsid w:val="00535ABA"/>
    <w:rsid w:val="005427D9"/>
    <w:rsid w:val="00560F4A"/>
    <w:rsid w:val="00572366"/>
    <w:rsid w:val="00575813"/>
    <w:rsid w:val="00577842"/>
    <w:rsid w:val="00577D53"/>
    <w:rsid w:val="00590C88"/>
    <w:rsid w:val="005958EC"/>
    <w:rsid w:val="005A62CE"/>
    <w:rsid w:val="005B0722"/>
    <w:rsid w:val="005B5957"/>
    <w:rsid w:val="005B74C7"/>
    <w:rsid w:val="005C3461"/>
    <w:rsid w:val="005C5C5D"/>
    <w:rsid w:val="005C62EE"/>
    <w:rsid w:val="005D2021"/>
    <w:rsid w:val="005D2C9D"/>
    <w:rsid w:val="005E2636"/>
    <w:rsid w:val="005F0319"/>
    <w:rsid w:val="006029A7"/>
    <w:rsid w:val="006055E7"/>
    <w:rsid w:val="00615190"/>
    <w:rsid w:val="006314A2"/>
    <w:rsid w:val="006551C7"/>
    <w:rsid w:val="006577D0"/>
    <w:rsid w:val="006779AA"/>
    <w:rsid w:val="00684C04"/>
    <w:rsid w:val="00686A16"/>
    <w:rsid w:val="006A2170"/>
    <w:rsid w:val="006B1E76"/>
    <w:rsid w:val="006B3FB3"/>
    <w:rsid w:val="006B775C"/>
    <w:rsid w:val="006B7A68"/>
    <w:rsid w:val="006C59C7"/>
    <w:rsid w:val="006D3BA6"/>
    <w:rsid w:val="006D5BED"/>
    <w:rsid w:val="006D6216"/>
    <w:rsid w:val="006D6249"/>
    <w:rsid w:val="006E049A"/>
    <w:rsid w:val="006E28F4"/>
    <w:rsid w:val="006E2F0B"/>
    <w:rsid w:val="00706F64"/>
    <w:rsid w:val="00711493"/>
    <w:rsid w:val="007159CB"/>
    <w:rsid w:val="0072656B"/>
    <w:rsid w:val="00740D04"/>
    <w:rsid w:val="00742B34"/>
    <w:rsid w:val="00746B83"/>
    <w:rsid w:val="00750791"/>
    <w:rsid w:val="00760F1F"/>
    <w:rsid w:val="0076347E"/>
    <w:rsid w:val="00765816"/>
    <w:rsid w:val="00765ECD"/>
    <w:rsid w:val="00766BF7"/>
    <w:rsid w:val="00773B48"/>
    <w:rsid w:val="00775364"/>
    <w:rsid w:val="0078413D"/>
    <w:rsid w:val="007841AE"/>
    <w:rsid w:val="0079051A"/>
    <w:rsid w:val="00792C1F"/>
    <w:rsid w:val="0079377B"/>
    <w:rsid w:val="007A5639"/>
    <w:rsid w:val="007A5A94"/>
    <w:rsid w:val="007C0E54"/>
    <w:rsid w:val="007C3990"/>
    <w:rsid w:val="007F0FFD"/>
    <w:rsid w:val="007F2AF6"/>
    <w:rsid w:val="007F43CF"/>
    <w:rsid w:val="007F5BBE"/>
    <w:rsid w:val="007F5F43"/>
    <w:rsid w:val="00800CB2"/>
    <w:rsid w:val="00820DA4"/>
    <w:rsid w:val="00826666"/>
    <w:rsid w:val="00836225"/>
    <w:rsid w:val="008406E8"/>
    <w:rsid w:val="00841C94"/>
    <w:rsid w:val="00844825"/>
    <w:rsid w:val="00844928"/>
    <w:rsid w:val="00845C1C"/>
    <w:rsid w:val="00854116"/>
    <w:rsid w:val="008556E1"/>
    <w:rsid w:val="008A3581"/>
    <w:rsid w:val="008A472A"/>
    <w:rsid w:val="008B07C7"/>
    <w:rsid w:val="008B0997"/>
    <w:rsid w:val="008B4CEB"/>
    <w:rsid w:val="008B7C14"/>
    <w:rsid w:val="008F5D52"/>
    <w:rsid w:val="008F5F99"/>
    <w:rsid w:val="008F7746"/>
    <w:rsid w:val="00910B82"/>
    <w:rsid w:val="00926102"/>
    <w:rsid w:val="00931CA2"/>
    <w:rsid w:val="00932992"/>
    <w:rsid w:val="009336FC"/>
    <w:rsid w:val="009346F6"/>
    <w:rsid w:val="0093765B"/>
    <w:rsid w:val="00941A52"/>
    <w:rsid w:val="009551C6"/>
    <w:rsid w:val="0095698C"/>
    <w:rsid w:val="009905B3"/>
    <w:rsid w:val="00992A59"/>
    <w:rsid w:val="00996C60"/>
    <w:rsid w:val="009B2C69"/>
    <w:rsid w:val="009C3DA9"/>
    <w:rsid w:val="009D0D2B"/>
    <w:rsid w:val="009D0EFE"/>
    <w:rsid w:val="009F00E3"/>
    <w:rsid w:val="009F5BF1"/>
    <w:rsid w:val="00A108A9"/>
    <w:rsid w:val="00A257F8"/>
    <w:rsid w:val="00A33335"/>
    <w:rsid w:val="00A43949"/>
    <w:rsid w:val="00A52A86"/>
    <w:rsid w:val="00A54846"/>
    <w:rsid w:val="00A8193A"/>
    <w:rsid w:val="00A81F61"/>
    <w:rsid w:val="00A928E2"/>
    <w:rsid w:val="00A947DA"/>
    <w:rsid w:val="00AA44F6"/>
    <w:rsid w:val="00AD01ED"/>
    <w:rsid w:val="00AE19D0"/>
    <w:rsid w:val="00AE281A"/>
    <w:rsid w:val="00AE4B73"/>
    <w:rsid w:val="00B15D88"/>
    <w:rsid w:val="00B23E83"/>
    <w:rsid w:val="00B266F6"/>
    <w:rsid w:val="00B316AA"/>
    <w:rsid w:val="00B50A69"/>
    <w:rsid w:val="00B50ABF"/>
    <w:rsid w:val="00B530AB"/>
    <w:rsid w:val="00B83015"/>
    <w:rsid w:val="00B83E9D"/>
    <w:rsid w:val="00B87D00"/>
    <w:rsid w:val="00B91E21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1082"/>
    <w:rsid w:val="00C3422C"/>
    <w:rsid w:val="00C45189"/>
    <w:rsid w:val="00C50077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A32B0"/>
    <w:rsid w:val="00CC153B"/>
    <w:rsid w:val="00CC1908"/>
    <w:rsid w:val="00CC2BEB"/>
    <w:rsid w:val="00CC39A9"/>
    <w:rsid w:val="00CC5536"/>
    <w:rsid w:val="00CD1A75"/>
    <w:rsid w:val="00CE70F7"/>
    <w:rsid w:val="00CF0C42"/>
    <w:rsid w:val="00D34550"/>
    <w:rsid w:val="00D43763"/>
    <w:rsid w:val="00D51CBD"/>
    <w:rsid w:val="00D549A5"/>
    <w:rsid w:val="00D6561C"/>
    <w:rsid w:val="00D7451F"/>
    <w:rsid w:val="00D751C3"/>
    <w:rsid w:val="00D9233D"/>
    <w:rsid w:val="00D954AA"/>
    <w:rsid w:val="00D97C39"/>
    <w:rsid w:val="00DA040B"/>
    <w:rsid w:val="00DA0DD3"/>
    <w:rsid w:val="00DB72B5"/>
    <w:rsid w:val="00DC309E"/>
    <w:rsid w:val="00DC3B94"/>
    <w:rsid w:val="00DD3865"/>
    <w:rsid w:val="00DD3AE1"/>
    <w:rsid w:val="00DD4606"/>
    <w:rsid w:val="00DE1D3F"/>
    <w:rsid w:val="00DE1F00"/>
    <w:rsid w:val="00DE7AA5"/>
    <w:rsid w:val="00DE7CDC"/>
    <w:rsid w:val="00DF5BA3"/>
    <w:rsid w:val="00E00DED"/>
    <w:rsid w:val="00E20120"/>
    <w:rsid w:val="00E2796D"/>
    <w:rsid w:val="00E354F9"/>
    <w:rsid w:val="00E37C24"/>
    <w:rsid w:val="00E4563A"/>
    <w:rsid w:val="00E66B18"/>
    <w:rsid w:val="00E70277"/>
    <w:rsid w:val="00E737C3"/>
    <w:rsid w:val="00E73980"/>
    <w:rsid w:val="00E74441"/>
    <w:rsid w:val="00E824BC"/>
    <w:rsid w:val="00E82997"/>
    <w:rsid w:val="00E835A0"/>
    <w:rsid w:val="00E93649"/>
    <w:rsid w:val="00E94256"/>
    <w:rsid w:val="00EA6A12"/>
    <w:rsid w:val="00EB0D65"/>
    <w:rsid w:val="00EB0F90"/>
    <w:rsid w:val="00EB2691"/>
    <w:rsid w:val="00EB739F"/>
    <w:rsid w:val="00EC09BA"/>
    <w:rsid w:val="00EC4949"/>
    <w:rsid w:val="00EE4BE3"/>
    <w:rsid w:val="00EF0CDF"/>
    <w:rsid w:val="00EF5562"/>
    <w:rsid w:val="00F23C4C"/>
    <w:rsid w:val="00F33D33"/>
    <w:rsid w:val="00F54E30"/>
    <w:rsid w:val="00F5529E"/>
    <w:rsid w:val="00F65546"/>
    <w:rsid w:val="00F80886"/>
    <w:rsid w:val="00F8780E"/>
    <w:rsid w:val="00F97728"/>
    <w:rsid w:val="00F97A8E"/>
    <w:rsid w:val="00FA252A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E1AD9"/>
    <w:rPr>
      <w:rFonts w:cs="Times New Roman" w:eastAsia="Times New Roman" w:hAnsi="Cambria" w:ascii="Cambria"/>
      <w:sz w:val="24"/>
      <w:szCs w:val="24"/>
    </w:rPr>
  </w:style>
  <w:style w:styleId="Tekstbalonia" w:type="paragraph">
    <w:name w:val="Balloon Text"/>
    <w:basedOn w:val="Normal"/>
    <w:link w:val="TekstbaloniaChar"/>
    <w:rsid w:val="004D38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38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D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0D0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D0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D0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D0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E1AD9"/>
    <w:rPr>
      <w:rFonts w:ascii="Cambria" w:cs="Times New Roman" w:eastAsia="Times New Roman" w:hAnsi="Cambria"/>
      <w:sz w:val="24"/>
      <w:szCs w:val="24"/>
    </w:rPr>
  </w:style>
  <w:style w:styleId="Tekstbalonia" w:type="paragraph">
    <w:name w:val="Balloon Text"/>
    <w:basedOn w:val="Normal"/>
    <w:link w:val="TekstbaloniaChar"/>
    <w:rsid w:val="004D38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38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D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0D0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D0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D0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D0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90795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22472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444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2001 d.o.o.  Viškovo</izvorni_sadrzaj>
    <derivirana_varijabla naziv="DomainObject.Predmet.ProtustrankaFormated_1">  MARE 2001 d.o.o.  Viškovo</derivirana_varijabla>
  </DomainObject.Predmet.ProtustrankaFormated>
  <DomainObject.Predmet.ProtustrankaFormatedOIB>
    <izvorni_sadrzaj>  MARE 2001 d.o.o.  Viškovo, OIB 57649036431</izvorni_sadrzaj>
    <derivirana_varijabla naziv="DomainObject.Predmet.ProtustrankaFormatedOIB_1">  MARE 2001 d.o.o.  Viškovo, OIB 57649036431</derivirana_varijabla>
  </DomainObject.Predmet.ProtustrankaFormatedOIB>
  <DomainObject.Predmet.ProtustrankaFormatedWithAdress>
    <izvorni_sadrzaj> MARE 2001 d.o.o.  Viškovo, Marinići bb, 51 216 Viškovo</izvorni_sadrzaj>
    <derivirana_varijabla naziv="DomainObject.Predmet.ProtustrankaFormatedWithAdress_1"> MARE 2001 d.o.o.  Viškovo, Marinići bb, 51 216 Viškovo</derivirana_varijabla>
  </DomainObject.Predmet.ProtustrankaFormatedWithAdress>
  <DomainObject.Predmet.ProtustrankaFormatedWithAdressOIB>
    <izvorni_sadrzaj> MARE 2001 d.o.o.  Viškovo, OIB 57649036431, Marinići bb, 51 216 Viškovo</izvorni_sadrzaj>
    <derivirana_varijabla naziv="DomainObject.Predmet.ProtustrankaFormatedWithAdressOIB_1"> MARE 2001 d.o.o.  Viškovo, OIB 57649036431, Marinići bb, 51 216 Viškovo</derivirana_varijabla>
  </DomainObject.Predmet.ProtustrankaFormatedWithAdressOIB>
  <DomainObject.Predmet.ProtustrankaWithAdress>
    <izvorni_sadrzaj>MARE 2001 d.o.o.  Viškovo Marinići bb, 51 216 Viškovo</izvorni_sadrzaj>
    <derivirana_varijabla naziv="DomainObject.Predmet.ProtustrankaWithAdress_1">MARE 2001 d.o.o.  Viškovo Marinići bb, 51 216 Viškovo</derivirana_varijabla>
  </DomainObject.Predmet.ProtustrankaWithAdress>
  <DomainObject.Predmet.ProtustrankaWithAdressOIB>
    <izvorni_sadrzaj>MARE 2001 d.o.o.  Viškovo, OIB 57649036431, Marinići bb, 51 216 Viškovo</izvorni_sadrzaj>
    <derivirana_varijabla naziv="DomainObject.Predmet.ProtustrankaWithAdressOIB_1">MARE 2001 d.o.o.  Viškovo, OIB 57649036431, Marinići bb, 51 216 Viškovo</derivirana_varijabla>
  </DomainObject.Predmet.ProtustrankaWithAdressOIB>
  <DomainObject.Predmet.ProtustrankaNazivFormated>
    <izvorni_sadrzaj>MARE 2001 d.o.o.  Viškovo</izvorni_sadrzaj>
    <derivirana_varijabla naziv="DomainObject.Predmet.ProtustrankaNazivFormated_1">MARE 2001 d.o.o.  Viškovo</derivirana_varijabla>
  </DomainObject.Predmet.ProtustrankaNazivFormated>
  <DomainObject.Predmet.ProtustrankaNazivFormatedOIB>
    <izvorni_sadrzaj>MARE 2001 d.o.o.  Viškovo, OIB 57649036431</izvorni_sadrzaj>
    <derivirana_varijabla naziv="DomainObject.Predmet.ProtustrankaNazivFormatedOIB_1">MARE 2001 d.o.o.  Viškovo, OIB 57649036431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ZEKIĆ d.o.o.  Viškovo</izvorni_sadrzaj>
    <derivirana_varijabla naziv="DomainObject.Predmet.StrankaFormated_1">  ZEKIĆ d.o.o.  Viškovo</derivirana_varijabla>
  </DomainObject.Predmet.StrankaFormated>
  <DomainObject.Predmet.StrankaFormatedOIB>
    <izvorni_sadrzaj>  ZEKIĆ d.o.o.  Viškovo, OIB 77940172887</izvorni_sadrzaj>
    <derivirana_varijabla naziv="DomainObject.Predmet.StrankaFormatedOIB_1">  ZEKIĆ d.o.o.  Viškovo, OIB 77940172887</derivirana_varijabla>
  </DomainObject.Predmet.StrankaFormatedOIB>
  <DomainObject.Predmet.StrankaFormatedWithAdress>
    <izvorni_sadrzaj> ZEKIĆ d.o.o.  Viškovo, Marinići bb, 51 216 Viškovo</izvorni_sadrzaj>
    <derivirana_varijabla naziv="DomainObject.Predmet.StrankaFormatedWithAdress_1"> ZEKIĆ d.o.o.  Viškovo, Marinići bb, 51 216 Viškovo</derivirana_varijabla>
  </DomainObject.Predmet.StrankaFormatedWithAdress>
  <DomainObject.Predmet.StrankaFormatedWithAdressOIB>
    <izvorni_sadrzaj> ZEKIĆ d.o.o.  Viškovo, OIB 77940172887, Marinići bb, 51 216 Viškovo</izvorni_sadrzaj>
    <derivirana_varijabla naziv="DomainObject.Predmet.StrankaFormatedWithAdressOIB_1"> ZEKIĆ d.o.o.  Viškovo, OIB 77940172887, Marinići bb, 51 216 Viškovo</derivirana_varijabla>
  </DomainObject.Predmet.StrankaFormatedWithAdressOIB>
  <DomainObject.Predmet.StrankaWithAdress>
    <izvorni_sadrzaj>ZEKIĆ d.o.o.  Viškovo Marinići bb,51 216 Viškovo</izvorni_sadrzaj>
    <derivirana_varijabla naziv="DomainObject.Predmet.StrankaWithAdress_1">ZEKIĆ d.o.o.  Viškovo Marinići bb,51 216 Viškovo</derivirana_varijabla>
  </DomainObject.Predmet.StrankaWithAdress>
  <DomainObject.Predmet.StrankaWithAdressOIB>
    <izvorni_sadrzaj>ZEKIĆ d.o.o.  Viškovo, OIB 77940172887, Marinići bb,51 216 Viškovo</izvorni_sadrzaj>
    <derivirana_varijabla naziv="DomainObject.Predmet.StrankaWithAdressOIB_1">ZEKIĆ d.o.o.  Viškovo, OIB 77940172887, Marinići bb,51 216 Viškovo</derivirana_varijabla>
  </DomainObject.Predmet.StrankaWithAdressOIB>
  <DomainObject.Predmet.StrankaNazivFormated>
    <izvorni_sadrzaj>ZEKIĆ d.o.o.  Viškovo</izvorni_sadrzaj>
    <derivirana_varijabla naziv="DomainObject.Predmet.StrankaNazivFormated_1">ZEKIĆ d.o.o.  Viškovo</derivirana_varijabla>
  </DomainObject.Predmet.StrankaNazivFormated>
  <DomainObject.Predmet.StrankaNazivFormatedOIB>
    <izvorni_sadrzaj>ZEKIĆ d.o.o.  Viškovo, OIB 77940172887</izvorni_sadrzaj>
    <derivirana_varijabla naziv="DomainObject.Predmet.StrankaNazivFormatedOIB_1">ZEKIĆ d.o.o.  Viškovo, OIB 77940172887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ZEKIĆ d.o.o.  Viškovo</item>
    </izvorni_sadrzaj>
    <derivirana_varijabla naziv="DomainObject.Predmet.StrankaListFormated_1">
      <item>ZEKIĆ d.o.o.  Viškovo</item>
    </derivirana_varijabla>
  </DomainObject.Predmet.StrankaListFormated>
  <DomainObject.Predmet.StrankaListFormatedOIB>
    <izvorni_sadrzaj>
      <item>ZEKIĆ d.o.o.  Viškovo, OIB 77940172887</item>
    </izvorni_sadrzaj>
    <derivirana_varijabla naziv="DomainObject.Predmet.StrankaListFormatedOIB_1">
      <item>ZEKIĆ d.o.o.  Viškovo, OIB 77940172887</item>
    </derivirana_varijabla>
  </DomainObject.Predmet.StrankaListFormatedOIB>
  <DomainObject.Predmet.StrankaListFormatedWithAdress>
    <izvorni_sadrzaj>
      <item>ZEKIĆ d.o.o.  Viškovo, Marinići bb, 51 216 Viškovo</item>
    </izvorni_sadrzaj>
    <derivirana_varijabla naziv="DomainObject.Predmet.StrankaListFormatedWithAdress_1">
      <item>ZEKIĆ d.o.o.  Viškovo, Marinići bb, 51 216 Viškovo</item>
    </derivirana_varijabla>
  </DomainObject.Predmet.StrankaListFormatedWithAdress>
  <DomainObject.Predmet.StrankaListFormatedWithAdressOIB>
    <izvorni_sadrzaj>
      <item>ZEKIĆ d.o.o.  Viškovo, OIB 77940172887, Marinići bb, 51 216 Viškovo</item>
    </izvorni_sadrzaj>
    <derivirana_varijabla naziv="DomainObject.Predmet.StrankaListFormatedWithAdressOIB_1">
      <item>ZEKIĆ d.o.o.  Viškovo, OIB 77940172887, Marinići bb, 51 216 Viškovo</item>
    </derivirana_varijabla>
  </DomainObject.Predmet.StrankaListFormatedWithAdressOIB>
  <DomainObject.Predmet.StrankaListNazivFormated>
    <izvorni_sadrzaj>
      <item>ZEKIĆ d.o.o.  Viškovo</item>
    </izvorni_sadrzaj>
    <derivirana_varijabla naziv="DomainObject.Predmet.StrankaListNazivFormated_1">
      <item>ZEKIĆ d.o.o.  Viškovo</item>
    </derivirana_varijabla>
  </DomainObject.Predmet.StrankaListNazivFormated>
  <DomainObject.Predmet.StrankaListNazivFormatedOIB>
    <izvorni_sadrzaj>
      <item>ZEKIĆ d.o.o.  Viškovo, OIB 77940172887</item>
    </izvorni_sadrzaj>
    <derivirana_varijabla naziv="DomainObject.Predmet.StrankaListNazivFormatedOIB_1">
      <item>ZEKIĆ d.o.o.  Viškovo, OIB 77940172887</item>
    </derivirana_varijabla>
  </DomainObject.Predmet.StrankaListNazivFormatedOIB>
  <DomainObject.Predmet.ProtuStrankaListFormated>
    <izvorni_sadrzaj>
      <item>MARE 2001 d.o.o.  Viškovo</item>
    </izvorni_sadrzaj>
    <derivirana_varijabla naziv="DomainObject.Predmet.ProtuStrankaListFormated_1">
      <item>MARE 2001 d.o.o.  Viškovo</item>
    </derivirana_varijabla>
  </DomainObject.Predmet.ProtuStrankaListFormated>
  <DomainObject.Predmet.ProtuStrankaListFormatedOIB>
    <izvorni_sadrzaj>
      <item>MARE 2001 d.o.o.  Viškovo, OIB 57649036431</item>
    </izvorni_sadrzaj>
    <derivirana_varijabla naziv="DomainObject.Predmet.ProtuStrankaListFormatedOIB_1">
      <item>MARE 2001 d.o.o.  Viškovo, OIB 57649036431</item>
    </derivirana_varijabla>
  </DomainObject.Predmet.ProtuStrankaListFormatedOIB>
  <DomainObject.Predmet.ProtuStrankaListFormatedWithAdress>
    <izvorni_sadrzaj>
      <item>MARE 2001 d.o.o.  Viškovo, Marinići bb, 51 216 Viškovo</item>
    </izvorni_sadrzaj>
    <derivirana_varijabla naziv="DomainObject.Predmet.ProtuStrankaListFormatedWithAdress_1">
      <item>MARE 2001 d.o.o.  Viškovo, Marinići bb, 51 216 Viškovo</item>
    </derivirana_varijabla>
  </DomainObject.Predmet.ProtuStrankaListFormatedWithAdress>
  <DomainObject.Predmet.ProtuStrankaListFormatedWithAdressOIB>
    <izvorni_sadrzaj>
      <item>MARE 2001 d.o.o.  Viškovo, OIB 57649036431, Marinići bb, 51 216 Viškovo</item>
    </izvorni_sadrzaj>
    <derivirana_varijabla naziv="DomainObject.Predmet.ProtuStrankaListFormatedWithAdressOIB_1">
      <item>MARE 2001 d.o.o.  Viškovo, OIB 57649036431, Marinići bb, 51 216 Viškovo</item>
    </derivirana_varijabla>
  </DomainObject.Predmet.ProtuStrankaListFormatedWithAdressOIB>
  <DomainObject.Predmet.ProtuStrankaListNazivFormated>
    <izvorni_sadrzaj>
      <item>MARE 2001 d.o.o.  Viškovo</item>
    </izvorni_sadrzaj>
    <derivirana_varijabla naziv="DomainObject.Predmet.ProtuStrankaListNazivFormated_1">
      <item>MARE 2001 d.o.o.  Viškovo</item>
    </derivirana_varijabla>
  </DomainObject.Predmet.ProtuStrankaListNazivFormated>
  <DomainObject.Predmet.ProtuStrankaListNazivFormatedOIB>
    <izvorni_sadrzaj>
      <item>MARE 2001 d.o.o.  Viškovo, OIB 57649036431</item>
    </izvorni_sadrzaj>
    <derivirana_varijabla naziv="DomainObject.Predmet.ProtuStrankaListNazivFormatedOIB_1">
      <item>MARE 2001 d.o.o.  Viškovo, OIB 57649036431</item>
    </derivirana_varijabla>
  </DomainObject.Predmet.ProtuStrankaListNazivFormatedOIB>
  <DomainObject.Predmet.OstaliList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Formated>
  <DomainObject.Predmet.OstaliList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FormatedOIB>
  <DomainObject.Predmet.OstaliListFormatedWithAdress>
    <izvorni_sadrzaj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_1"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>
  <DomainObject.Predmet.OstaliListFormatedWithAdressOIB>
    <izvorni_sadrzaj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OIB_1"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OIB>
  <DomainObject.Predmet.OstaliListNaziv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NazivFormated>
  <DomainObject.Predmet.OstaliListNaziv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ZEKIĆ d.o.o.  Viškovo</izvorni_sadrzaj>
    <derivirana_varijabla naziv="DomainObject.Predmet.StrankaIDrugi_1">ZEKIĆ d.o.o.  Viškovo</derivirana_varijabla>
  </DomainObject.Predmet.StrankaIDrugi>
  <DomainObject.Predmet.ProtustrankaIDrugi>
    <izvorni_sadrzaj>MARE 2001 d.o.o.  Viškovo</izvorni_sadrzaj>
    <derivirana_varijabla naziv="DomainObject.Predmet.ProtustrankaIDrugi_1">MARE 2001 d.o.o.  Viškovo</derivirana_varijabla>
  </DomainObject.Predmet.ProtustrankaIDrugi>
  <DomainObject.Predmet.StrankaIDrugiAdressOIB>
    <izvorni_sadrzaj>ZEKIĆ d.o.o.  Viškovo, OIB 77940172887, Marinići bb, 51 216 Viškovo</izvorni_sadrzaj>
    <derivirana_varijabla naziv="DomainObject.Predmet.StrankaIDrugiAdressOIB_1">ZEKIĆ d.o.o.  Viškovo, OIB 77940172887, Marinići bb, 51 216 Viškovo</derivirana_varijabla>
  </DomainObject.Predmet.StrankaIDrugiAdressOIB>
  <DomainObject.Predmet.ProtustrankaIDrugiAdressOIB>
    <izvorni_sadrzaj>MARE 2001 d.o.o.  Viškovo, OIB 57649036431, Marinići bb, 51 216 Viškovo</izvorni_sadrzaj>
    <derivirana_varijabla naziv="DomainObject.Predmet.ProtustrankaIDrugiAdressOIB_1">MARE 2001 d.o.o.  Viškovo, OIB 57649036431,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SudioniciListNaziv_1"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SudioniciListNaziv>
  <DomainObject.Predmet.SudioniciListAdressOIB>
    <izvorni_sadrzaj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izvorni_sadrzaj>
    <derivirana_varijabla naziv="DomainObject.Predmet.SudioniciListAdressOIB_1"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994</properties:Words>
  <properties:Characters>5069</properties:Characters>
  <properties:Lines>127</properties:Lines>
  <properties:Paragraphs>33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2016-09-23T06:17:00Z</dcterms:created>
  <dc:creator>ministarstvo pravosuđa rh</dc:creator>
  <cp:lastModifiedBy>Tanja Fidel</cp:lastModifiedBy>
  <cp:lastPrinted>2016-09-13T10:03:00Z</cp:lastPrinted>
  <dcterms:modified xmlns:xsi="http://www.w3.org/2001/XMLSchema-instance" xsi:type="dcterms:W3CDTF">2016-09-23T06:32:00Z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