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0e16" w14:paraId="1a40e16" w:rsidRDefault="005612CE" w:rsidP="005612CE" w:rsidR="005612C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Zagreb, </w:t>
      </w:r>
      <w:proofErr w:type="spellStart"/>
      <w:r>
        <w:rPr>
          <w:rFonts w:cs="Times New Roman" w:hAnsi="Times New Roman" w:ascii="Times New Roman"/>
          <w:sz w:val="24"/>
        </w:rPr>
        <w:t>Amruševa</w:t>
      </w:r>
      <w:proofErr w:type="spellEnd"/>
      <w:r>
        <w:rPr>
          <w:rFonts w:cs="Times New Roman" w:hAnsi="Times New Roman" w:ascii="Times New Roman"/>
          <w:sz w:val="24"/>
        </w:rPr>
        <w:t xml:space="preserve"> 2/II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</w:t>
      </w:r>
      <w:r w:rsidR="00225419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</w:rPr>
        <w:t>34</w:t>
      </w:r>
      <w:proofErr w:type="spellEnd"/>
      <w:r>
        <w:rPr>
          <w:rFonts w:cs="Times New Roman" w:hAnsi="Times New Roman" w:ascii="Times New Roman"/>
          <w:sz w:val="24"/>
        </w:rPr>
        <w:t>. St-</w:t>
      </w:r>
      <w:proofErr w:type="spellStart"/>
      <w:r w:rsidR="00225419">
        <w:rPr>
          <w:rFonts w:cs="Times New Roman" w:hAnsi="Times New Roman" w:ascii="Times New Roman"/>
          <w:sz w:val="24"/>
        </w:rPr>
        <w:t>2979</w:t>
      </w:r>
      <w:proofErr w:type="spellEnd"/>
      <w:r w:rsidR="009F7738">
        <w:rPr>
          <w:rFonts w:cs="Times New Roman" w:hAnsi="Times New Roman" w:ascii="Times New Roman"/>
          <w:sz w:val="24"/>
        </w:rPr>
        <w:t>/</w:t>
      </w:r>
      <w:proofErr w:type="spellStart"/>
      <w:r w:rsidR="009F7738">
        <w:rPr>
          <w:rFonts w:cs="Times New Roman" w:hAnsi="Times New Roman" w:ascii="Times New Roman"/>
          <w:sz w:val="24"/>
        </w:rPr>
        <w:t>2016</w:t>
      </w:r>
      <w:proofErr w:type="spellEnd"/>
      <w:r w:rsidR="00225419">
        <w:rPr>
          <w:rFonts w:cs="Times New Roman" w:hAnsi="Times New Roman" w:ascii="Times New Roman"/>
          <w:sz w:val="24"/>
        </w:rPr>
        <w:t>-</w:t>
      </w:r>
      <w:proofErr w:type="spellStart"/>
      <w:r w:rsidR="00225419">
        <w:rPr>
          <w:rFonts w:cs="Times New Roman" w:hAnsi="Times New Roman" w:ascii="Times New Roman"/>
          <w:sz w:val="24"/>
        </w:rPr>
        <w:t>25</w:t>
      </w:r>
      <w:proofErr w:type="spellEnd"/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612CE" w:rsidP="005612CE" w:rsidR="005612CE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5612CE" w:rsidP="005612CE" w:rsidR="005612CE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152FA7" w:rsidR="00152FA7">
      <w:pPr>
        <w:ind w:firstLine="720"/>
        <w:jc w:val="both"/>
      </w:pPr>
      <w:r>
        <w:rPr>
          <w:noProof w:val="false"/>
        </w:rPr>
        <w:t>        </w:t>
      </w:r>
      <w:r w:rsidR="00152FA7">
        <w:t>Trgovački sud u Zagrebu po sucu pojedincu Mirjani Chour Hršak u prethodnom postupku pokrenutim nad dužnikom ZIMEX d.o.o., Zagreb, Rozganska 2, OIB: 85712126350, MBS: 080347683</w:t>
      </w:r>
      <w:r w:rsidR="00A2037D">
        <w:t>,</w:t>
      </w:r>
      <w:r w:rsidR="00152FA7">
        <w:t xml:space="preserve"> </w:t>
      </w:r>
      <w:r w:rsidR="00A2037D">
        <w:t>dana 27</w:t>
      </w:r>
      <w:r w:rsidR="00152FA7">
        <w:t xml:space="preserve">. rujna 2018. godine </w:t>
      </w:r>
    </w:p>
    <w:p w:rsidRDefault="005612CE" w:rsidP="005612CE" w:rsidR="005612CE">
      <w:pPr>
        <w:jc w:val="both"/>
      </w:pPr>
    </w:p>
    <w:p w:rsidRDefault="005612CE" w:rsidP="005612CE" w:rsidR="005612CE">
      <w:pPr>
        <w:overflowPunct w:val="false"/>
        <w:jc w:val="both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pStyle w:val="Odlomakpopisa"/>
        <w:numPr>
          <w:ilvl w:val="0"/>
          <w:numId w:val="1"/>
        </w:numPr>
        <w:ind w:hanging="720"/>
        <w:jc w:val="both"/>
        <w:rPr>
          <w:bCs/>
        </w:rPr>
      </w:pPr>
      <w:r>
        <w:rPr>
          <w:bCs/>
        </w:rPr>
        <w:t xml:space="preserve">Pozivaju se vjerovnici </w:t>
      </w:r>
      <w:r>
        <w:t>stečajnog dužnika</w:t>
      </w:r>
      <w:r w:rsidR="00CE6BE1">
        <w:t xml:space="preserve"> </w:t>
      </w:r>
      <w:r w:rsidR="00A2037D">
        <w:t>ZIMEX d.o.o., Zagreb, Rozganska 2, OIB: 85712126350, MBS: 080347683</w:t>
      </w:r>
      <w:r>
        <w:t xml:space="preserve">, </w:t>
      </w:r>
      <w:r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t xml:space="preserve">HR9223900011300000460, </w:t>
      </w:r>
      <w:r>
        <w:rPr>
          <w:bCs/>
        </w:rPr>
        <w:t xml:space="preserve">pozivom na broj 05-199117. </w:t>
      </w:r>
    </w:p>
    <w:p w:rsidRDefault="005612CE" w:rsidP="005612CE" w:rsidR="005612CE">
      <w:pPr>
        <w:jc w:val="both"/>
      </w:pPr>
    </w:p>
    <w:p w:rsidRDefault="005612CE" w:rsidP="005612CE" w:rsidR="005612CE">
      <w:pPr>
        <w:ind w:hanging="705" w:left="705"/>
        <w:jc w:val="both"/>
        <w:rPr>
          <w:bCs/>
        </w:rPr>
      </w:pPr>
      <w:r>
        <w:t>2</w:t>
      </w:r>
      <w:r>
        <w:rPr>
          <w:bCs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5612CE" w:rsidP="005612CE" w:rsidR="005612CE">
      <w:pPr>
        <w:overflowPunct w:val="false"/>
        <w:ind w:left="1005"/>
        <w:jc w:val="both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ind w:firstLine="708"/>
        <w:jc w:val="both"/>
      </w:pPr>
      <w:r w:rsidRPr="0037757B">
        <w:t xml:space="preserve">FINA-e Regionalni centar Zagreb, podnijela je ovom sudu dana </w:t>
      </w:r>
      <w:r w:rsidR="00DE2D69" w:rsidRPr="0037757B">
        <w:t>29</w:t>
      </w:r>
      <w:r w:rsidRPr="0037757B">
        <w:t>. listopada 2015.   godine prijedlog za otvaranje</w:t>
      </w:r>
      <w:r w:rsidR="00DE2D69" w:rsidRPr="0037757B">
        <w:t xml:space="preserve"> skraćenog</w:t>
      </w:r>
      <w:r w:rsidRPr="0037757B">
        <w:t xml:space="preserve"> stečajnog postupka nad stečajnim dužnikom</w:t>
      </w:r>
      <w:r w:rsidR="00063D06" w:rsidRPr="0037757B">
        <w:t xml:space="preserve"> </w:t>
      </w:r>
      <w:r w:rsidR="00DE2D69" w:rsidRPr="0037757B">
        <w:t>ZIMEX d.o.o., Zagreb, Rozganska 2, OIB: 85712126350, MBS: 080347683</w:t>
      </w:r>
      <w:r w:rsidR="00063D06" w:rsidRPr="0037757B">
        <w:t>.</w:t>
      </w:r>
      <w:r w:rsidRPr="0037757B">
        <w:t xml:space="preserve"> Prijedlog je podnesen temeljem čl. 444</w:t>
      </w:r>
      <w:r w:rsidR="00F82153" w:rsidRPr="0037757B">
        <w:t>. st. 1</w:t>
      </w:r>
      <w:r w:rsidRPr="0037757B">
        <w:t xml:space="preserve">. Stečajnog zakona (NN 71/15)   u kojem se navodi da stečajni dužnik u očevidniku redoslijeda osnova za plaćanje ima evidentirane neizvršene osnove za plaćanje na dan 01. rujna 2015. godine u neprekinutom razdoblju od </w:t>
      </w:r>
      <w:r w:rsidR="00F82153" w:rsidRPr="0037757B">
        <w:t>1758</w:t>
      </w:r>
      <w:r w:rsidRPr="0037757B">
        <w:t xml:space="preserve"> dana u iznosu od </w:t>
      </w:r>
      <w:r w:rsidR="0037757B" w:rsidRPr="0037757B">
        <w:t>1.913.647,66</w:t>
      </w:r>
      <w:r w:rsidR="006016BE" w:rsidRPr="0037757B">
        <w:t xml:space="preserve">  kuna te da </w:t>
      </w:r>
      <w:r w:rsidRPr="0037757B">
        <w:t>nema zaposlenika.</w:t>
      </w:r>
      <w:r>
        <w:t xml:space="preserve">   </w:t>
      </w:r>
    </w:p>
    <w:p w:rsidRDefault="005612CE" w:rsidP="005612CE" w:rsidR="005612CE">
      <w:pPr>
        <w:ind w:firstLine="708"/>
        <w:jc w:val="both"/>
        <w:rPr>
          <w:bCs/>
        </w:rPr>
      </w:pPr>
      <w:r w:rsidRPr="000A5920">
        <w:rPr>
          <w:bCs/>
        </w:rPr>
        <w:t xml:space="preserve">Rješenjem od </w:t>
      </w:r>
      <w:r w:rsidR="003B6394" w:rsidRPr="000A5920">
        <w:rPr>
          <w:bCs/>
        </w:rPr>
        <w:t>0</w:t>
      </w:r>
      <w:r w:rsidR="0037757B" w:rsidRPr="000A5920">
        <w:rPr>
          <w:bCs/>
        </w:rPr>
        <w:t>1</w:t>
      </w:r>
      <w:r w:rsidR="003B6394" w:rsidRPr="000A5920">
        <w:rPr>
          <w:bCs/>
        </w:rPr>
        <w:t>. ožujka</w:t>
      </w:r>
      <w:r w:rsidRPr="000A5920">
        <w:rPr>
          <w:bCs/>
        </w:rPr>
        <w:t xml:space="preserve"> 2018. godine pokrenut je prethodni postupak za utvrđenje uvjeta za otvaranje stečajnog postupka, te određeno ročište za izjašnjenje o prijedlogu za otvaranje stečajnog postupka.</w:t>
      </w:r>
    </w:p>
    <w:p w:rsidRDefault="005612CE" w:rsidP="005612CE" w:rsidR="005612CE">
      <w:pPr>
        <w:ind w:firstLine="708"/>
        <w:jc w:val="both"/>
      </w:pPr>
      <w:r>
        <w:rPr>
          <w:bCs/>
        </w:rPr>
        <w:t>Tijekom prethodnog postupka sud nije utvrdio da bi dužnik raspolagao imovinom koja bi bila dostatna za namirenje vjerovnika ili samo za podmirenje troškova postupnja.</w:t>
      </w:r>
    </w:p>
    <w:p w:rsidRDefault="005612CE" w:rsidP="005612CE" w:rsidR="005612CE">
      <w:pPr>
        <w:ind w:firstLine="708"/>
        <w:jc w:val="both"/>
      </w:pPr>
      <w: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286.-292. Stečajnog zakona. </w:t>
      </w:r>
    </w:p>
    <w:p w:rsidRDefault="00773447" w:rsidP="00773447" w:rsidR="00773447">
      <w:pPr>
        <w:ind w:firstLine="708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73447" w:rsidP="005612CE" w:rsidR="00773447">
      <w:pPr>
        <w:ind w:firstLine="708"/>
        <w:jc w:val="both"/>
      </w:pPr>
    </w:p>
    <w:p w:rsidRDefault="00773447" w:rsidP="005612CE" w:rsidR="00773447">
      <w:pPr>
        <w:ind w:firstLine="708"/>
        <w:jc w:val="both"/>
      </w:pPr>
    </w:p>
    <w:p w:rsidRDefault="005612CE" w:rsidP="005612CE" w:rsidR="005612CE">
      <w:pPr>
        <w:ind w:firstLine="708"/>
        <w:jc w:val="both"/>
      </w:pPr>
      <w:r>
        <w:t xml:space="preserve">Postupak se neće zaključiti ako se u roku koji odredi  stečajni sudac predujmi dostatan iznos za pokriće troškova kako prethodnog tako i otvorenog stečajnog postupka. </w:t>
      </w:r>
    </w:p>
    <w:p w:rsidRDefault="005612CE" w:rsidP="005612CE" w:rsidR="005612CE">
      <w:pPr>
        <w:ind w:firstLine="720"/>
        <w:jc w:val="both"/>
      </w:pPr>
      <w:r>
        <w:t>U smislu citirane odredbe članka 132. stavak 1. SZ-a stečajni su vjerovnici pozvani na plaćanje troškova prethodnog i stečajnog postupka u ukupnom iznosu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5612CE" w:rsidP="005612CE" w:rsidR="005612CE">
      <w:pPr>
        <w:ind w:firstLine="720"/>
        <w:jc w:val="both"/>
      </w:pPr>
      <w: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5612CE" w:rsidP="005612CE" w:rsidR="005612CE">
      <w:pPr>
        <w:ind w:firstLine="708"/>
        <w:jc w:val="both"/>
      </w:pPr>
      <w:r>
        <w:t xml:space="preserve">Ukoliko vjerovnici ne uplate iznos naveden u točki 1. stečajni postupak će se otvoriti i zaključiti kako je navedeno u točki 2. ovog rješenja. </w:t>
      </w:r>
    </w:p>
    <w:p w:rsidRDefault="005612CE" w:rsidP="005612CE" w:rsidR="005612CE">
      <w:pPr>
        <w:overflowPunct w:val="false"/>
        <w:jc w:val="both"/>
        <w:rPr>
          <w:noProof w:val="false"/>
          <w:color w:val="FF0000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 w:rsidRPr="0011341F">
        <w:rPr>
          <w:noProof w:val="false"/>
        </w:rPr>
        <w:t>Zagreb</w:t>
      </w:r>
      <w:r w:rsidR="00861133" w:rsidRPr="0011341F">
        <w:rPr>
          <w:noProof w:val="false"/>
        </w:rPr>
        <w:t xml:space="preserve">, </w:t>
      </w:r>
      <w:proofErr w:type="spellStart"/>
      <w:r w:rsidR="0011341F" w:rsidRPr="0011341F">
        <w:rPr>
          <w:noProof w:val="false"/>
        </w:rPr>
        <w:t>27</w:t>
      </w:r>
      <w:proofErr w:type="spellEnd"/>
      <w:r w:rsidR="00FA2156" w:rsidRPr="0011341F">
        <w:rPr>
          <w:noProof w:val="false"/>
        </w:rPr>
        <w:t>. rujna</w:t>
      </w:r>
      <w:r w:rsidRPr="0011341F">
        <w:rPr>
          <w:noProof w:val="false"/>
        </w:rPr>
        <w:t xml:space="preserve"> </w:t>
      </w:r>
      <w:proofErr w:type="spellStart"/>
      <w:r w:rsidRPr="0011341F">
        <w:rPr>
          <w:noProof w:val="false"/>
        </w:rPr>
        <w:t>2018</w:t>
      </w:r>
      <w:proofErr w:type="spellEnd"/>
      <w:r w:rsidRPr="0011341F">
        <w:rPr>
          <w:noProof w:val="false"/>
        </w:rPr>
        <w:t>.</w:t>
      </w:r>
      <w:r>
        <w:rPr>
          <w:noProof w:val="false"/>
        </w:rPr>
        <w:t xml:space="preserve">  </w:t>
      </w:r>
    </w:p>
    <w:p w:rsidRDefault="00773447" w:rsidP="005612CE" w:rsidR="00773447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                 S U D A C :</w:t>
      </w: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DB25A1" w:rsidP="005612CE" w:rsidR="005612CE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  <w:proofErr w:type="spellStart"/>
      <w:r>
        <w:rPr>
          <w:noProof w:val="false"/>
        </w:rPr>
        <w:t>MIRJANA</w:t>
      </w:r>
      <w:proofErr w:type="spellEnd"/>
      <w:r>
        <w:rPr>
          <w:noProof w:val="false"/>
        </w:rPr>
        <w:t xml:space="preserve"> </w:t>
      </w:r>
      <w:proofErr w:type="spellStart"/>
      <w:r>
        <w:rPr>
          <w:noProof w:val="false"/>
        </w:rPr>
        <w:t>CHOUR</w:t>
      </w:r>
      <w:proofErr w:type="spellEnd"/>
      <w:r>
        <w:rPr>
          <w:noProof w:val="false"/>
        </w:rPr>
        <w:t xml:space="preserve"> </w:t>
      </w:r>
      <w:proofErr w:type="spellStart"/>
      <w:r>
        <w:rPr>
          <w:noProof w:val="false"/>
        </w:rPr>
        <w:t>HRŠAK</w:t>
      </w:r>
      <w:proofErr w:type="spellEnd"/>
      <w:r>
        <w:rPr>
          <w:noProof w:val="false"/>
        </w:rPr>
        <w:t>, v.r.</w:t>
      </w:r>
    </w:p>
    <w:p w:rsidRDefault="005612CE" w:rsidP="00FA2156" w:rsidR="005612CE">
      <w:pPr>
        <w:tabs>
          <w:tab w:pos="7530" w:val="left"/>
        </w:tabs>
        <w:overflowPunct w:val="false"/>
        <w:rPr>
          <w:noProof w:val="false"/>
        </w:rPr>
      </w:pPr>
    </w:p>
    <w:p w:rsidRDefault="00773447" w:rsidP="00FA2156" w:rsidR="00773447">
      <w:pPr>
        <w:tabs>
          <w:tab w:pos="7530" w:val="left"/>
        </w:tabs>
        <w:overflowPunct w:val="false"/>
        <w:rPr>
          <w:noProof w:val="false"/>
        </w:rPr>
      </w:pP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5612CE" w:rsidP="005612CE" w:rsidR="005612CE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LIJEKU:</w:t>
      </w:r>
    </w:p>
    <w:p w:rsidRDefault="005612CE" w:rsidP="005612CE" w:rsidR="005612CE">
      <w:pPr>
        <w:overflowPunct w:val="false"/>
        <w:jc w:val="both"/>
        <w:rPr>
          <w:noProof w:val="false"/>
        </w:rPr>
      </w:pPr>
      <w:r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5612CE" w:rsidP="005612CE" w:rsidR="005612CE">
      <w:pPr>
        <w:overflowPunct w:val="false"/>
        <w:jc w:val="both"/>
        <w:rPr>
          <w:noProof w:val="false"/>
        </w:rPr>
      </w:pPr>
    </w:p>
    <w:p w:rsidRDefault="005612CE" w:rsidP="005612CE" w:rsidR="005612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B25A1" w:rsidP="00DB25A1" w:rsidR="00DB25A1">
      <w:pPr>
        <w:autoSpaceDE w:val="false"/>
        <w:autoSpaceDN w:val="false"/>
        <w:adjustRightInd w:val="false"/>
        <w:ind w:firstLine="708" w:left="4248"/>
        <w:rPr>
          <w:rFonts w:eastAsiaTheme="minorHAnsi"/>
          <w:noProof w:val="false"/>
          <w:lang w:eastAsia="en-US"/>
        </w:rPr>
      </w:pPr>
      <w:r>
        <w:rPr>
          <w:rFonts w:eastAsiaTheme="minorHAnsi"/>
          <w:noProof w:val="false"/>
          <w:lang w:eastAsia="en-US"/>
        </w:rPr>
        <w:t xml:space="preserve">Za točnost </w:t>
      </w:r>
      <w:proofErr w:type="spellStart"/>
      <w:r>
        <w:rPr>
          <w:rFonts w:eastAsiaTheme="minorHAnsi"/>
          <w:noProof w:val="false"/>
          <w:lang w:eastAsia="en-US"/>
        </w:rPr>
        <w:t>otpravka</w:t>
      </w:r>
      <w:proofErr w:type="spellEnd"/>
      <w:r>
        <w:rPr>
          <w:rFonts w:eastAsiaTheme="minorHAnsi"/>
          <w:noProof w:val="false"/>
          <w:lang w:eastAsia="en-US"/>
        </w:rPr>
        <w:t xml:space="preserve"> – ovlašteni službenik:</w:t>
      </w:r>
    </w:p>
    <w:p w:rsidRDefault="00DB25A1" w:rsidP="00DB25A1" w:rsidR="00861133"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</w:r>
      <w:r>
        <w:rPr>
          <w:rFonts w:eastAsiaTheme="minorHAnsi"/>
          <w:noProof w:val="false"/>
          <w:lang w:eastAsia="en-US"/>
        </w:rPr>
        <w:tab/>
        <w:t>Maja Hajtek</w:t>
      </w:r>
    </w:p>
    <w:sectPr w:rsidR="008611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D2D54"/>
    <w:multiLevelType w:val="hybridMultilevel"/>
    <w:tmpl w:val="F18C16B8"/>
    <w:lvl w:tplc="8B0CE11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4B53D8"/>
    <w:multiLevelType w:val="hybridMultilevel"/>
    <w:tmpl w:val="CA54B3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2CE"/>
    <w:rsid w:val="00063D06"/>
    <w:rsid w:val="000A5920"/>
    <w:rsid w:val="000D520C"/>
    <w:rsid w:val="000D5846"/>
    <w:rsid w:val="0011341F"/>
    <w:rsid w:val="00152FA7"/>
    <w:rsid w:val="001C50BC"/>
    <w:rsid w:val="00210409"/>
    <w:rsid w:val="00225419"/>
    <w:rsid w:val="00263A6C"/>
    <w:rsid w:val="0037757B"/>
    <w:rsid w:val="003B6394"/>
    <w:rsid w:val="00450B39"/>
    <w:rsid w:val="004E5764"/>
    <w:rsid w:val="005612CE"/>
    <w:rsid w:val="006016BE"/>
    <w:rsid w:val="00642994"/>
    <w:rsid w:val="00773447"/>
    <w:rsid w:val="0086016B"/>
    <w:rsid w:val="00861133"/>
    <w:rsid w:val="009F7738"/>
    <w:rsid w:val="00A2037D"/>
    <w:rsid w:val="00BA332C"/>
    <w:rsid w:val="00C21A8E"/>
    <w:rsid w:val="00C56C1E"/>
    <w:rsid w:val="00CE6BE1"/>
    <w:rsid w:val="00DB25A1"/>
    <w:rsid w:val="00DE2D69"/>
    <w:rsid w:val="00E462C8"/>
    <w:rsid w:val="00E76864"/>
    <w:rsid w:val="00F44E7E"/>
    <w:rsid w:val="00F71E23"/>
    <w:rsid w:val="00F82153"/>
    <w:rsid w:val="00FA2156"/>
    <w:rsid w:val="00FE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2CE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612CE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5612CE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2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12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2CE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2C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2CE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612CE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5612CE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2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12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2CE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2C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778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559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2979</izvorni_sadrzaj>
    <derivirana_varijabla naziv="DomainObject.Predmet.Broj_1">2979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St-2979/2016</izvorni_sadrzaj>
    <derivirana_varijabla naziv="DomainObject.Predmet.OznakaBroj_1">St-2979/2016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ZIMEX export - import, vanjska i unutarnja trgovina d.o.o. zastupanog po punomoćniku Mladen Boban</izvorni_sadrzaj>
    <derivirana_varijabla naziv="DomainObject.Predmet.ProtustrankaFormated_1">  ZIMEX export - import, vanjska i unutarnja trgovina d.o.o. zastupanog po punomoćniku Mladen Boban</derivirana_varijabla>
  </DomainObject.Predmet.ProtustrankaFormated>
  <DomainObject.Predmet.ProtustrankaFormatedOIB>
    <izvorni_sadrzaj>  ZIMEX export - import, vanjska i unutarnja trgovina d.o.o., OIB 85712126350 zastupanog po punomoćniku Mladen Boban</izvorni_sadrzaj>
    <derivirana_varijabla naziv="DomainObject.Predmet.ProtustrankaFormatedOIB_1">  ZIMEX export - import, vanjska i unutarnja trgovina d.o.o., OIB 85712126350 zastupanog po punomoćniku Mladen Boban</derivirana_varijabla>
  </DomainObject.Predmet.ProtustrankaFormatedOIB>
  <DomainObject.Predmet.ProtustrankaFormatedWithAdress>
    <izvorni_sadrzaj> ZIMEX export - import, vanjska i unutarnja trgovina d.o.o., Rozganska 2, 10000 Zagreb zastupanog po punomoćniku Mladen Boban</izvorni_sadrzaj>
    <derivirana_varijabla naziv="DomainObject.Predmet.ProtustrankaFormatedWithAdress_1"> ZIMEX export - import, vanjska i unutarnja trgovina d.o.o., Rozganska 2, 10000 Zagreb zastupanog po punomoćniku Mladen Boban</derivirana_varijabla>
  </DomainObject.Predmet.ProtustrankaFormatedWithAdress>
  <DomainObject.Predmet.ProtustrankaFormatedWithAdressOIB>
    <izvorni_sadrzaj> ZIMEX export - import, vanjska i unutarnja trgovina d.o.o., OIB 85712126350, Rozganska 2, 10000 Zagreb zastupanog po punomoćniku Mladen Boban</izvorni_sadrzaj>
    <derivirana_varijabla naziv="DomainObject.Predmet.ProtustrankaFormatedWithAdressOIB_1"> ZIMEX export - import, vanjska i unutarnja trgovina d.o.o., OIB 85712126350, Rozganska 2, 10000 Zagreb zastupanog po punomoćniku Mladen Boban</derivirana_varijabla>
  </DomainObject.Predmet.ProtustrankaFormatedWithAdressOIB>
  <DomainObject.Predmet.ProtustrankaWithAdress>
    <izvorni_sadrzaj>ZIMEX export - import, vanjska i unutarnja trgovina d.o.o. Rozganska 2, 10000 Zagreb</izvorni_sadrzaj>
    <derivirana_varijabla naziv="DomainObject.Predmet.ProtustrankaWithAdress_1">ZIMEX export - import, vanjska i unutarnja trgovina d.o.o. Rozganska 2, 10000 Zagreb</derivirana_varijabla>
  </DomainObject.Predmet.ProtustrankaWithAdress>
  <DomainObject.Predmet.ProtustrankaWithAdressOIB>
    <izvorni_sadrzaj>ZIMEX export - import, vanjska i unutarnja trgovina d.o.o., OIB 85712126350, Rozganska 2, 10000 Zagreb</izvorni_sadrzaj>
    <derivirana_varijabla naziv="DomainObject.Predmet.ProtustrankaWithAdressOIB_1">ZIMEX export - import, vanjska i unutarnja trgovina d.o.o., OIB 85712126350, Rozganska 2, 10000 Zagreb</derivirana_varijabla>
  </DomainObject.Predmet.ProtustrankaWithAdressOIB>
  <DomainObject.Predmet.ProtustrankaNazivFormated>
    <izvorni_sadrzaj>ZIMEX export - import, vanjska i unutarnja trgovina d.o.o.</izvorni_sadrzaj>
    <derivirana_varijabla naziv="DomainObject.Predmet.ProtustrankaNazivFormated_1">ZIMEX export - import, vanjska i unutarnja trgovina d.o.o.</derivirana_varijabla>
  </DomainObject.Predmet.ProtustrankaNazivFormated>
  <DomainObject.Predmet.ProtustrankaNazivFormatedOIB>
    <izvorni_sadrzaj>ZIMEX export - import, vanjska i unutarnja trgovina d.o.o., OIB 85712126350</izvorni_sadrzaj>
    <derivirana_varijabla naziv="DomainObject.Predmet.ProtustrankaNazivFormatedOIB_1">ZIMEX export - import, vanjska i unutarnja trgovina d.o.o., OIB 85712126350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u Zagrebu</izvorni_sadrzaj>
    <derivirana_varijabla naziv="DomainObject.Predmet.StrankaFormated_1">  FINA Regionalni centar Zagreb; RH MF Porezna uprava, Područni ured Zagreb zastupanog po punomoćniku ŽDO u Zagrebu</derivirana_varijabla>
  </DomainObject.Predmet.StrankaFormated>
  <DomainObject.Predmet.StrankaFormatedOIB>
    <izvorni_sadrzaj>  FINA Regionalni centar Zagreb, OIB 85821130368; RH MF Porezna uprava, Područni ured Zagreb, OIB 18683136487 zastupanog po punomoćniku ŽDO u Zagrebu</izvorni_sadrzaj>
    <derivirana_varijabla naziv="DomainObject.Predmet.StrankaFormatedOIB_1">  FINA Regionalni centar Zagreb, OIB 85821130368; RH MF Porezna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ŽDO u Zagrebu</izvorni_sadrzaj>
    <derivirana_varijabla naziv="DomainObject.Predmet.StrankaFormatedWithAdress_1"> FINA Regionalni centar Zagreb, Trg svibanjskih žrtava 1995. 1, 10000 Zagreb; RH MF Porezna uprava,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Područni ured Zagreb </izvorni_sadrzaj>
    <derivirana_varijabla naziv="DomainObject.Predmet.StrankaWithAdress_1">FINA Regionalni centar Zagreb Trg svibanjskih žrtava 1995. 1,10000 Zagreb,RH MF Porezna uprava, Područni ured Zagreb 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</izvorni_sadrzaj>
    <derivirana_varijabla naziv="DomainObject.Predmet.StrankaWithAdressOIB_1">FINA Regionalni centar Zagreb, OIB 85821130368, Trg svibanjskih žrtava 1995. 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uprava, Područni ured Zagreb zastupanog po punomoćniku ŽDO u Zagrebu</item>
    </izvorni_sadrzaj>
    <derivirana_varijabla naziv="DomainObject.Predmet.StrankaListFormated_1">
      <item>FINA Regionalni centar Zagreb</item>
      <item>RH MF Porezna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ZIMEX export - import, vanjska i unutarnja trgovina d.o.o. zastupanog po punomoćniku Mladen Boban</item>
    </izvorni_sadrzaj>
    <derivirana_varijabla naziv="DomainObject.Predmet.ProtuStrankaListFormated_1">
      <item>ZIMEX export - import, vanjska i unutarnja trgovina d.o.o. zastupanog po punomoćniku Mladen Boban</item>
    </derivirana_varijabla>
  </DomainObject.Predmet.ProtuStrankaListFormated>
  <DomainObject.Predmet.ProtuStrankaListFormatedOIB>
    <izvorni_sadrzaj>
      <item>ZIMEX export - import, vanjska i unutarnja trgovina d.o.o., OIB 85712126350 zastupanog po punomoćniku Mladen Boban</item>
    </izvorni_sadrzaj>
    <derivirana_varijabla naziv="DomainObject.Predmet.ProtuStrankaListFormatedOIB_1">
      <item>ZIMEX export - import, vanjska i unutarnja trgovina d.o.o., OIB 85712126350 zastupanog po punomoćniku Mladen Boban</item>
    </derivirana_varijabla>
  </DomainObject.Predmet.ProtuStrankaListFormatedOIB>
  <DomainObject.Predmet.ProtuStrankaListFormatedWithAdress>
    <izvorni_sadrzaj>
      <item>ZIMEX export - import, vanjska i unutarnja trgovina d.o.o., Rozganska 2, 10000 Zagreb zastupanog po punomoćniku Mladen Boban</item>
    </izvorni_sadrzaj>
    <derivirana_varijabla naziv="DomainObject.Predmet.ProtuStrankaListFormatedWithAdress_1">
      <item>ZIMEX export - import, vanjska i unutarnja trgovina d.o.o., Rozganska 2, 10000 Zagreb zastupanog po punomoćniku Mladen Boban</item>
    </derivirana_varijabla>
  </DomainObject.Predmet.ProtuStrankaListFormatedWithAdress>
  <DomainObject.Predmet.ProtuStrankaListFormatedWithAdressOIB>
    <izvorni_sadrzaj>
      <item>ZIMEX export - import, vanjska i unutarnja trgovina d.o.o., OIB 85712126350, Rozganska 2, 10000 Zagreb zastupanog po punomoćniku Mladen Boban</item>
    </izvorni_sadrzaj>
    <derivirana_varijabla naziv="DomainObject.Predmet.ProtuStrankaListFormatedWithAdressOIB_1">
      <item>ZIMEX export - import, vanjska i unutarnja trgovina d.o.o., OIB 85712126350, Rozganska 2, 10000 Zagreb zastupanog po punomoćniku Mladen Boban</item>
    </derivirana_varijabla>
  </DomainObject.Predmet.ProtuStrankaListFormatedWithAdressOIB>
  <DomainObject.Predmet.ProtuStrankaListNazivFormated>
    <izvorni_sadrzaj>
      <item>ZIMEX export - import, vanjska i unutarnja trgovina d.o.o.</item>
    </izvorni_sadrzaj>
    <derivirana_varijabla naziv="DomainObject.Predmet.ProtuStrankaListNazivFormated_1">
      <item>ZIMEX export - import, vanjska i unutarnja trgovina d.o.o.</item>
    </derivirana_varijabla>
  </DomainObject.Predmet.ProtuStrankaListNazivFormated>
  <DomainObject.Predmet.ProtuStrankaListNazivFormatedOIB>
    <izvorni_sadrzaj>
      <item>ZIMEX export - import, vanjska i unutarnja trgovina d.o.o., OIB 85712126350</item>
    </izvorni_sadrzaj>
    <derivirana_varijabla naziv="DomainObject.Predmet.ProtuStrankaListNazivFormatedOIB_1">
      <item>ZIMEX export - import, vanjska i unutarnja trgovina d.o.o., OIB 85712126350</item>
    </derivirana_varijabla>
  </DomainObject.Predmet.ProtuStrankaListNazivFormatedOIB>
  <DomainObject.Predmet.OstaliListFormated>
    <izvorni_sadrzaj>
      <item>Mladen Boban punomoćnik sudionika u postupku ZIMEX export - import, vanjska i unutarnja trgovina d.o.o.</item>
      <item>ŽDO u Zagrebu punomoćnik sudionika u postupku RH MF Porezna uprava, Područni ured Zagreb</item>
    </izvorni_sadrzaj>
    <derivirana_varijabla naziv="DomainObject.Predmet.OstaliListFormated_1">
      <item>Mladen Boban punomoćnik sudionika u postupku ZIMEX export - import, vanjska i unutarnja trgovina d.o.o.</item>
      <item>ŽDO u Zagrebu punomoćnik sudionika u postupku RH MF Porezna uprava, Područni ured Zagreb</item>
    </derivirana_varijabla>
  </DomainObject.Predmet.OstaliListFormated>
  <DomainObject.Predmet.OstaliListFormatedOIB>
    <izvorni_sadrzaj>
      <item>Mladen Boban, OIB 66207342460 punomoćnik sudionika u postupku ZIMEX export - import, vanjska i unutarnja trgovina d.o.o.</item>
      <item>ŽDO u Zagrebu, OIB 16488001145 punomoćnik sudionika u postupku RH MF Porezna uprava, Područni ured Zagreb</item>
    </izvorni_sadrzaj>
    <derivirana_varijabla naziv="DomainObject.Predmet.OstaliListFormatedOIB_1">
      <item>Mladen Boban, OIB 66207342460 punomoćnik sudionika u postupku ZIMEX export - import, vanjska i unutarnja trgovina d.o.o.</item>
      <item>ŽDO u Zagrebu, OIB 16488001145 punomoćnik sudionika u postupku RH MF Porezna uprava, Područni ured Zagreb</item>
    </derivirana_varijabla>
  </DomainObject.Predmet.OstaliListFormatedOIB>
  <DomainObject.Predmet.OstaliListFormatedWithAdress>
    <izvorni_sadrzaj>
      <item>Mladen Boban, Rozganska 2, 10000 Zagreb punomoćnik sudionika u postupku ZIMEX export - import, vanjska i unutarnja trgovina d.o.o.</item>
      <item>ŽDO u Zagrebu, Savska cesta 41, 10000 Zagreb punomoćnik sudionika u postupku RH MF Porezna uprava, Područni ured Zagreb</item>
    </izvorni_sadrzaj>
    <derivirana_varijabla naziv="DomainObject.Predmet.OstaliListFormatedWithAdress_1">
      <item>Mladen Boban, Rozganska 2, 10000 Zagreb punomoćnik sudionika u postupku ZIMEX export - import, vanjska i unutarnja trgovina d.o.o.</item>
      <item>ŽDO u Zagrebu, Savska cesta 41, 10000 Zagreb punomoćnik sudionika u postupku RH MF Porezna uprava, Područni ured Zagreb</item>
    </derivirana_varijabla>
  </DomainObject.Predmet.OstaliListFormatedWithAdress>
  <DomainObject.Predmet.OstaliListFormatedWithAdressOIB>
    <izvorni_sadrzaj>
      <item>Mladen Boban, OIB 66207342460, Rozganska 2, 10000 Zagreb punomoćnik sudionika u postupku ZIMEX export - import, vanjska i unutarnja trgovina d.o.o.</item>
      <item>ŽDO u Zagrebu, OIB 16488001145, Savska cesta 41, 10000 Zagreb punomoćnik sudionika u postupku RH MF Porezna uprava, Područni ured Zagreb</item>
    </izvorni_sadrzaj>
    <derivirana_varijabla naziv="DomainObject.Predmet.OstaliListFormatedWithAdressOIB_1">
      <item>Mladen Boban, OIB 66207342460, Rozganska 2, 10000 Zagreb punomoćnik sudionika u postupku ZIMEX export - import, vanjska i unutarnja trgovina d.o.o.</item>
      <item>ŽDO u Zagrebu, OIB 16488001145, Savska cesta 41, 10000 Zagreb punomoćnik sudionika u postupku RH MF Porezna uprava, Područni ured Zagreb</item>
    </derivirana_varijabla>
  </DomainObject.Predmet.OstaliListFormatedWithAdressOIB>
  <DomainObject.Predmet.OstaliListNazivFormated>
    <izvorni_sadrzaj>
      <item>Mladen Boban</item>
      <item>ŽDO u Zagrebu</item>
    </izvorni_sadrzaj>
    <derivirana_varijabla naziv="DomainObject.Predmet.OstaliListNazivFormated_1">
      <item>Mladen Boban</item>
      <item>ŽDO u Zagrebu</item>
    </derivirana_varijabla>
  </DomainObject.Predmet.OstaliListNazivFormated>
  <DomainObject.Predmet.OstaliListNazivFormatedOIB>
    <izvorni_sadrzaj>
      <item>Mladen Boban, OIB 66207342460</item>
      <item>ŽDO u Zagrebu, OIB 16488001145</item>
    </izvorni_sadrzaj>
    <derivirana_varijabla naziv="DomainObject.Predmet.OstaliListNazivFormatedOIB_1">
      <item>Mladen Boban, OIB 66207342460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ZIMEX export - import, vanjska i unutarnja trgovina d.o.o.</izvorni_sadrzaj>
    <derivirana_varijabla naziv="DomainObject.Predmet.ProtustrankaIDrugi_1">ZIMEX export - import, vanjska i unutarnja trgovina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ZIMEX export - import, vanjska i unutarnja trgovina d.o.o., OIB 85712126350, Rozganska 2, 10000 Zagreb</izvorni_sadrzaj>
    <derivirana_varijabla naziv="DomainObject.Predmet.ProtustrankaIDrugiAdressOIB_1">ZIMEX export - import, vanjska i unutarnja trgovina d.o.o., OIB 85712126350, Rozganska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ZIMEX export - import, vanjska i unutarnja trgovina d.o.o.</item>
      <item>FINA Regionalni centar Zagreb</item>
      <item>Mladen Boban</item>
      <item>RH MF Porezna uprava, Područni ured Zagreb</item>
      <item>ŽDO u Zagrebu</item>
    </izvorni_sadrzaj>
    <derivirana_varijabla naziv="DomainObject.Predmet.SudioniciListNaziv_1">
      <item>ZIMEX export - import, vanjska i unutarnja trgovina d.o.o.</item>
      <item>FINA Regionalni centar Zagreb</item>
      <item>Mladen Boban</item>
      <item>RH MF Porezna uprava, Područni ured Zagreb</item>
      <item>ŽDO u Zagrebu</item>
    </derivirana_varijabla>
  </DomainObject.Predmet.SudioniciListNaziv>
  <DomainObject.Predmet.SudioniciListAdressOIB>
    <izvorni_sadrzaj>
      <item>ZIMEX export - import, vanjska i unutarnja trgovina d.o.o., OIB 85712126350, Rozganska 2,10000 Zagreb</item>
      <item>FINA Regionalni centar Zagreb, OIB 85821130368, Trg svibanjskih žrtava 1995. 1,10000 Zagreb</item>
      <item>Mladen Boban, OIB 66207342460, Rozganska 2,10000 Zagreb</item>
      <item>RH MF Porezna uprava, Područni ured Zagreb, OIB 18683136487</item>
      <item>ŽDO u Zagrebu, OIB 16488001145, Savska cesta 41,10000 Zagreb</item>
    </izvorni_sadrzaj>
    <derivirana_varijabla naziv="DomainObject.Predmet.SudioniciListAdressOIB_1">
      <item>ZIMEX export - import, vanjska i unutarnja trgovina d.o.o., OIB 85712126350, Rozganska 2,10000 Zagreb</item>
      <item>FINA Regionalni centar Zagreb, OIB 85821130368, Trg svibanjskih žrtava 1995. 1,10000 Zagreb</item>
      <item>Mladen Boban, OIB 66207342460, Rozganska 2,10000 Zagreb</item>
      <item>RH MF Porezna uprava, Područni ured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85712126350</item>
      <item>, OIB 85821130368</item>
      <item>, OIB 66207342460</item>
      <item>, OIB 18683136487</item>
      <item>, OIB 16488001145</item>
    </izvorni_sadrzaj>
    <derivirana_varijabla naziv="DomainObject.Predmet.SudioniciListNazivOIB_1">
      <item>, OIB 85712126350</item>
      <item>, OIB 85821130368</item>
      <item>, OIB 66207342460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3017</properties:Characters>
  <properties:Lines>78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2018-09-27T09:47:00Z</dcterms:created>
  <dc:creator>Barbara Huzanić</dc:creator>
  <cp:lastModifiedBy>Maja Hajtek</cp:lastModifiedBy>
  <cp:lastPrinted>2018-09-18T07:02:00Z</cp:lastPrinted>
  <dcterms:modified xmlns:xsi="http://www.w3.org/2001/XMLSchema-instance" xsi:type="dcterms:W3CDTF">2018-09-28T07:36:00Z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 2979;2016 - 25 -poziv vjerovnicima za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