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d8a7" w14:paraId="af8d8a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1445ED">
        <w:t>GRINGO-NAUTICA d.o.o.</w:t>
      </w:r>
      <w:r w:rsidR="00FC57A8">
        <w:t>,</w:t>
      </w:r>
      <w:r w:rsidR="001445ED">
        <w:t xml:space="preserve"> </w:t>
      </w:r>
      <w:r w:rsidR="00FC57A8">
        <w:t xml:space="preserve">OIB: 10184128319, </w:t>
      </w:r>
      <w:r w:rsidR="001445ED">
        <w:t>Grohote</w:t>
      </w:r>
      <w:r w:rsidR="00DB7B76">
        <w:t>,</w:t>
      </w:r>
      <w:r w:rsidR="00C3675A">
        <w:t xml:space="preserve"> </w:t>
      </w:r>
      <w:r w:rsidR="001445ED">
        <w:t>Rogač,</w:t>
      </w:r>
      <w:r w:rsidR="00E25E3D">
        <w:t xml:space="preserve"> </w:t>
      </w:r>
      <w:r w:rsidR="00A25B81">
        <w:t xml:space="preserve">dana </w:t>
      </w:r>
      <w:r w:rsidR="00EE7E46">
        <w:t>15</w:t>
      </w:r>
      <w:r w:rsidR="00135B11">
        <w:t>.</w:t>
      </w:r>
      <w:r w:rsidR="00FC57A8">
        <w:t xml:space="preserve"> 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1445ED">
        <w:t>GRINGO-NAUTICA d.o.o.</w:t>
      </w:r>
      <w:r w:rsidR="00FC57A8">
        <w:t>,</w:t>
      </w:r>
      <w:r w:rsidR="001445ED">
        <w:t xml:space="preserve"> </w:t>
      </w:r>
      <w:r w:rsidR="00FC57A8">
        <w:t>OIB: 10184128319</w:t>
      </w:r>
      <w:r w:rsidR="00FC57A8" w:rsidRPr="00135B11">
        <w:t>,</w:t>
      </w:r>
      <w:r w:rsidR="00FC57A8">
        <w:t xml:space="preserve"> </w:t>
      </w:r>
      <w:r w:rsidR="001445ED">
        <w:t xml:space="preserve">Grohote, Rogač, </w:t>
      </w:r>
      <w:r>
        <w:t xml:space="preserve">na dan 1. rujna 2015. godine u </w:t>
      </w:r>
      <w:r w:rsidR="00351F4C" w:rsidRPr="00351F4C">
        <w:t>Očevidniku redoslijeda osnova za plaćanje ima evidentirane neizvršene osnove za plaćanje</w:t>
      </w:r>
      <w:r w:rsidR="00351F4C">
        <w:t xml:space="preserve"> u neprekinutom razdoblju od 3209</w:t>
      </w:r>
      <w:r w:rsidR="00351F4C" w:rsidRPr="00351F4C">
        <w:t xml:space="preserve"> dana, u ukupnom iznosu od </w:t>
      </w:r>
      <w:r w:rsidR="001445ED">
        <w:t>59</w:t>
      </w:r>
      <w:r w:rsidR="00E25E3D">
        <w:t>.</w:t>
      </w:r>
      <w:r w:rsidR="001445ED">
        <w:t>903</w:t>
      </w:r>
      <w:r w:rsidR="00E25E3D">
        <w:t>,</w:t>
      </w:r>
      <w:r w:rsidR="001445ED">
        <w:t>82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15</w:t>
      </w:r>
      <w:r w:rsidR="00135B11">
        <w:t>.</w:t>
      </w:r>
      <w:r w:rsidR="00FC57A8">
        <w:t xml:space="preserve"> studenog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D08EC">
      <w:t>14</w:t>
    </w:r>
    <w:r w:rsidR="001445ED">
      <w:t>60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1F4C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2052B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C57A8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St-1460/2015</izvorni_sadrzaj>
    <derivirana_varijabla naziv="DomainObject.Predmet.OznakaBroj_1">St-1460/2015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GRINGO-NAUTICA, export-import i usluge d.o.o.</izvorni_sadrzaj>
    <derivirana_varijabla naziv="DomainObject.Predmet.ProtustrankaFormated_1">  GRINGO-NAUTICA, export-import i usluge d.o.o.</derivirana_varijabla>
  </DomainObject.Predmet.ProtustrankaFormated>
  <DomainObject.Predmet.ProtustrankaFormatedOIB>
    <izvorni_sadrzaj>  GRINGO-NAUTICA, export-import i usluge d.o.o., OIB 10184128319</izvorni_sadrzaj>
    <derivirana_varijabla naziv="DomainObject.Predmet.ProtustrankaFormatedOIB_1">  GRINGO-NAUTICA, export-import i usluge d.o.o., OIB 10184128319</derivirana_varijabla>
  </DomainObject.Predmet.ProtustrankaFormatedOIB>
  <DomainObject.Predmet.ProtustrankaFormatedWithAdress>
    <izvorni_sadrzaj> GRINGO-NAUTICA, export-import i usluge d.o.o., Rogač, 21430 Grohote</izvorni_sadrzaj>
    <derivirana_varijabla naziv="DomainObject.Predmet.ProtustrankaFormatedWithAdress_1"> GRINGO-NAUTICA, export-import i usluge d.o.o., Rogač, 21430 Grohote</derivirana_varijabla>
  </DomainObject.Predmet.ProtustrankaFormatedWithAdress>
  <DomainObject.Predmet.ProtustrankaFormatedWithAdressOIB>
    <izvorni_sadrzaj> GRINGO-NAUTICA, export-import i usluge d.o.o., OIB 10184128319, Rogač, 21430 Grohote</izvorni_sadrzaj>
    <derivirana_varijabla naziv="DomainObject.Predmet.ProtustrankaFormatedWithAdressOIB_1"> GRINGO-NAUTICA, export-import i usluge d.o.o., OIB 10184128319, Rogač, 21430 Grohote</derivirana_varijabla>
  </DomainObject.Predmet.ProtustrankaFormatedWithAdressOIB>
  <DomainObject.Predmet.ProtustrankaWithAdress>
    <izvorni_sadrzaj>GRINGO-NAUTICA, export-import i usluge d.o.o. Rogač, 21430 Grohote</izvorni_sadrzaj>
    <derivirana_varijabla naziv="DomainObject.Predmet.ProtustrankaWithAdress_1">GRINGO-NAUTICA, export-import i usluge d.o.o. Rogač, 21430 Grohote</derivirana_varijabla>
  </DomainObject.Predmet.ProtustrankaWithAdress>
  <DomainObject.Predmet.ProtustrankaWithAdressOIB>
    <izvorni_sadrzaj>GRINGO-NAUTICA, export-import i usluge d.o.o., OIB 10184128319, Rogač, 21430 Grohote</izvorni_sadrzaj>
    <derivirana_varijabla naziv="DomainObject.Predmet.ProtustrankaWithAdressOIB_1">GRINGO-NAUTICA, export-import i usluge d.o.o., OIB 10184128319, Rogač, 21430 Grohote</derivirana_varijabla>
  </DomainObject.Predmet.ProtustrankaWithAdressOIB>
  <DomainObject.Predmet.ProtustrankaNazivFormated>
    <izvorni_sadrzaj>GRINGO-NAUTICA, export-import i usluge d.o.o.</izvorni_sadrzaj>
    <derivirana_varijabla naziv="DomainObject.Predmet.ProtustrankaNazivFormated_1">GRINGO-NAUTICA, export-import i usluge d.o.o.</derivirana_varijabla>
  </DomainObject.Predmet.ProtustrankaNazivFormated>
  <DomainObject.Predmet.ProtustrankaNazivFormatedOIB>
    <izvorni_sadrzaj>GRINGO-NAUTICA, export-import i usluge d.o.o., OIB 10184128319</izvorni_sadrzaj>
    <derivirana_varijabla naziv="DomainObject.Predmet.ProtustrankaNazivFormatedOIB_1">GRINGO-NAUTICA, export-import i usluge d.o.o., OIB 10184128319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59903.82</izvorni_sadrzaj>
    <derivirana_varijabla naziv="DomainObject.Predmet.TrenutnaVrijednost_1">59903.82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GRINGO-NAUTICA, export-import i usluge d.o.o.</item>
    </izvorni_sadrzaj>
    <derivirana_varijabla naziv="DomainObject.Predmet.ProtuStrankaListFormated_1">
      <item>GRINGO-NAUTICA, export-import i usluge d.o.o.</item>
    </derivirana_varijabla>
  </DomainObject.Predmet.ProtuStrankaListFormated>
  <DomainObject.Predmet.ProtuStrankaListFormatedOIB>
    <izvorni_sadrzaj>
      <item>GRINGO-NAUTICA, export-import i usluge d.o.o., OIB 10184128319</item>
    </izvorni_sadrzaj>
    <derivirana_varijabla naziv="DomainObject.Predmet.ProtuStrankaListFormatedOIB_1">
      <item>GRINGO-NAUTICA, export-import i usluge d.o.o., OIB 10184128319</item>
    </derivirana_varijabla>
  </DomainObject.Predmet.ProtuStrankaListFormatedOIB>
  <DomainObject.Predmet.ProtuStrankaListFormatedWithAdress>
    <izvorni_sadrzaj>
      <item>GRINGO-NAUTICA, export-import i usluge d.o.o., Rogač, 21430 Grohote</item>
    </izvorni_sadrzaj>
    <derivirana_varijabla naziv="DomainObject.Predmet.ProtuStrankaListFormatedWithAdress_1">
      <item>GRINGO-NAUTICA, export-import i usluge d.o.o., Rogač, 21430 Grohote</item>
    </derivirana_varijabla>
  </DomainObject.Predmet.ProtuStrankaListFormatedWithAdress>
  <DomainObject.Predmet.ProtuStrankaListFormatedWithAdressOIB>
    <izvorni_sadrzaj>
      <item>GRINGO-NAUTICA, export-import i usluge d.o.o., OIB 10184128319, Rogač, 21430 Grohote</item>
    </izvorni_sadrzaj>
    <derivirana_varijabla naziv="DomainObject.Predmet.ProtuStrankaListFormatedWithAdressOIB_1">
      <item>GRINGO-NAUTICA, export-import i usluge d.o.o., OIB 10184128319, Rogač, 21430 Grohote</item>
    </derivirana_varijabla>
  </DomainObject.Predmet.ProtuStrankaListFormatedWithAdressOIB>
  <DomainObject.Predmet.ProtuStrankaListNazivFormated>
    <izvorni_sadrzaj>
      <item>GRINGO-NAUTICA, export-import i usluge d.o.o.</item>
    </izvorni_sadrzaj>
    <derivirana_varijabla naziv="DomainObject.Predmet.ProtuStrankaListNazivFormated_1">
      <item>GRINGO-NAUTICA, export-import i usluge d.o.o.</item>
    </derivirana_varijabla>
  </DomainObject.Predmet.ProtuStrankaListNazivFormated>
  <DomainObject.Predmet.ProtuStrankaListNazivFormatedOIB>
    <izvorni_sadrzaj>
      <item>GRINGO-NAUTICA, export-import i usluge d.o.o., OIB 10184128319</item>
    </izvorni_sadrzaj>
    <derivirana_varijabla naziv="DomainObject.Predmet.ProtuStrankaListNazivFormatedOIB_1">
      <item>GRINGO-NAUTICA, export-import i usluge d.o.o., OIB 10184128319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GRINGO-NAUTICA, export-import i usluge d.o.o.</izvorni_sadrzaj>
    <derivirana_varijabla naziv="DomainObject.Predmet.ProtustrankaIDrugi_1">GRINGO-NAUTICA, export-import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GRINGO-NAUTICA, export-import i usluge d.o.o., OIB 10184128319, Rogač, 21430 Grohote</izvorni_sadrzaj>
    <derivirana_varijabla naziv="DomainObject.Predmet.ProtustrankaIDrugiAdressOIB_1">GRINGO-NAUTICA, export-import i usluge d.o.o., OIB 10184128319, Rogač,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GRINGO-NAUTICA, export-import i usluge d.o.o.</item>
      <item>FINANCIJSKA AGENCIJA, RC SPLIT</item>
    </izvorni_sadrzaj>
    <derivirana_varijabla naziv="DomainObject.Predmet.SudioniciListNaziv_1">
      <item>GRINGO-NAUTICA, export-import i usluge d.o.o.</item>
      <item>FINANCIJSKA AGENCIJA, RC SPLIT</item>
    </derivirana_varijabla>
  </DomainObject.Predmet.SudioniciListNaziv>
  <DomainObject.Predmet.SudioniciListAdressOIB>
    <izvorni_sadrzaj>
      <item>GRINGO-NAUTICA, export-import i usluge d.o.o., OIB 10184128319, Rogač,21430 Grohote</item>
      <item>FINANCIJSKA AGENCIJA, RC SPLIT, OIB 85821130368, Mažuranićevo šetalište 24 b,21000 Split</item>
    </izvorni_sadrzaj>
    <derivirana_varijabla naziv="DomainObject.Predmet.SudioniciListAdressOIB_1">
      <item>GRINGO-NAUTICA, export-import i usluge d.o.o., OIB 10184128319, Rogač,21430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10184128319</item>
      <item>, OIB 85821130368</item>
    </izvorni_sadrzaj>
    <derivirana_varijabla naziv="DomainObject.Predmet.SudioniciListNazivOIB_1">
      <item>, OIB 10184128319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C20E16-C917-4289-8248-B4F982BC8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1807</properties:Characters>
  <properties:Lines>37</properties:Lines>
  <properties:Paragraphs>15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2016-11-15T09:05:00Z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