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a5e2" w14:paraId="961a5e2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C14C1D">
        <w:rPr>
          <w:lang w:val="hr-HR"/>
        </w:rPr>
        <w:t>St-617/15-4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C14C1D">
        <w:t>UGOSTITELJSTVO SANJA zadruga za ugostiteljstvo, trgovinu i usluge, OIB: 89656189591 sa sjedištem u Gorička 12, 48326 Virje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C14C1D">
        <w:t>UGOSTITELJSTVO SANJA zadruga za ugostiteljstvo, trgovinu i usluge, OIB: 89656189591 sa sjedištem u Gorička 12, 48326 Virje</w:t>
      </w:r>
      <w:r w:rsidR="0082762B">
        <w:t>,</w:t>
      </w:r>
      <w:r w:rsidR="008C35DC">
        <w:rPr>
          <w:lang w:val="hr-HR"/>
        </w:rPr>
        <w:t xml:space="preserve"> na dan </w:t>
      </w:r>
      <w:r w:rsidR="00C14C1D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C14C1D">
        <w:rPr>
          <w:lang w:val="hr-HR"/>
        </w:rPr>
        <w:t>52.670,17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C14C1D">
        <w:t>UGOSTITELJSTVO SANJA zadruga za ugostiteljstvo, trgovinu i usluge, OIB: 89656189591 sa sjedištem u Gorička 12, 48326 Virje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C14C1D">
        <w:rPr>
          <w:lang w:val="hr-HR"/>
        </w:rPr>
        <w:t xml:space="preserve"> ovome sudu dana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C14C1D">
        <w:t>UGOSTITELJSTVO SANJA zadruga za ugostiteljstvo, trgovinu i usluge, OIB: 89656189591 sa sjedištem u Gorička 12, 48326 Virje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C14C1D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C14C1D">
        <w:rPr>
          <w:lang w:val="hr-HR"/>
        </w:rPr>
        <w:t>52.670,17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401" w:rsidP="007F64E0" w:rsidR="00A66401">
      <w:r>
        <w:separator/>
      </w:r>
    </w:p>
  </w:endnote>
  <w:endnote w:id="0" w:type="continuationSeparator">
    <w:p w:rsidRDefault="00A66401" w:rsidP="007F64E0" w:rsidR="00A66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401" w:rsidP="007F64E0" w:rsidR="00A66401">
      <w:r>
        <w:separator/>
      </w:r>
    </w:p>
  </w:footnote>
  <w:footnote w:id="0" w:type="continuationSeparator">
    <w:p w:rsidRDefault="00A66401" w:rsidP="007F64E0" w:rsidR="00A664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C14C1D">
      <w:rPr>
        <w:lang w:val="hr-HR"/>
      </w:rPr>
      <w:t>St-617/15-4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C1956" w:rsidRPr="009C1956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1956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66401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4C1D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C1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C1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9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St-617/2015</izvorni_sadrzaj>
    <derivirana_varijabla naziv="DomainObject.Predmet.OznakaBroj_1">St-617/2015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SANJA zadruga za ugostiteljstvo, trgovinu i usluge</izvorni_sadrzaj>
    <derivirana_varijabla naziv="DomainObject.Predmet.ProtustrankaFormated_1">  UGOSTITELJSTVO SANJA zadruga za ugostiteljstvo, trgovinu i usluge</derivirana_varijabla>
  </DomainObject.Predmet.ProtustrankaFormated>
  <DomainObject.Predmet.ProtustrankaFormatedOIB>
    <izvorni_sadrzaj>  UGOSTITELJSTVO SANJA zadruga za ugostiteljstvo, trgovinu i usluge, OIB 89656189591</izvorni_sadrzaj>
    <derivirana_varijabla naziv="DomainObject.Predmet.ProtustrankaFormatedOIB_1">  UGOSTITELJSTVO SANJA zadruga za ugostiteljstvo, trgovinu i usluge, OIB 89656189591</derivirana_varijabla>
  </DomainObject.Predmet.ProtustrankaFormatedOIB>
  <DomainObject.Predmet.ProtustrankaFormatedWithAdress>
    <izvorni_sadrzaj> UGOSTITELJSTVO SANJA zadruga za ugostiteljstvo, trgovinu i usluge, Gorička 12, 48350 Virje</izvorni_sadrzaj>
    <derivirana_varijabla naziv="DomainObject.Predmet.ProtustrankaFormatedWithAdress_1"> UGOSTITELJSTVO SANJA zadruga za ugostiteljstvo, trgovinu i usluge, Gorička 12, 48350 Virje</derivirana_varijabla>
  </DomainObject.Predmet.ProtustrankaFormatedWithAdress>
  <DomainObject.Predmet.ProtustrankaFormatedWithAdressOIB>
    <izvorni_sadrzaj> UGOSTITELJSTVO SANJA zadruga za ugostiteljstvo, trgovinu i usluge, OIB 89656189591, Gorička 12, 48350 Virje</izvorni_sadrzaj>
    <derivirana_varijabla naziv="DomainObject.Predmet.ProtustrankaFormatedWithAdressOIB_1"> UGOSTITELJSTVO SANJA zadruga za ugostiteljstvo, trgovinu i usluge, OIB 89656189591, Gorička 12, 48350 Virje</derivirana_varijabla>
  </DomainObject.Predmet.ProtustrankaFormatedWithAdressOIB>
  <DomainObject.Predmet.ProtustrankaWithAdress>
    <izvorni_sadrzaj>UGOSTITELJSTVO SANJA zadruga za ugostiteljstvo, trgovinu i usluge Gorička 12, 48350 Virje</izvorni_sadrzaj>
    <derivirana_varijabla naziv="DomainObject.Predmet.ProtustrankaWithAdress_1">UGOSTITELJSTVO SANJA zadruga za ugostiteljstvo, trgovinu i usluge Gorička 12, 48350 Virje</derivirana_varijabla>
  </DomainObject.Predmet.ProtustrankaWithAdress>
  <DomainObject.Predmet.ProtustrankaWithAdressOIB>
    <izvorni_sadrzaj>UGOSTITELJSTVO SANJA zadruga za ugostiteljstvo, trgovinu i usluge, OIB 89656189591, Gorička 12, 48350 Virje</izvorni_sadrzaj>
    <derivirana_varijabla naziv="DomainObject.Predmet.ProtustrankaWithAdressOIB_1">UGOSTITELJSTVO SANJA zadruga za ugostiteljstvo, trgovinu i usluge, OIB 89656189591, Gorička 12, 48350 Virje</derivirana_varijabla>
  </DomainObject.Predmet.ProtustrankaWithAdressOIB>
  <DomainObject.Predmet.ProtustrankaNazivFormated>
    <izvorni_sadrzaj>UGOSTITELJSTVO SANJA zadruga za ugostiteljstvo, trgovinu i usluge</izvorni_sadrzaj>
    <derivirana_varijabla naziv="DomainObject.Predmet.ProtustrankaNazivFormated_1">UGOSTITELJSTVO SANJA zadruga za ugostiteljstvo, trgovinu i usluge</derivirana_varijabla>
  </DomainObject.Predmet.ProtustrankaNazivFormated>
  <DomainObject.Predmet.ProtustrankaNazivFormatedOIB>
    <izvorni_sadrzaj>UGOSTITELJSTVO SANJA zadruga za ugostiteljstvo, trgovinu i usluge, OIB 89656189591</izvorni_sadrzaj>
    <derivirana_varijabla naziv="DomainObject.Predmet.ProtustrankaNazivFormatedOIB_1">UGOSTITELJSTVO SANJA zadruga za ugostiteljstvo, trgovinu i usluge, OIB 89656189591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52670.17</izvorni_sadrzaj>
    <derivirana_varijabla naziv="DomainObject.Predmet.TrenutnaVrijednost_1">52670.17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SANJA zadruga za ugostiteljstvo, trgovinu i usluge</item>
    </izvorni_sadrzaj>
    <derivirana_varijabla naziv="DomainObject.Predmet.ProtuStrankaListFormated_1">
      <item>UGOSTITELJSTVO SANJA zadruga za ugostiteljstvo, trgovinu i usluge</item>
    </derivirana_varijabla>
  </DomainObject.Predmet.ProtuStrankaListFormated>
  <DomainObject.Predmet.ProtuStrankaListFormatedOIB>
    <izvorni_sadrzaj>
      <item>UGOSTITELJSTVO SANJA zadruga za ugostiteljstvo, trgovinu i usluge, OIB 89656189591</item>
    </izvorni_sadrzaj>
    <derivirana_varijabla naziv="DomainObject.Predmet.ProtuStrankaListFormatedOIB_1">
      <item>UGOSTITELJSTVO SANJA zadruga za ugostiteljstvo, trgovinu i usluge, OIB 89656189591</item>
    </derivirana_varijabla>
  </DomainObject.Predmet.ProtuStrankaListFormatedOIB>
  <DomainObject.Predmet.ProtuStrankaListFormatedWithAdress>
    <izvorni_sadrzaj>
      <item>UGOSTITELJSTVO SANJA zadruga za ugostiteljstvo, trgovinu i usluge, Gorička 12, 48350 Virje</item>
    </izvorni_sadrzaj>
    <derivirana_varijabla naziv="DomainObject.Predmet.ProtuStrankaListFormatedWithAdress_1">
      <item>UGOSTITELJSTVO SANJA zadruga za ugostiteljstvo, trgovinu i usluge, Gorička 12, 48350 Virje</item>
    </derivirana_varijabla>
  </DomainObject.Predmet.ProtuStrankaListFormatedWithAdress>
  <DomainObject.Predmet.ProtuStrankaListFormatedWithAdressOIB>
    <izvorni_sadrzaj>
      <item>UGOSTITELJSTVO SANJA zadruga za ugostiteljstvo, trgovinu i usluge, OIB 89656189591, Gorička 12, 48350 Virje</item>
    </izvorni_sadrzaj>
    <derivirana_varijabla naziv="DomainObject.Predmet.ProtuStrankaListFormatedWithAdressOIB_1">
      <item>UGOSTITELJSTVO SANJA zadruga za ugostiteljstvo, trgovinu i usluge, OIB 89656189591, Gorička 12, 48350 Virje</item>
    </derivirana_varijabla>
  </DomainObject.Predmet.ProtuStrankaListFormatedWithAdressOIB>
  <DomainObject.Predmet.ProtuStrankaListNazivFormated>
    <izvorni_sadrzaj>
      <item>UGOSTITELJSTVO SANJA zadruga za ugostiteljstvo, trgovinu i usluge</item>
    </izvorni_sadrzaj>
    <derivirana_varijabla naziv="DomainObject.Predmet.ProtuStrankaListNazivFormated_1">
      <item>UGOSTITELJSTVO SANJA zadruga za ugostiteljstvo, trgovinu i usluge</item>
    </derivirana_varijabla>
  </DomainObject.Predmet.ProtuStrankaListNazivFormated>
  <DomainObject.Predmet.ProtuStrankaListNazivFormatedOIB>
    <izvorni_sadrzaj>
      <item>UGOSTITELJSTVO SANJA zadruga za ugostiteljstvo, trgovinu i usluge, OIB 89656189591</item>
    </izvorni_sadrzaj>
    <derivirana_varijabla naziv="DomainObject.Predmet.ProtuStrankaListNazivFormatedOIB_1">
      <item>UGOSTITELJSTVO SANJA zadruga za ugostiteljstvo, trgovinu i usluge, OIB 89656189591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SANJA zadruga za ugostiteljstvo, trgovinu i usluge</izvorni_sadrzaj>
    <derivirana_varijabla naziv="DomainObject.Predmet.ProtustrankaIDrugi_1">UGOSTITELJSTVO SANJA zadruga za ugostiteljstvo,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UGOSTITELJSTVO SANJA zadruga za ugostiteljstvo, trgovinu i usluge, OIB 89656189591, Gorička 12, 48350 Virje</izvorni_sadrzaj>
    <derivirana_varijabla naziv="DomainObject.Predmet.ProtustrankaIDrugiAdressOIB_1">UGOSTITELJSTVO SANJA zadruga za ugostiteljstvo, trgovinu i usluge, OIB 89656189591, Gorička 12,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UGOSTITELJSTVO SANJA zadruga za ugostiteljstvo, trgovinu i usluge</item>
      <item>e-Oglasna</item>
      <item>Sudski registar</item>
    </izvorni_sadrzaj>
    <derivirana_varijabla naziv="DomainObject.Predmet.SudioniciListNaziv_1">
      <item>Financijska agencija</item>
      <item>UGOSTITELJSTVO SANJA zadruga za ugostiteljstvo,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UGOSTITELJSTVO SANJA zadruga za ugostiteljstvo, trgovinu i usluge, OIB 89656189591, Gorička 12,48350 Virje</item>
      <item>e-Oglasna</item>
      <item>Sudski registar</item>
    </izvorni_sadrzaj>
    <derivirana_varijabla naziv="DomainObject.Predmet.SudioniciListAdressOIB_1">
      <item>Financijska agencija, OIB 85821130368, A.Cesarca 2,42000 Varaždin</item>
      <item>UGOSTITELJSTVO SANJA zadruga za ugostiteljstvo, trgovinu i usluge, OIB 89656189591, Gorička 12,48350 Virje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89656189591</item>
      <item>, OIB null</item>
      <item>, OIB null</item>
    </izvorni_sadrzaj>
    <derivirana_varijabla naziv="DomainObject.Predmet.SudioniciListNazivOIB_1">
      <item>, OIB 85821130368</item>
      <item>, OIB 89656189591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439</properties:Words>
  <properties:Characters>2440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2015-11-06T11:59:00Z</dcterms:created>
  <dc:creator>user</dc:creator>
  <cp:lastModifiedBy>Marko Makaj</cp:lastModifiedBy>
  <cp:lastPrinted>2015-11-06T11:59:00Z</cp:lastPrinted>
  <dcterms:modified xmlns:xsi="http://www.w3.org/2001/XMLSchema-instance" xsi:type="dcterms:W3CDTF">2015-11-06T12:00:00Z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