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f439" w14:paraId="265f439" w:rsidRDefault="00131BD7" w:rsidP="00131BD7" w:rsidR="00131BD7">
      <w:pPr>
        <w:ind w:firstLine="720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31BD7" w:rsidP="005C0220" w:rsidR="00131BD7" w:rsidRPr="005C0220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</w:t>
      </w:r>
      <w:r w:rsidRPr="005C0220">
        <w:rPr>
          <w:rFonts w:cs="Times New Roman" w:hAnsi="Times New Roman" w:ascii="Times New Roman"/>
          <w:b/>
        </w:rPr>
        <w:t>REPUBLIKA HRVATSKA</w:t>
      </w:r>
    </w:p>
    <w:p w:rsidRDefault="00131BD7" w:rsidP="005C0220" w:rsidR="00131BD7" w:rsidRPr="005C0220">
      <w:pPr>
        <w:pStyle w:val="Bezproreda"/>
        <w:rPr>
          <w:rFonts w:cs="Times New Roman" w:hAnsi="Times New Roman" w:ascii="Times New Roman"/>
          <w:b/>
        </w:rPr>
      </w:pPr>
      <w:r w:rsidRPr="005C0220">
        <w:rPr>
          <w:rFonts w:cs="Times New Roman" w:hAnsi="Times New Roman" w:ascii="Times New Roman"/>
          <w:b/>
        </w:rPr>
        <w:t>TRGOVAČKI SUD U RIJECI</w:t>
      </w:r>
    </w:p>
    <w:p w:rsidRDefault="00131BD7" w:rsidP="005C0220" w:rsidR="00131BD7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  </w:t>
      </w:r>
      <w:r w:rsidRPr="005C0220">
        <w:rPr>
          <w:rFonts w:cs="Times New Roman" w:hAnsi="Times New Roman" w:ascii="Times New Roman"/>
          <w:b/>
        </w:rPr>
        <w:t>Rijeka, Zadarska 1 i 3</w:t>
      </w:r>
    </w:p>
    <w:p w:rsidRDefault="00055F13" w:rsidR="00055F13" w:rsidRPr="00CD6B30">
      <w:pPr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</w:p>
    <w:p w:rsidRDefault="00910929" w:rsidR="00910929" w:rsidRPr="00CD6B30">
      <w:pPr>
        <w:rPr>
          <w:lang w:val="hr-HR"/>
        </w:rPr>
      </w:pP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3918B3" w:rsidP="003918B3" w:rsidR="003918B3">
      <w:pPr>
        <w:jc w:val="both"/>
      </w:pPr>
      <w:r>
        <w:tab/>
      </w:r>
      <w:r>
        <w:tab/>
        <w:t xml:space="preserve">Trgovački sud u Rijeci, po sucu Veri Jelenović, </w:t>
      </w:r>
      <w:r w:rsidR="00451EE5">
        <w:t xml:space="preserve">u stečajnom postupku nad dužnikom </w:t>
      </w:r>
      <w:r w:rsidR="00451EE5">
        <w:rPr>
          <w:bCs/>
        </w:rPr>
        <w:t>AB COMERCE</w:t>
      </w:r>
      <w:r w:rsidR="00451EE5">
        <w:t xml:space="preserve"> društvo s ograničenom odgovornošću za trgovinu, zastupanje i usluge u stečaju Rijeka, Baštijanova 26, OIB 74707701049, MBS: 040060893</w:t>
      </w:r>
      <w:r>
        <w:t xml:space="preserve">, dana </w:t>
      </w:r>
      <w:r w:rsidR="00451EE5">
        <w:t>1</w:t>
      </w:r>
      <w:r w:rsidR="00A660B4">
        <w:t>2</w:t>
      </w:r>
      <w:r>
        <w:t xml:space="preserve">. </w:t>
      </w:r>
      <w:r w:rsidR="00451EE5">
        <w:t>listopada</w:t>
      </w:r>
      <w:r>
        <w:t xml:space="preserve"> 2017. </w:t>
      </w: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E225B6" w:rsidP="0060518E" w:rsidR="00E225B6" w:rsidRPr="00CD6B30">
      <w:pPr>
        <w:jc w:val="both"/>
        <w:rPr>
          <w:lang w:val="hr-HR"/>
        </w:rPr>
      </w:pP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C50A91" w:rsidRPr="00C50A91">
        <w:rPr>
          <w:lang w:val="hr-HR"/>
        </w:rPr>
        <w:t>Ombretta Belić-Ilijašić, OIB: 00873493442, Jadranska 2, Rabac</w:t>
      </w:r>
      <w:r w:rsidR="00E225B6" w:rsidRPr="00746FAC">
        <w:rPr>
          <w:lang w:val="hr-HR"/>
        </w:rPr>
        <w:t xml:space="preserve"> </w:t>
      </w:r>
      <w:r w:rsidRPr="00746FAC">
        <w:rPr>
          <w:lang w:val="hr-HR"/>
        </w:rPr>
        <w:t>dužnosti 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451EE5">
        <w:rPr>
          <w:bCs/>
        </w:rPr>
        <w:t>AB COMERCE</w:t>
      </w:r>
      <w:r w:rsidR="00451EE5">
        <w:t xml:space="preserve"> društvo s ograničenom odgovornošću za trgovinu, zastupanje i usluge u stečaju Rijeka, Baštijanova 26, OIB 74707701049, MBS: 040060893</w:t>
      </w:r>
      <w:r w:rsidRPr="00746FAC">
        <w:rPr>
          <w:lang w:val="hr-HR"/>
        </w:rPr>
        <w:t>.</w:t>
      </w:r>
    </w:p>
    <w:p w:rsidRDefault="0060518E" w:rsidP="0060518E" w:rsidR="006021D1" w:rsidRPr="00746FAC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451EE5">
        <w:rPr>
          <w:bCs/>
        </w:rPr>
        <w:t>AB COMERCE</w:t>
      </w:r>
      <w:r w:rsidR="00451EE5">
        <w:t xml:space="preserve"> društvo s ograničenom odgovornošću za trgovinu, zastupanje i usluge u stečaju Rijeka, Baštijanova 26, OIB 74707701049, MBS: 040060893</w:t>
      </w:r>
      <w:r w:rsidR="003918B3">
        <w:t xml:space="preserve"> </w:t>
      </w:r>
      <w:r w:rsidR="00CF16DE" w:rsidRPr="00C50A91">
        <w:rPr>
          <w:lang w:val="hr-HR"/>
        </w:rPr>
        <w:t>imenuje se</w:t>
      </w:r>
      <w:r w:rsidR="00C50A91" w:rsidRPr="00C50A91">
        <w:rPr>
          <w:lang w:val="hr-HR"/>
        </w:rPr>
        <w:t xml:space="preserve"> </w:t>
      </w:r>
      <w:r w:rsidR="00451EE5" w:rsidRPr="00451EE5">
        <w:rPr>
          <w:lang w:val="hr-HR"/>
        </w:rPr>
        <w:t>Hrvoje Kraljičković, OIB: 63875916042, Trg hrvatskih velikana 4, Zagreb</w:t>
      </w:r>
      <w:r w:rsidR="00CD6B30" w:rsidRPr="00746FAC">
        <w:rPr>
          <w:lang w:val="hr-HR"/>
        </w:rPr>
        <w:t xml:space="preserve">. </w:t>
      </w:r>
    </w:p>
    <w:p w:rsidRDefault="00451EE5" w:rsidP="00451EE5" w:rsidR="00451EE5">
      <w:pPr>
        <w:jc w:val="both"/>
        <w:rPr>
          <w:lang w:val="hr-HR"/>
        </w:rPr>
      </w:pPr>
      <w:r w:rsidRPr="00893982">
        <w:rPr>
          <w:lang w:val="hr-HR"/>
        </w:rPr>
        <w:tab/>
        <w:t xml:space="preserve">III. Raniji stečajni upravitelj </w:t>
      </w:r>
      <w:r w:rsidRPr="00C50A91">
        <w:rPr>
          <w:lang w:val="hr-HR"/>
        </w:rPr>
        <w:t>Ombretta Belić-Ilijašić, OIB: 00873493442, Jadranska 2, Rabac</w:t>
      </w:r>
      <w:r w:rsidRPr="00893982">
        <w:rPr>
          <w:lang w:val="hr-HR"/>
        </w:rPr>
        <w:t xml:space="preserve"> dužna je izvršiti predaju svoje dužnosti novom stečajnom upravitelju </w:t>
      </w:r>
      <w:r w:rsidRPr="00451EE5">
        <w:rPr>
          <w:lang w:val="hr-HR"/>
        </w:rPr>
        <w:t>Hrvoj</w:t>
      </w:r>
      <w:r>
        <w:rPr>
          <w:lang w:val="hr-HR"/>
        </w:rPr>
        <w:t>u</w:t>
      </w:r>
      <w:r w:rsidRPr="00451EE5">
        <w:rPr>
          <w:lang w:val="hr-HR"/>
        </w:rPr>
        <w:t xml:space="preserve"> Kraljičković</w:t>
      </w:r>
      <w:r>
        <w:rPr>
          <w:lang w:val="hr-HR"/>
        </w:rPr>
        <w:t>u</w:t>
      </w:r>
      <w:r w:rsidRPr="00451EE5">
        <w:rPr>
          <w:lang w:val="hr-HR"/>
        </w:rPr>
        <w:t>, OIB: 63875916042, Trg hrvatskih velikana 4, Zagreb</w:t>
      </w:r>
      <w:r w:rsidRPr="00893982">
        <w:rPr>
          <w:lang w:val="hr-HR"/>
        </w:rPr>
        <w:t xml:space="preserve"> </w:t>
      </w:r>
      <w:r>
        <w:rPr>
          <w:lang w:val="hr-HR"/>
        </w:rPr>
        <w:t xml:space="preserve"> </w:t>
      </w:r>
      <w:r w:rsidRPr="00893982">
        <w:rPr>
          <w:lang w:val="hr-HR"/>
        </w:rPr>
        <w:t>u roku od 3 dana, pri čemu je osobito dužn</w:t>
      </w:r>
      <w:r>
        <w:rPr>
          <w:lang w:val="hr-HR"/>
        </w:rPr>
        <w:t>a</w:t>
      </w:r>
      <w:r w:rsidRPr="00893982">
        <w:rPr>
          <w:lang w:val="hr-HR"/>
        </w:rPr>
        <w:t xml:space="preserve"> u navedenom roku predati </w:t>
      </w:r>
      <w:r>
        <w:rPr>
          <w:lang w:val="hr-HR"/>
        </w:rPr>
        <w:t>mu</w:t>
      </w:r>
      <w:r w:rsidRPr="00893982">
        <w:rPr>
          <w:lang w:val="hr-HR"/>
        </w:rPr>
        <w:t xml:space="preserve"> svu dokumentaciju (kao npr. prijave tražbina).</w:t>
      </w: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451EE5">
        <w:t>1480</w:t>
      </w:r>
      <w:r w:rsidR="003918B3">
        <w:t>/</w:t>
      </w:r>
      <w:r w:rsidR="00CD6B30" w:rsidRPr="00CD6B30">
        <w:t>201</w:t>
      </w:r>
      <w:r w:rsidR="00CF3B18">
        <w:t>6</w:t>
      </w:r>
      <w:r w:rsidR="00746FAC">
        <w:t>-</w:t>
      </w:r>
      <w:r w:rsidR="00451EE5">
        <w:t>5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451EE5">
        <w:t>14. rujna 2017</w:t>
      </w:r>
      <w:r w:rsidR="00C05276" w:rsidRPr="00CD6B30">
        <w:rPr>
          <w:lang w:val="hr-HR"/>
        </w:rPr>
        <w:t xml:space="preserve">. </w:t>
      </w:r>
      <w:r w:rsidR="00451EE5">
        <w:rPr>
          <w:lang w:val="hr-HR"/>
        </w:rPr>
        <w:t>otvoren je stečajni</w:t>
      </w:r>
      <w:r w:rsidR="006C7523" w:rsidRPr="00746FAC">
        <w:rPr>
          <w:lang w:val="hr-HR"/>
        </w:rPr>
        <w:t xml:space="preserve"> 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451EE5">
        <w:rPr>
          <w:bCs/>
        </w:rPr>
        <w:t>AB COMERCE</w:t>
      </w:r>
      <w:r w:rsidR="00451EE5">
        <w:t xml:space="preserve"> društvo s ograničenom odgovornošću za trgovinu, zastupanje i usluge Rijeka, Baštijanova 26, OIB 74707701049, MBS: 040060893</w:t>
      </w:r>
      <w:r w:rsidR="00CE1CA6" w:rsidRPr="00CD6B30">
        <w:rPr>
          <w:rFonts w:eastAsia="Calibri"/>
          <w:lang w:val="hr-HR"/>
        </w:rPr>
        <w:t xml:space="preserve"> </w:t>
      </w:r>
      <w:r w:rsidR="00451EE5">
        <w:rPr>
          <w:rFonts w:eastAsia="Calibri"/>
          <w:lang w:val="hr-HR"/>
        </w:rPr>
        <w:t xml:space="preserve">i </w:t>
      </w:r>
      <w:r w:rsidRPr="00CD6B30">
        <w:rPr>
          <w:lang w:val="hr-HR"/>
        </w:rPr>
        <w:t xml:space="preserve">za stečajnog upravitelja </w:t>
      </w:r>
      <w:r w:rsidR="006021D1" w:rsidRPr="00CD6B30">
        <w:rPr>
          <w:lang w:val="hr-HR"/>
        </w:rPr>
        <w:t>imenovan</w:t>
      </w:r>
      <w:r w:rsidR="00C50A91">
        <w:rPr>
          <w:lang w:val="hr-HR"/>
        </w:rPr>
        <w:t>a</w:t>
      </w:r>
      <w:r w:rsidR="006021D1" w:rsidRPr="00CD6B30">
        <w:rPr>
          <w:lang w:val="hr-HR"/>
        </w:rPr>
        <w:t xml:space="preserve"> </w:t>
      </w:r>
      <w:r w:rsidR="00C50A91" w:rsidRPr="00C50A91">
        <w:rPr>
          <w:lang w:val="hr-HR"/>
        </w:rPr>
        <w:t>Ombretta Belić-Ilijašić, OIB: 00873493442, Jadranska 2, Rabac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451EE5">
        <w:rPr>
          <w:lang w:val="hr-HR"/>
        </w:rPr>
        <w:t>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C50A91" w:rsidRPr="00C50A91">
        <w:rPr>
          <w:lang w:val="hr-HR"/>
        </w:rPr>
        <w:t>Ombretta Belić-Ilijašić, OIB: 00873493442, Jadranska 2, Rabac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451EE5">
        <w:rPr>
          <w:lang w:val="hr-HR"/>
        </w:rPr>
        <w:t>10. listopada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C50A91">
        <w:rPr>
          <w:lang w:val="hr-HR"/>
        </w:rPr>
        <w:t>jela</w:t>
      </w:r>
      <w:r w:rsidR="005002D8" w:rsidRPr="00CD6B30">
        <w:rPr>
          <w:lang w:val="hr-HR"/>
        </w:rPr>
        <w:t xml:space="preserve"> sucu zahtjev za razrješenje dužnosti </w:t>
      </w:r>
      <w:r w:rsidR="00F9089D">
        <w:rPr>
          <w:lang w:val="hr-HR"/>
        </w:rPr>
        <w:t xml:space="preserve"> </w:t>
      </w:r>
      <w:r w:rsidR="005002D8" w:rsidRPr="00CD6B30">
        <w:rPr>
          <w:lang w:val="hr-HR"/>
        </w:rPr>
        <w:t>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bolesti</w:t>
      </w:r>
      <w:r w:rsidR="00C50A91">
        <w:rPr>
          <w:lang w:val="hr-HR"/>
        </w:rPr>
        <w:t xml:space="preserve">, a sudu je iz drugih predmeta poznato kako je ista zbog bolesti </w:t>
      </w:r>
      <w:r w:rsidR="00451EE5">
        <w:rPr>
          <w:lang w:val="hr-HR"/>
        </w:rPr>
        <w:t>nedavno</w:t>
      </w:r>
      <w:r w:rsidR="00C50A91">
        <w:rPr>
          <w:lang w:val="hr-HR"/>
        </w:rPr>
        <w:t xml:space="preserve"> bila i na bolničkom liječenju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451EE5">
        <w:rPr>
          <w:lang w:val="hr-HR"/>
        </w:rPr>
        <w:t>1</w:t>
      </w:r>
      <w:r w:rsidR="00A660B4">
        <w:rPr>
          <w:lang w:val="hr-HR"/>
        </w:rPr>
        <w:t>2</w:t>
      </w:r>
      <w:r w:rsidR="00451EE5">
        <w:rPr>
          <w:lang w:val="hr-HR"/>
        </w:rPr>
        <w:t>. listopada</w:t>
      </w:r>
      <w:r w:rsidR="004E14AC" w:rsidRPr="00CD6B30">
        <w:rPr>
          <w:lang w:val="hr-HR"/>
        </w:rPr>
        <w:t xml:space="preserve"> 2017</w:t>
      </w:r>
      <w:r w:rsidR="00724258" w:rsidRPr="00CD6B30">
        <w:rPr>
          <w:lang w:val="hr-HR"/>
        </w:rPr>
        <w:t>. g.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451EE5" w:rsidP="00266219" w:rsidR="00451EE5" w:rsidRPr="00CD6B30">
      <w:pPr>
        <w:jc w:val="both"/>
        <w:rPr>
          <w:lang w:val="hr-HR"/>
        </w:rPr>
      </w:pP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tab/>
        <w:t>Protiv rješenja o razrješenju stečajni upravitelj nema pravo na žalbu.</w:t>
      </w:r>
    </w:p>
    <w:p w:rsidRDefault="00CE1CA6" w:rsidP="0060518E" w:rsidR="00CE1CA6" w:rsidRPr="00CD6B30">
      <w:pPr>
        <w:jc w:val="both"/>
        <w:rPr>
          <w:lang w:val="hr-HR"/>
        </w:rPr>
      </w:pPr>
    </w:p>
    <w:p w:rsidRDefault="00CE1CA6" w:rsidP="0060518E" w:rsidR="00CE1CA6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p w:rsidRDefault="00451EE5" w:rsidP="0060518E" w:rsidR="00451EE5">
      <w:pPr>
        <w:jc w:val="both"/>
        <w:rPr>
          <w:lang w:val="hr-HR"/>
        </w:rPr>
      </w:pPr>
    </w:p>
    <w:sectPr w:rsidR="00451EE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16A" w:rsidR="0036216A">
      <w:r>
        <w:separator/>
      </w:r>
    </w:p>
  </w:endnote>
  <w:endnote w:id="0" w:type="continuationSeparator">
    <w:p w:rsidRDefault="0036216A" w:rsidR="00362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E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16A" w:rsidR="0036216A">
      <w:r>
        <w:separator/>
      </w:r>
    </w:p>
  </w:footnote>
  <w:footnote w:id="0" w:type="continuationSeparator">
    <w:p w:rsidRDefault="0036216A" w:rsidR="00362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F3B18">
      <w:rPr>
        <w:lang w:val="hr-HR"/>
      </w:rPr>
      <w:t>1</w:t>
    </w:r>
    <w:r w:rsidR="00451EE5">
      <w:rPr>
        <w:lang w:val="hr-HR"/>
      </w:rPr>
      <w:t>480</w:t>
    </w:r>
    <w:r w:rsidR="00CF3B18">
      <w:rPr>
        <w:lang w:val="hr-HR"/>
      </w:rPr>
      <w:t>/2016</w:t>
    </w:r>
    <w:r w:rsidR="00A660B4">
      <w:rPr>
        <w:lang w:val="hr-HR"/>
      </w:rPr>
      <w:t>-</w:t>
    </w:r>
    <w:r w:rsidR="00375FFF">
      <w:rPr>
        <w:lang w:val="hr-HR"/>
      </w:rPr>
      <w:t>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1BCC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1BD7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284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16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5FFF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8B3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327A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1EE5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0C05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1A63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2124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660B4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A91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B18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6EC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879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1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31BD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1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31BD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0042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St-1480/2016-8</izvorni_sadrzaj>
    <derivirana_varijabla naziv="DomainObject.Oznaka_1">St-1480/2016-8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St-462/15</izvorni_sadrzaj>
    <derivirana_varijabla naziv="DomainObject.Predmet.PrimjedbaSuca_1">Veza St-462/15</derivirana_varijabla>
  </DomainObject.Predmet.PrimjedbaSuca>
  <DomainObject.Predmet.ProtustrankaFormated>
    <izvorni_sadrzaj>  AB COMERCE d.o.o.</izvorni_sadrzaj>
    <derivirana_varijabla naziv="DomainObject.Predmet.ProtustrankaFormated_1">  AB COMERCE d.o.o.</derivirana_varijabla>
  </DomainObject.Predmet.ProtustrankaFormated>
  <DomainObject.Predmet.ProtustrankaFormatedOIB>
    <izvorni_sadrzaj>  AB COMERCE d.o.o., OIB 74707701049</izvorni_sadrzaj>
    <derivirana_varijabla naziv="DomainObject.Predmet.ProtustrankaFormatedOIB_1">  AB COMERCE d.o.o., OIB 74707701049</derivirana_varijabla>
  </DomainObject.Predmet.ProtustrankaFormatedOIB>
  <DomainObject.Predmet.ProtustrankaFormatedWithAdress>
    <izvorni_sadrzaj> AB COMERCE d.o.o., Baštijanova 26, 51000 Rijeka</izvorni_sadrzaj>
    <derivirana_varijabla naziv="DomainObject.Predmet.ProtustrankaFormatedWithAdress_1"> AB COMERCE d.o.o., Baštijanova 26, 51000 Rijeka</derivirana_varijabla>
  </DomainObject.Predmet.ProtustrankaFormatedWithAdress>
  <DomainObject.Predmet.ProtustrankaFormatedWithAdressOIB>
    <izvorni_sadrzaj> AB COMERCE d.o.o., OIB 74707701049, Baštijanova 26, 51000 Rijeka</izvorni_sadrzaj>
    <derivirana_varijabla naziv="DomainObject.Predmet.ProtustrankaFormatedWithAdressOIB_1"> AB COMERCE d.o.o., OIB 74707701049, Baštijanova 26, 51000 Rijeka</derivirana_varijabla>
  </DomainObject.Predmet.ProtustrankaFormatedWithAdressOIB>
  <DomainObject.Predmet.ProtustrankaWithAdress>
    <izvorni_sadrzaj>AB COMERCE d.o.o. Baštijanova 26, 51000 Rijeka</izvorni_sadrzaj>
    <derivirana_varijabla naziv="DomainObject.Predmet.ProtustrankaWithAdress_1">AB COMERCE d.o.o. Baštijanova 26, 51000 Rijeka</derivirana_varijabla>
  </DomainObject.Predmet.ProtustrankaWithAdress>
  <DomainObject.Predmet.ProtustrankaWithAdressOIB>
    <izvorni_sadrzaj>AB COMERCE d.o.o., OIB 74707701049, Baštijanova 26, 51000 Rijeka</izvorni_sadrzaj>
    <derivirana_varijabla naziv="DomainObject.Predmet.ProtustrankaWithAdressOIB_1">AB COMERCE d.o.o., OIB 74707701049, Baštijanova 26, 51000 Rijeka</derivirana_varijabla>
  </DomainObject.Predmet.ProtustrankaWithAdressOIB>
  <DomainObject.Predmet.ProtustrankaNazivFormated>
    <izvorni_sadrzaj>AB COMERCE d.o.o.</izvorni_sadrzaj>
    <derivirana_varijabla naziv="DomainObject.Predmet.ProtustrankaNazivFormated_1">AB COMERCE d.o.o.</derivirana_varijabla>
  </DomainObject.Predmet.ProtustrankaNazivFormated>
  <DomainObject.Predmet.ProtustrankaNazivFormatedOIB>
    <izvorni_sadrzaj>AB COMERCE d.o.o., OIB 74707701049</izvorni_sadrzaj>
    <derivirana_varijabla naziv="DomainObject.Predmet.ProtustrankaNazivFormatedOIB_1">AB COMERCE d.o.o.,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AB COMERCE d.o.o.</item>
    </izvorni_sadrzaj>
    <derivirana_varijabla naziv="DomainObject.Predmet.ProtuStrankaListFormated_1">
      <item>AB COMERCE d.o.o.</item>
    </derivirana_varijabla>
  </DomainObject.Predmet.ProtuStrankaListFormated>
  <DomainObject.Predmet.ProtuStrankaListFormatedOIB>
    <izvorni_sadrzaj>
      <item>AB COMERCE d.o.o., OIB 74707701049</item>
    </izvorni_sadrzaj>
    <derivirana_varijabla naziv="DomainObject.Predmet.ProtuStrankaListFormatedOIB_1">
      <item>AB COMERCE d.o.o., OIB 74707701049</item>
    </derivirana_varijabla>
  </DomainObject.Predmet.ProtuStrankaListFormatedOIB>
  <DomainObject.Predmet.ProtuStrankaListFormatedWithAdress>
    <izvorni_sadrzaj>
      <item>AB COMERCE d.o.o., Baštijanova 26, 51000 Rijeka</item>
    </izvorni_sadrzaj>
    <derivirana_varijabla naziv="DomainObject.Predmet.ProtuStrankaListFormatedWithAdress_1">
      <item>AB COMERCE d.o.o., Baštijanova 26, 51000 Rijeka</item>
    </derivirana_varijabla>
  </DomainObject.Predmet.ProtuStrankaListFormatedWithAdress>
  <DomainObject.Predmet.ProtuStrankaListFormatedWithAdressOIB>
    <izvorni_sadrzaj>
      <item>AB COMERCE d.o.o., OIB 74707701049, Baštijanova 26, 51000 Rijeka</item>
    </izvorni_sadrzaj>
    <derivirana_varijabla naziv="DomainObject.Predmet.ProtuStrankaListFormatedWithAdressOIB_1">
      <item>AB COMERCE d.o.o., OIB 74707701049, Baštijanova 26, 51000 Rijeka</item>
    </derivirana_varijabla>
  </DomainObject.Predmet.ProtuStrankaListFormatedWithAdressOIB>
  <DomainObject.Predmet.ProtuStrankaListNazivFormated>
    <izvorni_sadrzaj>
      <item>AB COMERCE d.o.o.</item>
    </izvorni_sadrzaj>
    <derivirana_varijabla naziv="DomainObject.Predmet.ProtuStrankaListNazivFormated_1">
      <item>AB COMERCE d.o.o.</item>
    </derivirana_varijabla>
  </DomainObject.Predmet.ProtuStrankaListNazivFormated>
  <DomainObject.Predmet.ProtuStrankaListNazivFormatedOIB>
    <izvorni_sadrzaj>
      <item>AB COMERCE d.o.o., OIB 74707701049</item>
    </izvorni_sadrzaj>
    <derivirana_varijabla naziv="DomainObject.Predmet.ProtuStrankaListNazivFormatedOIB_1">
      <item>AB COMERCE d.o.o.,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St-1480/2016-8</izvorni_sadrzaj>
    <derivirana_varijabla naziv="DomainObject.PoslovniBrojDokumenta_1">St-1480/2016-8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AB COMERCE d.o.o.</izvorni_sadrzaj>
    <derivirana_varijabla naziv="DomainObject.Predmet.ProtustrankaIDrugi_1">AB COMERCE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AB COMERCE d.o.o., OIB 74707701049, Baštijanova 26, 51000 Rijeka</izvorni_sadrzaj>
    <derivirana_varijabla naziv="DomainObject.Predmet.ProtustrankaIDrugiAdressOIB_1">AB COMERCE d.o.o.,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AB COMERCE d.o.o.</item>
    </izvorni_sadrzaj>
    <derivirana_varijabla naziv="DomainObject.Predmet.SudioniciListNaziv_1">
      <item>REPUBLIKA HRVATSKA</item>
      <item>AB COMERCE d.o.o.</item>
    </derivirana_varijabla>
  </DomainObject.Predmet.SudioniciListNaziv>
  <DomainObject.Predmet.SudioniciListAdressOIB>
    <izvorni_sadrzaj>
      <item>REPUBLIKA HRVATSKA, OIB 52634238587</item>
      <item>AB COMERCE d.o.o., OIB 74707701049, Baštijanova 26,51000 Rijeka</item>
    </izvorni_sadrzaj>
    <derivirana_varijabla naziv="DomainObject.Predmet.SudioniciListAdressOIB_1">
      <item>REPUBLIKA HRVATSKA, OIB 52634238587</item>
      <item>AB COMERCE d.o.o.,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74707701049</item>
    </izvorni_sadrzaj>
    <derivirana_varijabla naziv="DomainObject.Predmet.SudioniciListNazivOIB_1">
      <item>, OIB 52634238587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369</properties:Words>
  <properties:Characters>2051</properties:Characters>
  <properties:Lines>81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2017-10-12T13:27:00Z</dcterms:created>
  <dc:creator>Vera Jelenović</dc:creator>
  <cp:lastModifiedBy>Melania Bušljeta</cp:lastModifiedBy>
  <cp:lastPrinted>2017-10-12T13:26:00Z</cp:lastPrinted>
  <dcterms:modified xmlns:xsi="http://www.w3.org/2001/XMLSchema-instance" xsi:type="dcterms:W3CDTF">2017-10-12T13:28:00Z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St-1480/2016-8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