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7ab1" w14:paraId="59f7ab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747DE8">
        <w:t>St-6407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80307B" w:rsidRPr="0040335D">
        <w:t>NIKKI GIFT SHOP j.d.o.o. OIB: 24468241243, Sisak, Ante Starčevića 2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80307B">
        <w:t>03. travnja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 xml:space="preserve">I  </w:t>
      </w:r>
      <w:r w:rsidR="00697540">
        <w:t xml:space="preserve"> </w:t>
      </w:r>
      <w:r w:rsidR="00DB441F">
        <w:t xml:space="preserve">Otvara se stečajni postupak nad dužnikom </w:t>
      </w:r>
      <w:r w:rsidR="0080307B" w:rsidRPr="0040335D">
        <w:t>NIKKI GIFT SHOP j.d.o.o. OIB: 24468241243, Sisak, Ante Starčevića 2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80307B">
        <w:t xml:space="preserve">03. travnja </w:t>
      </w:r>
      <w:r w:rsidR="00AE384B">
        <w:t>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0307B">
        <w:t xml:space="preserve"> Iva Pinjuh Stjepanović, </w:t>
      </w:r>
      <w:r w:rsidR="00A70301" w:rsidRPr="00A70301">
        <w:t xml:space="preserve">OIB: </w:t>
      </w:r>
      <w:r w:rsidR="0080307B">
        <w:t>60842552274, Zagreb, Draškovićeva 4a, PP 544.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80307B" w:rsidRPr="0040335D">
        <w:t>NIKKI GIFT SHOP j.d.o.o. OIB: 24468241243, Sisak, Ante Starčevića 2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697540" w:rsidRPr="0040335D">
        <w:t>NIKKI GIFT SHOP j.d.o.o. OIB: 24468241243, Sisak, Ante Starčevića 2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B52A21">
      <w:pPr>
        <w:jc w:val="both"/>
      </w:pPr>
      <w:r>
        <w:t xml:space="preserve">          </w:t>
      </w:r>
      <w:r w:rsidR="00B52A21" w:rsidRPr="00B52A21">
        <w:t xml:space="preserve">Financijska agencija, kao predlagatelj, navela je u prijedlogu za otvaranje stečajnog postupka kako dužnik na dan 14.10.2016. u Očevidniku redoslijeda osnova za plaćanje ima evidentirane neizvršene osnove za plaćanje u neprekinutom razdoblju od 120 dana, u ukupnom iznosu od 27.800,09 kn, kao i da dužnik ima 2 zaposlenika. S obzirom na to da predlagatelj vodi Očevidnik redoslijeda osnova za plaćanje, sud je prihvatio predlagateljeve </w:t>
      </w:r>
      <w:r w:rsidR="00B52A21" w:rsidRPr="00B52A21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864A06">
        <w:t>27.12.2017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864A06">
        <w:t>ni</w:t>
      </w:r>
      <w:r>
        <w:t>je</w:t>
      </w:r>
      <w:r w:rsidR="00E675FC">
        <w:t xml:space="preserve"> pristupio  na navedeno ročište</w:t>
      </w:r>
      <w:r w:rsidR="00864A06">
        <w:t xml:space="preserve">.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6120C1">
        <w:t>08</w:t>
      </w:r>
      <w:r w:rsidR="00FC4751">
        <w:t>.01.2018</w:t>
      </w:r>
      <w:r>
        <w:t xml:space="preserve">. sud je </w:t>
      </w:r>
      <w:r w:rsidR="00FC4751">
        <w:t xml:space="preserve">utvrdio kako je dužnik na dan </w:t>
      </w:r>
      <w:r w:rsidR="006120C1">
        <w:t>14.1</w:t>
      </w:r>
      <w:r w:rsidR="00295A00">
        <w:t>0</w:t>
      </w:r>
      <w:r w:rsidR="006120C1">
        <w:t>.201</w:t>
      </w:r>
      <w:r w:rsidR="00295A00">
        <w:t>6</w:t>
      </w:r>
      <w:r>
        <w:t xml:space="preserve">. u Očevidniku redoslijeda osnova za plaćanje imao neizvršene osnove za plaćanje u neprekinutom razdoblju od 120 dana u ukupnom iznosu od  </w:t>
      </w:r>
      <w:r w:rsidR="006120C1">
        <w:t>27.800,09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</w:t>
      </w:r>
      <w:r w:rsidR="0076093F">
        <w:t>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</w:t>
      </w:r>
      <w:r w:rsidR="0076093F">
        <w:t>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76093F">
        <w:t xml:space="preserve">03.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2175F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2175F" w:rsidP="004F5146" w:rsidR="00D2175F">
      <w:pPr>
        <w:jc w:val="right"/>
      </w:pPr>
      <w:r>
        <w:t>za točnost otpravka-ovlašteni službenik</w:t>
      </w:r>
    </w:p>
    <w:p w:rsidRDefault="00D2175F" w:rsidP="004F5146" w:rsidR="00D2175F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2175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64A06">
          <w:t>6407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95A00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0C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97540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47DE8"/>
    <w:rsid w:val="0076093F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0307B"/>
    <w:rsid w:val="00810257"/>
    <w:rsid w:val="00811710"/>
    <w:rsid w:val="00817CCB"/>
    <w:rsid w:val="00820DD9"/>
    <w:rsid w:val="00822C8A"/>
    <w:rsid w:val="0082423D"/>
    <w:rsid w:val="00833A14"/>
    <w:rsid w:val="008527B2"/>
    <w:rsid w:val="00864A06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2A21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3BD1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175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6407</izvorni_sadrzaj>
    <derivirana_varijabla naziv="DomainObject.Predmet.Broj_1">6407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St-6407/2016</izvorni_sadrzaj>
    <derivirana_varijabla naziv="DomainObject.Predmet.OznakaBroj_1">St-6407/2016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NIKKI GIFT SHOP j.d.o.o.</izvorni_sadrzaj>
    <derivirana_varijabla naziv="DomainObject.Predmet.ProtustrankaFormated_1">  NIKKI GIFT SHOP j.d.o.o.</derivirana_varijabla>
  </DomainObject.Predmet.ProtustrankaFormated>
  <DomainObject.Predmet.ProtustrankaFormatedOIB>
    <izvorni_sadrzaj>  NIKKI GIFT SHOP j.d.o.o., OIB 24468241243</izvorni_sadrzaj>
    <derivirana_varijabla naziv="DomainObject.Predmet.ProtustrankaFormatedOIB_1">  NIKKI GIFT SHOP j.d.o.o., OIB 24468241243</derivirana_varijabla>
  </DomainObject.Predmet.ProtustrankaFormatedOIB>
  <DomainObject.Predmet.ProtustrankaFormatedWithAdress>
    <izvorni_sadrzaj> NIKKI GIFT SHOP j.d.o.o., Ante Starčevića 2, 44000 Sisak</izvorni_sadrzaj>
    <derivirana_varijabla naziv="DomainObject.Predmet.ProtustrankaFormatedWithAdress_1"> NIKKI GIFT SHOP j.d.o.o., Ante Starčevića 2, 44000 Sisak</derivirana_varijabla>
  </DomainObject.Predmet.ProtustrankaFormatedWithAdress>
  <DomainObject.Predmet.ProtustrankaFormatedWithAdressOIB>
    <izvorni_sadrzaj> NIKKI GIFT SHOP j.d.o.o., OIB 24468241243, Ante Starčevića 2, 44000 Sisak</izvorni_sadrzaj>
    <derivirana_varijabla naziv="DomainObject.Predmet.ProtustrankaFormatedWithAdressOIB_1"> NIKKI GIFT SHOP j.d.o.o., OIB 24468241243, Ante Starčevića 2, 44000 Sisak</derivirana_varijabla>
  </DomainObject.Predmet.ProtustrankaFormatedWithAdressOIB>
  <DomainObject.Predmet.ProtustrankaWithAdress>
    <izvorni_sadrzaj>NIKKI GIFT SHOP j.d.o.o. Ante Starčevića 2, 44000 Sisak</izvorni_sadrzaj>
    <derivirana_varijabla naziv="DomainObject.Predmet.ProtustrankaWithAdress_1">NIKKI GIFT SHOP j.d.o.o. Ante Starčevića 2, 44000 Sisak</derivirana_varijabla>
  </DomainObject.Predmet.ProtustrankaWithAdress>
  <DomainObject.Predmet.ProtustrankaWithAdressOIB>
    <izvorni_sadrzaj>NIKKI GIFT SHOP j.d.o.o., OIB 24468241243, Ante Starčevića 2, 44000 Sisak</izvorni_sadrzaj>
    <derivirana_varijabla naziv="DomainObject.Predmet.ProtustrankaWithAdressOIB_1">NIKKI GIFT SHOP j.d.o.o., OIB 24468241243, Ante Starčevića 2, 44000 Sisak</derivirana_varijabla>
  </DomainObject.Predmet.ProtustrankaWithAdressOIB>
  <DomainObject.Predmet.ProtustrankaNazivFormated>
    <izvorni_sadrzaj>NIKKI GIFT SHOP j.d.o.o.</izvorni_sadrzaj>
    <derivirana_varijabla naziv="DomainObject.Predmet.ProtustrankaNazivFormated_1">NIKKI GIFT SHOP j.d.o.o.</derivirana_varijabla>
  </DomainObject.Predmet.ProtustrankaNazivFormated>
  <DomainObject.Predmet.ProtustrankaNazivFormatedOIB>
    <izvorni_sadrzaj>NIKKI GIFT SHOP j.d.o.o., OIB 24468241243</izvorni_sadrzaj>
    <derivirana_varijabla naziv="DomainObject.Predmet.ProtustrankaNazivFormatedOIB_1">NIKKI GIFT SHOP j.d.o.o., OIB 24468241243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Stamenković</izvorni_sadrzaj>
    <derivirana_varijabla naziv="DomainObject.Predmet.StrankaFormated_1">  FINA Regionalni centar Zagreb; Lidija Stamenković</derivirana_varijabla>
  </DomainObject.Predmet.StrankaFormated>
  <DomainObject.Predmet.StrankaFormatedOIB>
    <izvorni_sadrzaj>  FINA Regionalni centar Zagreb, OIB 85821130368; Lidija Stamenković, OIB 85967290923</izvorni_sadrzaj>
    <derivirana_varijabla naziv="DomainObject.Predmet.StrankaFormatedOIB_1">  FINA Regionalni centar Zagreb, OIB 85821130368; Lidija Stamenković, OIB 85967290923</derivirana_varijabla>
  </DomainObject.Predmet.StrankaFormatedOIB>
  <DomainObject.Predmet.StrankaFormatedWithAdress>
    <izvorni_sadrzaj> FINA Regionalni centar Zagreb, Trg svibanjskih žrtava 1995. 1, 10000 Zagreb; Lidija Stamenković, Vinogradska 50, 44000 Sisak</izvorni_sadrzaj>
    <derivirana_varijabla naziv="DomainObject.Predmet.StrankaFormatedWithAdress_1"> FINA Regionalni centar Zagreb, Trg svibanjskih žrtava 1995. 1, 10000 Zagreb; Lidija Stamenković, Vinogradska 50, 44000 Sisak</derivirana_varijabla>
  </DomainObject.Predmet.StrankaFormatedWithAdress>
  <DomainObject.Predmet.StrankaFormatedWithAdressOIB>
    <izvorni_sadrzaj> FINA Regionalni centar Zagreb, OIB 85821130368, Trg svibanjskih žrtava 1995. 1, 10000 Zagreb; Lidija Stamenković, OIB 85967290923, Vinogradska 50, 44000 Sisak</izvorni_sadrzaj>
    <derivirana_varijabla naziv="DomainObject.Predmet.StrankaFormatedWithAdressOIB_1"> FINA Regionalni centar Zagreb, OIB 85821130368, Trg svibanjskih žrtava 1995. 1, 10000 Zagreb; Lidija Stamenković, OIB 85967290923, Vinogradska 50, 44000 Sisak</derivirana_varijabla>
  </DomainObject.Predmet.StrankaFormatedWithAdressOIB>
  <DomainObject.Predmet.StrankaWithAdress>
    <izvorni_sadrzaj>FINA Regionalni centar Zagreb Trg svibanjskih žrtava 1995. 1,10000 Zagreb,Lidija Stamenković Vinogradska 50,44000 Sisak</izvorni_sadrzaj>
    <derivirana_varijabla naziv="DomainObject.Predmet.StrankaWithAdress_1">FINA Regionalni centar Zagreb Trg svibanjskih žrtava 1995. 1,10000 Zagreb,Lidija Stamenković Vinogradska 50,44000 Sisak</derivirana_varijabla>
  </DomainObject.Predmet.StrankaWithAdress>
  <DomainObject.Predmet.StrankaWithAdressOIB>
    <izvorni_sadrzaj>FINA Regionalni centar Zagreb, OIB 85821130368, Trg svibanjskih žrtava 1995. 1,10000 Zagreb,Lidija Stamenković, OIB 85967290923, Vinogradska 50,44000 Sisak</izvorni_sadrzaj>
    <derivirana_varijabla naziv="DomainObject.Predmet.StrankaWithAdressOIB_1">FINA Regionalni centar Zagreb, OIB 85821130368, Trg svibanjskih žrtava 1995. 1,10000 Zagreb,Lidija Stamenković, OIB 85967290923, Vinogradska 50,44000 Sisak</derivirana_varijabla>
  </DomainObject.Predmet.StrankaWithAdressOIB>
  <DomainObject.Predmet.StrankaNazivFormated>
    <izvorni_sadrzaj>FINA Regionalni centar Zagreb,Lidija Stamenković</izvorni_sadrzaj>
    <derivirana_varijabla naziv="DomainObject.Predmet.StrankaNazivFormated_1">FINA Regionalni centar Zagreb,Lidija Stamenković</derivirana_varijabla>
  </DomainObject.Predmet.StrankaNazivFormated>
  <DomainObject.Predmet.StrankaNazivFormatedOIB>
    <izvorni_sadrzaj>FINA Regionalni centar Zagreb, OIB 85821130368,Lidija Stamenković, OIB 85967290923</izvorni_sadrzaj>
    <derivirana_varijabla naziv="DomainObject.Predmet.StrankaNazivFormatedOIB_1">FINA Regionalni centar Zagreb, OIB 85821130368,Lidija Stamenković, OIB 85967290923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Lidija Stamenković</item>
    </izvorni_sadrzaj>
    <derivirana_varijabla naziv="DomainObject.Predmet.StrankaListFormated_1">
      <item>FINA Regionalni centar Zagreb</item>
      <item>Lidija Stamenković</item>
    </derivirana_varijabla>
  </DomainObject.Predmet.StrankaListFormated>
  <DomainObject.Predmet.StrankaListFormatedOIB>
    <izvorni_sadrzaj>
      <item>FINA Regionalni centar Zagreb, OIB 85821130368</item>
      <item>Lidija Stamenković, OIB 85967290923</item>
    </izvorni_sadrzaj>
    <derivirana_varijabla naziv="DomainObject.Predmet.StrankaListFormatedOIB_1">
      <item>FINA Regionalni centar Zagreb, OIB 85821130368</item>
      <item>Lidija Stamenković, OIB 85967290923</item>
    </derivirana_varijabla>
  </DomainObject.Predmet.StrankaListFormatedOIB>
  <DomainObject.Predmet.StrankaListFormatedWithAdress>
    <izvorni_sadrzaj>
      <item>FINA Regionalni centar Zagreb, Trg svibanjskih žrtava 1995. 1, 10000 Zagreb</item>
      <item>Lidija Stamenković, Vinogradska 50, 44000 Sisak</item>
    </izvorni_sadrzaj>
    <derivirana_varijabla naziv="DomainObject.Predmet.StrankaListFormatedWithAdress_1">
      <item>FINA Regionalni centar Zagreb, Trg svibanjskih žrtava 1995. 1, 10000 Zagreb</item>
      <item>Lidija Stamenković, Vinogradska 50,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Stamenković, OIB 85967290923, Vinogradska 50, 44000 Sisak</item>
    </izvorni_sadrzaj>
    <derivirana_varijabla naziv="DomainObject.Predmet.StrankaListFormatedWithAdressOIB_1">
      <item>FINA Regionalni centar Zagreb, OIB 85821130368, Trg svibanjskih žrtava 1995. 1, 10000 Zagreb</item>
      <item>Lidija Stamenković, OIB 85967290923, Vinogradska 50, 44000 Sisak</item>
    </derivirana_varijabla>
  </DomainObject.Predmet.StrankaListFormatedWithAdressOIB>
  <DomainObject.Predmet.StrankaListNazivFormated>
    <izvorni_sadrzaj>
      <item>FINA Regionalni centar Zagreb</item>
      <item>Lidija Stamenković</item>
    </izvorni_sadrzaj>
    <derivirana_varijabla naziv="DomainObject.Predmet.StrankaListNazivFormated_1">
      <item>FINA Regionalni centar Zagreb</item>
      <item>Lidija Stamenković</item>
    </derivirana_varijabla>
  </DomainObject.Predmet.StrankaListNazivFormated>
  <DomainObject.Predmet.StrankaListNazivFormatedOIB>
    <izvorni_sadrzaj>
      <item>FINA Regionalni centar Zagreb, OIB 85821130368</item>
      <item>Lidija Stamenković, OIB 85967290923</item>
    </izvorni_sadrzaj>
    <derivirana_varijabla naziv="DomainObject.Predmet.StrankaListNazivFormatedOIB_1">
      <item>FINA Regionalni centar Zagreb, OIB 85821130368</item>
      <item>Lidija Stamenković, OIB 85967290923</item>
    </derivirana_varijabla>
  </DomainObject.Predmet.StrankaListNazivFormatedOIB>
  <DomainObject.Predmet.ProtuStrankaListFormated>
    <izvorni_sadrzaj>
      <item>NIKKI GIFT SHOP j.d.o.o.</item>
    </izvorni_sadrzaj>
    <derivirana_varijabla naziv="DomainObject.Predmet.ProtuStrankaListFormated_1">
      <item>NIKKI GIFT SHOP j.d.o.o.</item>
    </derivirana_varijabla>
  </DomainObject.Predmet.ProtuStrankaListFormated>
  <DomainObject.Predmet.ProtuStrankaListFormatedOIB>
    <izvorni_sadrzaj>
      <item>NIKKI GIFT SHOP j.d.o.o., OIB 24468241243</item>
    </izvorni_sadrzaj>
    <derivirana_varijabla naziv="DomainObject.Predmet.ProtuStrankaListFormatedOIB_1">
      <item>NIKKI GIFT SHOP j.d.o.o., OIB 24468241243</item>
    </derivirana_varijabla>
  </DomainObject.Predmet.ProtuStrankaListFormatedOIB>
  <DomainObject.Predmet.ProtuStrankaListFormatedWithAdress>
    <izvorni_sadrzaj>
      <item>NIKKI GIFT SHOP j.d.o.o., Ante Starčevića 2, 44000 Sisak</item>
    </izvorni_sadrzaj>
    <derivirana_varijabla naziv="DomainObject.Predmet.ProtuStrankaListFormatedWithAdress_1">
      <item>NIKKI GIFT SHOP j.d.o.o., Ante Starčevića 2, 44000 Sisak</item>
    </derivirana_varijabla>
  </DomainObject.Predmet.ProtuStrankaListFormatedWithAdress>
  <DomainObject.Predmet.ProtuStrankaListFormatedWithAdressOIB>
    <izvorni_sadrzaj>
      <item>NIKKI GIFT SHOP j.d.o.o., OIB 24468241243, Ante Starčevića 2, 44000 Sisak</item>
    </izvorni_sadrzaj>
    <derivirana_varijabla naziv="DomainObject.Predmet.ProtuStrankaListFormatedWithAdressOIB_1">
      <item>NIKKI GIFT SHOP j.d.o.o., OIB 24468241243, Ante Starčevića 2, 44000 Sisak</item>
    </derivirana_varijabla>
  </DomainObject.Predmet.ProtuStrankaListFormatedWithAdressOIB>
  <DomainObject.Predmet.ProtuStrankaListNazivFormated>
    <izvorni_sadrzaj>
      <item>NIKKI GIFT SHOP j.d.o.o.</item>
    </izvorni_sadrzaj>
    <derivirana_varijabla naziv="DomainObject.Predmet.ProtuStrankaListNazivFormated_1">
      <item>NIKKI GIFT SHOP j.d.o.o.</item>
    </derivirana_varijabla>
  </DomainObject.Predmet.ProtuStrankaListNazivFormated>
  <DomainObject.Predmet.ProtuStrankaListNazivFormatedOIB>
    <izvorni_sadrzaj>
      <item>NIKKI GIFT SHOP j.d.o.o., OIB 24468241243</item>
    </izvorni_sadrzaj>
    <derivirana_varijabla naziv="DomainObject.Predmet.ProtuStrankaListNazivFormatedOIB_1">
      <item>NIKKI GIFT SHOP j.d.o.o., OIB 24468241243</item>
    </derivirana_varijabla>
  </DomainObject.Predmet.ProtuStrankaListNazivFormatedOIB>
  <DomainObject.Predmet.OstaliListFormated>
    <izvorni_sadrzaj>
      <item>Lidija Stamenković</item>
      <item>Raiffeisenbank Austria d.d.</item>
      <item>PRIVREDNA BANKA ZAGREB - DIONIČKO DRUŠTVO</item>
      <item>ERSTE&amp;STEIERMÄRKISCHE BANKA dioničko društvo</item>
      <item>Iva Pinjuh Stjepović</item>
    </izvorni_sadrzaj>
    <derivirana_varijabla naziv="DomainObject.Predmet.OstaliListFormated_1">
      <item>Lidija Stamenković</item>
      <item>Raiffeisenbank Austria d.d.</item>
      <item>PRIVREDNA BANKA ZAGREB - DIONIČKO DRUŠTVO</item>
      <item>ERSTE&amp;STEIERMÄRKISCHE BANKA dioničko društvo</item>
      <item>Iva Pinjuh Stjepović</item>
    </derivirana_varijabla>
  </DomainObject.Predmet.OstaliListFormated>
  <DomainObject.Predmet.OstaliListFormatedOIB>
    <izvorni_sadrzaj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  <item>Iva Pinjuh Stjepović, OIB 60842552274</item>
    </izvorni_sadrzaj>
    <derivirana_varijabla naziv="DomainObject.Predmet.OstaliListFormatedOIB_1"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  <item>Iva Pinjuh Stjepović, OIB 60842552274</item>
    </derivirana_varijabla>
  </DomainObject.Predmet.OstaliListFormatedOIB>
  <DomainObject.Predmet.OstaliListFormatedWithAdress>
    <izvorni_sadrzaj>
      <item>Lidija Stamenković, Vinogradska 50, 44000 Sisak</item>
      <item>Raiffeisenbank Austria d.d., Magazinska cesta 69, 10000 Zagreb</item>
      <item>PRIVREDNA BANKA ZAGREB - DIONIČKO DRUŠTVO, Radnička cesta 50, 10000 Zagreb</item>
      <item>ERSTE&amp;STEIERMÄRKISCHE BANKA dioničko društvo, Jadranski Trg 3a, 51000 Rijeka</item>
      <item>Iva Pinjuh Stjepović, Dupci 6c, 10020 Odranski Obrež</item>
    </izvorni_sadrzaj>
    <derivirana_varijabla naziv="DomainObject.Predmet.OstaliListFormatedWithAdress_1">
      <item>Lidija Stamenković, Vinogradska 50, 44000 Sisak</item>
      <item>Raiffeisenbank Austria d.d., Magazinska cesta 69, 10000 Zagreb</item>
      <item>PRIVREDNA BANKA ZAGREB - DIONIČKO DRUŠTVO, Radnička cesta 50, 10000 Zagreb</item>
      <item>ERSTE&amp;STEIERMÄRKISCHE BANKA dioničko društvo, Jadranski Trg 3a, 51000 Rijeka</item>
      <item>Iva Pinjuh Stjepović, Dupci 6c, 10020 Odranski Obrež</item>
    </derivirana_varijabla>
  </DomainObject.Predmet.OstaliListFormatedWithAdress>
  <DomainObject.Predmet.OstaliListFormatedWithAdressOIB>
    <izvorni_sadrzaj>
      <item>Lidija Stamenković, OIB 85967290923, Vinogradska 50, 44000 Sisak</item>
      <item>Raiffeisenbank Austria d.d., OIB 53056966535, Magazinska cesta 69, 10000 Zagreb</item>
      <item>PRIVREDNA BANKA ZAGREB - DIONIČKO DRUŠTVO, OIB 02535697732, Radnička cesta 50, 10000 Zagreb</item>
      <item>ERSTE&amp;STEIERMÄRKISCHE BANKA dioničko društvo, OIB 23057039320, Jadranski Trg 3a, 51000 Rijeka</item>
      <item>Iva Pinjuh Stjepović, OIB 60842552274, Dupci 6c, 10020 Odranski Obrež</item>
    </izvorni_sadrzaj>
    <derivirana_varijabla naziv="DomainObject.Predmet.OstaliListFormatedWithAdressOIB_1">
      <item>Lidija Stamenković, OIB 85967290923, Vinogradska 50, 44000 Sisak</item>
      <item>Raiffeisenbank Austria d.d., OIB 53056966535, Magazinska cesta 69, 10000 Zagreb</item>
      <item>PRIVREDNA BANKA ZAGREB - DIONIČKO DRUŠTVO, OIB 02535697732, Radnička cesta 50, 10000 Zagreb</item>
      <item>ERSTE&amp;STEIERMÄRKISCHE BANKA dioničko društvo, OIB 23057039320, Jadranski Trg 3a, 51000 Rijeka</item>
      <item>Iva Pinjuh Stjepović, OIB 60842552274, Dupci 6c, 10020 Odranski Obrež</item>
    </derivirana_varijabla>
  </DomainObject.Predmet.OstaliListFormatedWithAdressOIB>
  <DomainObject.Predmet.OstaliListNazivFormated>
    <izvorni_sadrzaj>
      <item>Lidija Stamenković</item>
      <item>Raiffeisenbank Austria d.d.</item>
      <item>PRIVREDNA BANKA ZAGREB - DIONIČKO DRUŠTVO</item>
      <item>ERSTE&amp;STEIERMÄRKISCHE BANKA dioničko društvo</item>
      <item>Iva Pinjuh Stjepović</item>
    </izvorni_sadrzaj>
    <derivirana_varijabla naziv="DomainObject.Predmet.OstaliListNazivFormated_1">
      <item>Lidija Stamenković</item>
      <item>Raiffeisenbank Austria d.d.</item>
      <item>PRIVREDNA BANKA ZAGREB - DIONIČKO DRUŠTVO</item>
      <item>ERSTE&amp;STEIERMÄRKISCHE BANKA dioničko društvo</item>
      <item>Iva Pinjuh Stjepović</item>
    </derivirana_varijabla>
  </DomainObject.Predmet.OstaliListNazivFormated>
  <DomainObject.Predmet.OstaliListNazivFormatedOIB>
    <izvorni_sadrzaj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  <item>Iva Pinjuh Stjepović, OIB 60842552274</item>
    </izvorni_sadrzaj>
    <derivirana_varijabla naziv="DomainObject.Predmet.OstaliListNazivFormatedOIB_1"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NIKKI GIFT SHOP j.d.o.o.</izvorni_sadrzaj>
    <derivirana_varijabla naziv="DomainObject.Predmet.ProtustrankaIDrugi_1">NIKKI GIFT SHOP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NIKKI GIFT SHOP j.d.o.o., OIB 24468241243, Ante Starčevića 2, 44000 Sisak</izvorni_sadrzaj>
    <derivirana_varijabla naziv="DomainObject.Predmet.ProtustrankaIDrugiAdressOIB_1">NIKKI GIFT SHOP j.d.o.o., OIB 24468241243, Ante Starčevića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NIKKI GIFT SHOP j.d.o.o.</item>
      <item>Lidija Stamenković</item>
      <item>Raiffeisenbank Austria d.d.</item>
      <item>PRIVREDNA BANKA ZAGREB - DIONIČKO DRUŠTVO</item>
      <item>ERSTE&amp;STEIERMÄRKISCHE BANKA dioničko društvo</item>
      <item>Lidija Stamenković</item>
      <item>Iva Pinjuh Stjepović</item>
    </izvorni_sadrzaj>
    <derivirana_varijabla naziv="DomainObject.Predmet.SudioniciListNaziv_1">
      <item>FINA Regionalni centar Zagreb</item>
      <item>NIKKI GIFT SHOP j.d.o.o.</item>
      <item>Lidija Stamenković</item>
      <item>Raiffeisenbank Austria d.d.</item>
      <item>PRIVREDNA BANKA ZAGREB - DIONIČKO DRUŠTVO</item>
      <item>ERSTE&amp;STEIERMÄRKISCHE BANKA dioničko društvo</item>
      <item>Lidija Stamenković</item>
      <item>Iva Pinjuh Stjepović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NIKKI GIFT SHOP j.d.o.o., OIB 24468241243, Ante Starčevića 2,44000 Sisak</item>
      <item>Lidija Stamenković, OIB 85967290923, Vinogradska 50,44000 Sisak</item>
      <item>Raiffeisenbank Austria d.d., OIB 53056966535, Magazinska cesta 69,10000 Zagreb</item>
      <item>PRIVREDNA BANKA ZAGREB - DIONIČKO DRUŠTVO, OIB 02535697732, Radnička cesta 50,10000 Zagreb</item>
      <item>ERSTE&amp;STEIERMÄRKISCHE BANKA dioničko društvo, OIB 23057039320, Jadranski Trg 3a,51000 Rijeka</item>
      <item>Lidija Stamenković, OIB 85967290923, Vinogradska 50,44000 Sisak</item>
      <item>Iva Pinjuh Stjepović, OIB 60842552274, Dupci 6c,10020 Odranski Obrež</item>
    </izvorni_sadrzaj>
    <derivirana_varijabla naziv="DomainObject.Predmet.SudioniciListAdressOIB_1">
      <item>FINA Regionalni centar Zagreb, OIB 85821130368, Trg svibanjskih žrtava 1995. 1,10000 Zagreb</item>
      <item>NIKKI GIFT SHOP j.d.o.o., OIB 24468241243, Ante Starčevića 2,44000 Sisak</item>
      <item>Lidija Stamenković, OIB 85967290923, Vinogradska 50,44000 Sisak</item>
      <item>Raiffeisenbank Austria d.d., OIB 53056966535, Magazinska cesta 69,10000 Zagreb</item>
      <item>PRIVREDNA BANKA ZAGREB - DIONIČKO DRUŠTVO, OIB 02535697732, Radnička cesta 50,10000 Zagreb</item>
      <item>ERSTE&amp;STEIERMÄRKISCHE BANKA dioničko društvo, OIB 23057039320, Jadranski Trg 3a,51000 Rijeka</item>
      <item>Lidija Stamenković, OIB 85967290923, Vinogradska 50,44000 Sisak</item>
      <item>Iva Pinjuh Stjepović, OIB 60842552274, Dupci 6c,10020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24468241243</item>
      <item>, OIB 85967290923</item>
      <item>, OIB 53056966535</item>
      <item>, OIB 02535697732</item>
      <item>, OIB 23057039320</item>
      <item>, OIB 85967290923</item>
      <item>, OIB 60842552274</item>
    </izvorni_sadrzaj>
    <derivirana_varijabla naziv="DomainObject.Predmet.SudioniciListNazivOIB_1">
      <item>, OIB 85821130368</item>
      <item>, OIB 24468241243</item>
      <item>, OIB 85967290923</item>
      <item>, OIB 53056966535</item>
      <item>, OIB 02535697732</item>
      <item>, OIB 23057039320</item>
      <item>, OIB 85967290923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11374-1A7F-40C4-AF88-769D378B9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4567</properties:Characters>
  <properties:Lines>108</properties:Lines>
  <properties:Paragraphs>35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2018-04-03T07:55:00Z</dcterms:created>
  <dc:creator>gzubak</dc:creator>
  <cp:lastModifiedBy>Mirjana Gašparić</cp:lastModifiedBy>
  <cp:lastPrinted>2018-04-03T08:48:00Z</cp:lastPrinted>
  <dcterms:modified xmlns:xsi="http://www.w3.org/2001/XMLSchema-instance" xsi:type="dcterms:W3CDTF">2018-04-03T08:48:00Z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(St-6407-16 OTVORI  ZAKLJUČI - čl. 110. PINJUH STJEPANOVIĆ.docx)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