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5754" w14:paraId="d8a5754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B55D56">
        <w:t>NOVI AL. d.o.o. Pula, Glavinićev uspon 6, OIB: 09817066565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B55D56">
        <w:t>NOVI AL. d.o.o. Pula, Glavinićev uspon 6, OIB: 09817066565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577618" w:rsidP="00577618" w:rsidR="00577618" w:rsidRPr="00BF4BFC">
      <w:pPr>
        <w:ind w:firstLine="720"/>
        <w:jc w:val="both"/>
      </w:pPr>
      <w:r w:rsidRPr="00BF4BFC">
        <w:t>II. Za stečajnog upravitelja imenuje se Dubravka Stašić, Rijeka, Vatroslava Lisinskog 2, OIB: 23303100671.</w:t>
      </w:r>
    </w:p>
    <w:p w:rsidRDefault="008E02E7" w:rsidP="005D6592" w:rsidR="008E02E7" w:rsidRPr="002C7B18">
      <w:pPr>
        <w:ind w:firstLine="720"/>
        <w:jc w:val="both"/>
        <w:rPr>
          <w:color w:val="FF0000"/>
        </w:rPr>
      </w:pPr>
    </w:p>
    <w:p w:rsidRDefault="005D6592" w:rsidP="005D6592" w:rsidR="005D6592" w:rsidRPr="001C6F9E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 xml:space="preserve">se Financijskoj agenciji da izvrši prijenos zaplijenjenog iznosa predujma na račun Trgovačkog suda u Pazinu broj HR43 23900011300029763, poziv na broj </w:t>
      </w:r>
      <w:r w:rsidR="006945A2" w:rsidRPr="00530514">
        <w:t>020</w:t>
      </w:r>
      <w:r w:rsidRPr="00530514">
        <w:t>-</w:t>
      </w:r>
      <w:r w:rsidR="002C7B18">
        <w:t>30</w:t>
      </w:r>
      <w:r w:rsidR="0035312C" w:rsidRPr="00530514">
        <w:t>-1</w:t>
      </w:r>
      <w:r w:rsidR="001C6F9E" w:rsidRPr="00530514">
        <w:t>7</w:t>
      </w:r>
      <w:r w:rsidRPr="00530514">
        <w:t xml:space="preserve">, te da nastavi sa daljnjom pljenidbom do iznosa od </w:t>
      </w:r>
      <w:r w:rsidR="006D47F8" w:rsidRPr="00530514">
        <w:t>3</w:t>
      </w:r>
      <w:r w:rsidRPr="00530514">
        <w:t>.000,00 kn prema rješenju ovog suda posl. broj: 1 St-</w:t>
      </w:r>
      <w:r w:rsidR="002C7B18">
        <w:t>30</w:t>
      </w:r>
      <w:r w:rsidR="001D01C0" w:rsidRPr="00530514">
        <w:t>/1</w:t>
      </w:r>
      <w:r w:rsidR="006A1D67" w:rsidRPr="00530514">
        <w:t>7</w:t>
      </w:r>
      <w:r w:rsidR="0035312C" w:rsidRPr="00530514">
        <w:t>-</w:t>
      </w:r>
      <w:r w:rsidR="001D01C0" w:rsidRPr="00530514">
        <w:t>3</w:t>
      </w:r>
      <w:r w:rsidRPr="00530514">
        <w:t xml:space="preserve"> od</w:t>
      </w:r>
      <w:r w:rsidR="00F92A06" w:rsidRPr="00530514">
        <w:t xml:space="preserve"> </w:t>
      </w:r>
      <w:r w:rsidR="002C7B18">
        <w:t>2</w:t>
      </w:r>
      <w:r w:rsidR="00F92A06" w:rsidRPr="00530514">
        <w:t xml:space="preserve">. </w:t>
      </w:r>
      <w:r w:rsidR="002145A1">
        <w:t xml:space="preserve">veljače </w:t>
      </w:r>
      <w:r w:rsidR="00F92A06" w:rsidRPr="00530514">
        <w:t>201</w:t>
      </w:r>
      <w:r w:rsidR="006A1D67" w:rsidRPr="00530514">
        <w:t>7</w:t>
      </w:r>
      <w:r w:rsidRPr="00530514">
        <w:t>.</w:t>
      </w:r>
    </w:p>
    <w:p w:rsidRDefault="005D6592" w:rsidP="005D6592" w:rsidR="005D6592" w:rsidRPr="001C6F9E">
      <w:pPr>
        <w:jc w:val="both"/>
        <w:rPr>
          <w:color w:val="FF0000"/>
        </w:rPr>
      </w:pPr>
    </w:p>
    <w:p w:rsidRDefault="005D6592" w:rsidP="0035312C" w:rsidR="0012578E" w:rsidRPr="00CC5DE4">
      <w:pPr>
        <w:ind w:firstLine="720"/>
        <w:jc w:val="both"/>
        <w:rPr>
          <w:color w:val="FF0000"/>
        </w:rPr>
      </w:pPr>
      <w:r w:rsidRPr="00373E2F">
        <w:t xml:space="preserve">IV. Zaključuje se stečajni postupak nad dužnikom </w:t>
      </w:r>
      <w:r w:rsidR="002C7B18">
        <w:t>NOVI AL. d.o.o. Pula, Glavinićev uspon 6, OIB: 09817066565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530514">
      <w:pPr>
        <w:ind w:firstLine="708"/>
        <w:jc w:val="both"/>
      </w:pPr>
      <w:r w:rsidRPr="00530514">
        <w:t>Rješenjem ovog suda posl.br. St-</w:t>
      </w:r>
      <w:r w:rsidR="002C7B18">
        <w:t>30</w:t>
      </w:r>
      <w:r w:rsidR="009C4C59" w:rsidRPr="00530514">
        <w:t>/</w:t>
      </w:r>
      <w:r w:rsidR="00EC0EC5" w:rsidRPr="00530514">
        <w:t>1</w:t>
      </w:r>
      <w:r w:rsidR="009C4C59" w:rsidRPr="00530514">
        <w:t>7</w:t>
      </w:r>
      <w:r w:rsidR="00EC0EC5" w:rsidRPr="00530514">
        <w:t xml:space="preserve">-4 </w:t>
      </w:r>
      <w:r w:rsidR="0028256D" w:rsidRPr="00530514">
        <w:t xml:space="preserve">od </w:t>
      </w:r>
      <w:r w:rsidR="002C7B18">
        <w:t>2</w:t>
      </w:r>
      <w:r w:rsidR="00080AA3" w:rsidRPr="00530514">
        <w:t xml:space="preserve">. </w:t>
      </w:r>
      <w:r w:rsidR="002145A1">
        <w:t xml:space="preserve">veljače </w:t>
      </w:r>
      <w:r w:rsidR="00080AA3" w:rsidRPr="00530514">
        <w:t>201</w:t>
      </w:r>
      <w:r w:rsidR="009C4C59" w:rsidRPr="00530514">
        <w:t>7</w:t>
      </w:r>
      <w:r w:rsidRPr="00530514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A8772C">
        <w:t>2</w:t>
      </w:r>
      <w:r w:rsidR="002145A1" w:rsidRPr="00530514">
        <w:t xml:space="preserve">. </w:t>
      </w:r>
      <w:r w:rsidR="002145A1">
        <w:t xml:space="preserve">veljače </w:t>
      </w:r>
      <w:r w:rsidR="00903923" w:rsidRPr="00373E2F">
        <w:t>201</w:t>
      </w:r>
      <w:r w:rsidR="009C4C59">
        <w:t>7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28256D" w:rsidRPr="00373E2F">
        <w:t>St-</w:t>
      </w:r>
      <w:r w:rsidR="00A8772C">
        <w:t>30</w:t>
      </w:r>
      <w:r w:rsidR="0028256D" w:rsidRPr="00373E2F">
        <w:t>/1</w:t>
      </w:r>
      <w:r w:rsidR="009C4C59">
        <w:t>7</w:t>
      </w:r>
      <w:r w:rsidR="0028256D" w:rsidRPr="00373E2F">
        <w:t>-</w:t>
      </w:r>
      <w:r w:rsidR="00A8772C">
        <w:t>8</w:t>
      </w:r>
      <w:r w:rsidR="00B81A5B" w:rsidRPr="00373E2F">
        <w:t xml:space="preserve"> </w:t>
      </w:r>
      <w:r w:rsidRPr="00373E2F">
        <w:t xml:space="preserve">od </w:t>
      </w:r>
      <w:r w:rsidR="00034EDA">
        <w:t>2</w:t>
      </w:r>
      <w:r w:rsidR="00A8772C">
        <w:t>1</w:t>
      </w:r>
      <w:r w:rsidR="00923B89" w:rsidRPr="00373E2F">
        <w:t xml:space="preserve">. </w:t>
      </w:r>
      <w:r w:rsidR="00034EDA">
        <w:t xml:space="preserve">ožujka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C5DE4">
      <w:pPr>
        <w:rPr>
          <w:color w:val="FF0000"/>
        </w:rPr>
      </w:pP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lastRenderedPageBreak/>
        <w:tab/>
        <w:t xml:space="preserve">Navedeno rješenje objavljeno je na e-oglasnoj ploči suda </w:t>
      </w:r>
      <w:r w:rsidR="00034EDA">
        <w:t>2</w:t>
      </w:r>
      <w:r w:rsidR="00A8772C">
        <w:t>1</w:t>
      </w:r>
      <w:r w:rsidR="00034EDA" w:rsidRPr="00373E2F">
        <w:t xml:space="preserve">. </w:t>
      </w:r>
      <w:r w:rsidR="00034EDA">
        <w:t>ožujka 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A8772C">
        <w:t>30</w:t>
      </w:r>
      <w:r w:rsidR="00034EDA" w:rsidRPr="00373E2F">
        <w:t xml:space="preserve">. </w:t>
      </w:r>
      <w:r w:rsidR="00034EDA">
        <w:t xml:space="preserve">ožujka </w:t>
      </w:r>
      <w:r w:rsidR="00903923" w:rsidRPr="00373E2F">
        <w:t>2017</w:t>
      </w:r>
      <w:r w:rsidRPr="00373E2F">
        <w:t xml:space="preserve">. U roku od 15 dana, koji rok je istekao </w:t>
      </w:r>
      <w:r w:rsidR="00F74DF4">
        <w:t>15</w:t>
      </w:r>
      <w:r w:rsidR="00903923" w:rsidRPr="00373E2F">
        <w:t xml:space="preserve">. </w:t>
      </w:r>
      <w:r w:rsidR="00034EDA">
        <w:t xml:space="preserve">travnja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ind w:firstLine="720"/>
        <w:jc w:val="both"/>
      </w:pPr>
      <w:r w:rsidRPr="00373E2F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373E2F">
      <w:pPr>
        <w:ind w:firstLine="720"/>
        <w:jc w:val="both"/>
      </w:pPr>
    </w:p>
    <w:p w:rsidRDefault="00B03A3A" w:rsidP="00EB7A58" w:rsidR="00EB7A58" w:rsidRPr="00373E2F">
      <w:pPr>
        <w:jc w:val="both"/>
      </w:pPr>
      <w:r w:rsidRPr="00373E2F">
        <w:tab/>
      </w:r>
      <w:r w:rsidR="00EB7A58"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CC5DE4">
      <w:pPr>
        <w:ind w:firstLine="720"/>
        <w:jc w:val="both"/>
        <w:rPr>
          <w:color w:val="FF0000"/>
        </w:rPr>
      </w:pPr>
    </w:p>
    <w:p w:rsidRDefault="005D6592" w:rsidP="005D6592" w:rsidR="005D6592" w:rsidRPr="00373E2F">
      <w:pPr>
        <w:ind w:firstLine="720"/>
        <w:jc w:val="both"/>
      </w:pPr>
      <w:r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323990">
        <w:t>5</w:t>
      </w:r>
      <w:r w:rsidR="00621F87" w:rsidRPr="00373E2F">
        <w:t xml:space="preserve">. </w:t>
      </w:r>
      <w:r w:rsidR="00323990">
        <w:t xml:space="preserve">lipnja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9F51FD">
        <w:t>, v.r.</w:t>
      </w: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EB5162">
      <w:pPr>
        <w:jc w:val="both"/>
      </w:pPr>
      <w:r w:rsidRPr="00EB5162">
        <w:t>DNA:</w:t>
      </w:r>
    </w:p>
    <w:p w:rsidRDefault="004A5EDF" w:rsidP="004A5EDF" w:rsidR="008B70B8">
      <w:pPr>
        <w:jc w:val="both"/>
      </w:pPr>
      <w:r w:rsidRPr="00EB5162">
        <w:t xml:space="preserve">          </w:t>
      </w:r>
      <w:r w:rsidR="00BF5C86" w:rsidRPr="00EB5162">
        <w:t xml:space="preserve">  </w:t>
      </w:r>
      <w:r w:rsidR="005D6592" w:rsidRPr="00EB5162">
        <w:t xml:space="preserve">- </w:t>
      </w:r>
      <w:r w:rsidR="006B422D" w:rsidRPr="00EB5162">
        <w:t xml:space="preserve">dužniku </w:t>
      </w:r>
      <w:r w:rsidR="002C7B18">
        <w:t>NOVI AL. d.o.o. Pula, Glavinićev uspon 6</w:t>
      </w:r>
      <w:r w:rsidR="008B70B8">
        <w:t xml:space="preserve">, </w:t>
      </w:r>
    </w:p>
    <w:p w:rsidRDefault="004A5EDF" w:rsidP="004A5EDF" w:rsidR="005D6592" w:rsidRPr="00EB5162">
      <w:pPr>
        <w:jc w:val="both"/>
      </w:pPr>
      <w:r w:rsidRPr="00EB5162">
        <w:t xml:space="preserve">            </w:t>
      </w:r>
      <w:r w:rsidR="005D6592" w:rsidRPr="00EB5162">
        <w:t>- predlagatelju</w:t>
      </w:r>
      <w:r w:rsidR="00CB7466" w:rsidRPr="00EB5162">
        <w:t xml:space="preserve"> FINANCIJSKA</w:t>
      </w:r>
      <w:r w:rsidR="00A916A7" w:rsidRPr="00EB5162">
        <w:t xml:space="preserve"> AGENCIJA</w:t>
      </w:r>
      <w:r w:rsidR="00621F87" w:rsidRPr="00EB5162">
        <w:t xml:space="preserve"> - </w:t>
      </w:r>
      <w:r w:rsidR="00700C5A">
        <w:t>RC Rijeka, F. Kurelca 8,</w:t>
      </w:r>
    </w:p>
    <w:p w:rsidRDefault="005D6592" w:rsidP="005D6592" w:rsidR="00B7595F" w:rsidRPr="00356A3F">
      <w:pPr>
        <w:ind w:firstLine="720"/>
        <w:jc w:val="both"/>
      </w:pPr>
      <w:r w:rsidRPr="00356A3F">
        <w:t>- stečajn</w:t>
      </w:r>
      <w:r w:rsidR="00397CB5" w:rsidRPr="00356A3F">
        <w:t xml:space="preserve">om </w:t>
      </w:r>
      <w:r w:rsidRPr="00356A3F">
        <w:t>upravitelj</w:t>
      </w:r>
      <w:r w:rsidR="00397CB5" w:rsidRPr="00356A3F">
        <w:t>u</w:t>
      </w:r>
      <w:r w:rsidR="00621F87" w:rsidRPr="00356A3F">
        <w:t xml:space="preserve"> </w:t>
      </w:r>
      <w:r w:rsidR="00C47C1D">
        <w:t>Dubravki</w:t>
      </w:r>
      <w:r w:rsidR="00C47C1D" w:rsidRPr="00BF4BFC">
        <w:t xml:space="preserve"> Stašić, Rijeka, Vatroslava Lisinskog 2</w:t>
      </w:r>
      <w:r w:rsidR="00133797" w:rsidRPr="00356A3F">
        <w:t>,</w:t>
      </w:r>
    </w:p>
    <w:p w:rsidRDefault="005D6592" w:rsidP="00E303E6" w:rsidR="005D6592" w:rsidRPr="00700C5A">
      <w:pPr>
        <w:tabs>
          <w:tab w:pos="5923" w:val="left"/>
        </w:tabs>
        <w:ind w:firstLine="720"/>
        <w:jc w:val="both"/>
      </w:pPr>
      <w:r w:rsidRPr="00700C5A">
        <w:t>- ŽDO Pula</w:t>
      </w:r>
      <w:r w:rsidR="00B7595F" w:rsidRPr="00700C5A">
        <w:t xml:space="preserve">, </w:t>
      </w:r>
      <w:r w:rsidR="00700C5A" w:rsidRPr="00700C5A">
        <w:t>Rovinjska 2a,</w:t>
      </w:r>
      <w:r w:rsidR="00E303E6" w:rsidRPr="00700C5A">
        <w:tab/>
      </w:r>
    </w:p>
    <w:p w:rsidRDefault="003B5C56" w:rsidP="005D6592" w:rsidR="005D6592" w:rsidRPr="00700C5A">
      <w:pPr>
        <w:ind w:firstLine="720"/>
        <w:jc w:val="both"/>
      </w:pPr>
      <w:r w:rsidRPr="00700C5A">
        <w:t>- Ministarstvo financija, Porezna uprava - Područni ured Pazin, M.B.Rašana 2/4, Pazin</w:t>
      </w:r>
    </w:p>
    <w:p w:rsidRDefault="006B422D" w:rsidP="006B422D" w:rsidR="005D6592" w:rsidRPr="00700C5A">
      <w:pPr>
        <w:jc w:val="both"/>
      </w:pPr>
      <w:r w:rsidRPr="00700C5A">
        <w:t xml:space="preserve">            </w:t>
      </w:r>
      <w:r w:rsidR="005D6592" w:rsidRPr="00700C5A">
        <w:t xml:space="preserve">- </w:t>
      </w:r>
      <w:r w:rsidRPr="00700C5A">
        <w:t>e-oglasna ploča suda – osam dana</w:t>
      </w:r>
      <w:r w:rsidR="00700C5A">
        <w:t>,</w:t>
      </w:r>
    </w:p>
    <w:p w:rsidRDefault="005D6592" w:rsidP="009C424D" w:rsidR="009C424D" w:rsidRPr="00700C5A">
      <w:pPr>
        <w:ind w:firstLine="720"/>
        <w:jc w:val="both"/>
      </w:pPr>
      <w:r w:rsidRPr="00700C5A">
        <w:t xml:space="preserve">- </w:t>
      </w:r>
      <w:r w:rsidR="00700C5A">
        <w:t>sudskom registru,</w:t>
      </w:r>
    </w:p>
    <w:p w:rsidRDefault="00460740" w:rsidP="009C424D" w:rsidR="00460740" w:rsidRPr="00700C5A">
      <w:pPr>
        <w:ind w:firstLine="720"/>
        <w:jc w:val="both"/>
      </w:pPr>
      <w:r w:rsidRPr="00700C5A">
        <w:t>- sud</w:t>
      </w:r>
      <w:r w:rsidR="00700C5A">
        <w:t>skom registru po pravomoćnosti.</w:t>
      </w:r>
    </w:p>
    <w:p w:rsidRDefault="005D6592" w:rsidP="005D6592" w:rsidR="005D6592" w:rsidRPr="00CC5DE4">
      <w:pPr>
        <w:jc w:val="both"/>
        <w:rPr>
          <w:color w:val="FF0000"/>
        </w:rPr>
      </w:pPr>
    </w:p>
    <w:sectPr w:rsidSect="007926B9" w:rsidR="005D6592" w:rsidRPr="00CC5D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C29" w:rsidR="00EA6C29">
      <w:r>
        <w:separator/>
      </w:r>
    </w:p>
  </w:endnote>
  <w:endnote w:id="0" w:type="continuationSeparator">
    <w:p w:rsidRDefault="00EA6C29" w:rsidR="00EA6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C29" w:rsidR="00EA6C29">
      <w:r>
        <w:separator/>
      </w:r>
    </w:p>
  </w:footnote>
  <w:footnote w:id="0" w:type="continuationSeparator">
    <w:p w:rsidRDefault="00EA6C29" w:rsidR="00EA6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63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B55D56">
      <w:rPr>
        <w:sz w:val="23"/>
        <w:szCs w:val="23"/>
      </w:rPr>
      <w:t>30</w:t>
    </w:r>
    <w:r w:rsidR="001D01C0"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="00700C5A">
      <w:rPr>
        <w:sz w:val="23"/>
        <w:szCs w:val="23"/>
      </w:rPr>
      <w:t>-9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B55D56">
      <w:rPr>
        <w:sz w:val="23"/>
        <w:szCs w:val="23"/>
      </w:rPr>
      <w:t>30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700C5A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30EDE"/>
    <w:rsid w:val="00034EDA"/>
    <w:rsid w:val="00061605"/>
    <w:rsid w:val="00080AA3"/>
    <w:rsid w:val="00095A02"/>
    <w:rsid w:val="000D31B4"/>
    <w:rsid w:val="000E0BBA"/>
    <w:rsid w:val="0012578E"/>
    <w:rsid w:val="00133797"/>
    <w:rsid w:val="00171F7C"/>
    <w:rsid w:val="001850D2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662B6"/>
    <w:rsid w:val="005747CA"/>
    <w:rsid w:val="00577618"/>
    <w:rsid w:val="00585A21"/>
    <w:rsid w:val="0058790E"/>
    <w:rsid w:val="0059525B"/>
    <w:rsid w:val="005A088D"/>
    <w:rsid w:val="005D6592"/>
    <w:rsid w:val="00616258"/>
    <w:rsid w:val="00621F87"/>
    <w:rsid w:val="006945A2"/>
    <w:rsid w:val="00697542"/>
    <w:rsid w:val="006A1D67"/>
    <w:rsid w:val="006B422D"/>
    <w:rsid w:val="006C0A2B"/>
    <w:rsid w:val="006D47F8"/>
    <w:rsid w:val="006F0636"/>
    <w:rsid w:val="00700C5A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A54D8"/>
    <w:rsid w:val="008B70B8"/>
    <w:rsid w:val="008C6879"/>
    <w:rsid w:val="008D2FD3"/>
    <w:rsid w:val="008E02E7"/>
    <w:rsid w:val="008F1F9E"/>
    <w:rsid w:val="00903923"/>
    <w:rsid w:val="00923B89"/>
    <w:rsid w:val="00935372"/>
    <w:rsid w:val="009A0019"/>
    <w:rsid w:val="009B2C8A"/>
    <w:rsid w:val="009C424D"/>
    <w:rsid w:val="009C4C59"/>
    <w:rsid w:val="009C63AA"/>
    <w:rsid w:val="009F51FD"/>
    <w:rsid w:val="00A56A06"/>
    <w:rsid w:val="00A75990"/>
    <w:rsid w:val="00A84175"/>
    <w:rsid w:val="00A8772C"/>
    <w:rsid w:val="00A916A7"/>
    <w:rsid w:val="00AC15FC"/>
    <w:rsid w:val="00AD408F"/>
    <w:rsid w:val="00B03A3A"/>
    <w:rsid w:val="00B13AEF"/>
    <w:rsid w:val="00B55D56"/>
    <w:rsid w:val="00B7595F"/>
    <w:rsid w:val="00B81A5B"/>
    <w:rsid w:val="00BA3CA3"/>
    <w:rsid w:val="00BF5C86"/>
    <w:rsid w:val="00C101E8"/>
    <w:rsid w:val="00C47C1D"/>
    <w:rsid w:val="00C9622A"/>
    <w:rsid w:val="00CB7466"/>
    <w:rsid w:val="00CC5DE4"/>
    <w:rsid w:val="00CD090B"/>
    <w:rsid w:val="00CE6590"/>
    <w:rsid w:val="00D43CF5"/>
    <w:rsid w:val="00D64F74"/>
    <w:rsid w:val="00D77C8A"/>
    <w:rsid w:val="00D94439"/>
    <w:rsid w:val="00DB183A"/>
    <w:rsid w:val="00DD5010"/>
    <w:rsid w:val="00DF5E63"/>
    <w:rsid w:val="00DF63FE"/>
    <w:rsid w:val="00E303E6"/>
    <w:rsid w:val="00E80ECB"/>
    <w:rsid w:val="00EA6C29"/>
    <w:rsid w:val="00EB5162"/>
    <w:rsid w:val="00EB7A58"/>
    <w:rsid w:val="00EC0D58"/>
    <w:rsid w:val="00EC0EC5"/>
    <w:rsid w:val="00F40213"/>
    <w:rsid w:val="00F66FE4"/>
    <w:rsid w:val="00F74DF4"/>
    <w:rsid w:val="00F92A06"/>
    <w:rsid w:val="00FA23B9"/>
    <w:rsid w:val="00FA6F1F"/>
    <w:rsid w:val="00FC37DF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63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63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63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63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63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63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63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63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AL. d.o.o. PULA</izvorni_sadrzaj>
    <derivirana_varijabla naziv="DomainObject.Predmet.ProtustrankaFormated_1">  NOVI AL. d.o.o. PULA</derivirana_varijabla>
  </DomainObject.Predmet.ProtustrankaFormated>
  <DomainObject.Predmet.ProtustrankaFormatedOIB>
    <izvorni_sadrzaj>  NOVI AL. d.o.o. PULA, OIB 09817066565</izvorni_sadrzaj>
    <derivirana_varijabla naziv="DomainObject.Predmet.ProtustrankaFormatedOIB_1">  NOVI AL. d.o.o. PULA, OIB 09817066565</derivirana_varijabla>
  </DomainObject.Predmet.ProtustrankaFormatedOIB>
  <DomainObject.Predmet.ProtustrankaFormatedWithAdress>
    <izvorni_sadrzaj> NOVI AL. d.o.o. PULA, Glavinićev uspon 6, 52100 Pula</izvorni_sadrzaj>
    <derivirana_varijabla naziv="DomainObject.Predmet.ProtustrankaFormatedWithAdress_1"> NOVI AL. d.o.o. PULA, Glavinićev uspon 6, 52100 Pula</derivirana_varijabla>
  </DomainObject.Predmet.ProtustrankaFormatedWithAdress>
  <DomainObject.Predmet.ProtustrankaFormatedWithAdressOIB>
    <izvorni_sadrzaj> NOVI AL. d.o.o. PULA, OIB 09817066565, Glavinićev uspon 6, 52100 Pula</izvorni_sadrzaj>
    <derivirana_varijabla naziv="DomainObject.Predmet.ProtustrankaFormatedWithAdressOIB_1"> NOVI AL. d.o.o. PULA, OIB 09817066565, Glavinićev uspon 6, 52100 Pula</derivirana_varijabla>
  </DomainObject.Predmet.ProtustrankaFormatedWithAdressOIB>
  <DomainObject.Predmet.ProtustrankaWithAdress>
    <izvorni_sadrzaj>NOVI AL. d.o.o. PULA Glavinićev uspon 6, 52100 Pula</izvorni_sadrzaj>
    <derivirana_varijabla naziv="DomainObject.Predmet.ProtustrankaWithAdress_1">NOVI AL. d.o.o. PULA Glavinićev uspon 6, 52100 Pula</derivirana_varijabla>
  </DomainObject.Predmet.ProtustrankaWithAdress>
  <DomainObject.Predmet.ProtustrankaWithAdressOIB>
    <izvorni_sadrzaj>NOVI AL. d.o.o. PULA, OIB 09817066565, Glavinićev uspon 6, 52100 Pula</izvorni_sadrzaj>
    <derivirana_varijabla naziv="DomainObject.Predmet.ProtustrankaWithAdressOIB_1">NOVI AL. d.o.o. PULA, OIB 09817066565, Glavinićev uspon 6, 52100 Pula</derivirana_varijabla>
  </DomainObject.Predmet.ProtustrankaWithAdressOIB>
  <DomainObject.Predmet.ProtustrankaNazivFormated>
    <izvorni_sadrzaj>NOVI AL. d.o.o. PULA</izvorni_sadrzaj>
    <derivirana_varijabla naziv="DomainObject.Predmet.ProtustrankaNazivFormated_1">NOVI AL. d.o.o. PULA</derivirana_varijabla>
  </DomainObject.Predmet.ProtustrankaNazivFormated>
  <DomainObject.Predmet.ProtustrankaNazivFormatedOIB>
    <izvorni_sadrzaj>NOVI AL. d.o.o. PULA, OIB 09817066565</izvorni_sadrzaj>
    <derivirana_varijabla naziv="DomainObject.Predmet.ProtustrankaNazivFormatedOIB_1">NOVI AL. d.o.o. PULA, OIB 09817066565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22357.21</izvorni_sadrzaj>
    <derivirana_varijabla naziv="DomainObject.Predmet.TrenutnaVrijednost_1">22357.21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NOVI AL. d.o.o. PULA</item>
    </izvorni_sadrzaj>
    <derivirana_varijabla naziv="DomainObject.Predmet.ProtuStrankaListFormated_1">
      <item>NOVI AL. d.o.o. PULA</item>
    </derivirana_varijabla>
  </DomainObject.Predmet.ProtuStrankaListFormated>
  <DomainObject.Predmet.ProtuStrankaListFormatedOIB>
    <izvorni_sadrzaj>
      <item>NOVI AL. d.o.o. PULA, OIB 09817066565</item>
    </izvorni_sadrzaj>
    <derivirana_varijabla naziv="DomainObject.Predmet.ProtuStrankaListFormatedOIB_1">
      <item>NOVI AL. d.o.o. PULA, OIB 09817066565</item>
    </derivirana_varijabla>
  </DomainObject.Predmet.ProtuStrankaListFormatedOIB>
  <DomainObject.Predmet.ProtuStrankaListFormatedWithAdress>
    <izvorni_sadrzaj>
      <item>NOVI AL. d.o.o. PULA, Glavinićev uspon 6, 52100 Pula</item>
    </izvorni_sadrzaj>
    <derivirana_varijabla naziv="DomainObject.Predmet.ProtuStrankaListFormatedWithAdress_1">
      <item>NOVI AL. d.o.o. PULA, Glavinićev uspon 6, 52100 Pula</item>
    </derivirana_varijabla>
  </DomainObject.Predmet.ProtuStrankaListFormatedWithAdress>
  <DomainObject.Predmet.ProtuStrankaListFormatedWithAdressOIB>
    <izvorni_sadrzaj>
      <item>NOVI AL. d.o.o. PULA, OIB 09817066565, Glavinićev uspon 6, 52100 Pula</item>
    </izvorni_sadrzaj>
    <derivirana_varijabla naziv="DomainObject.Predmet.ProtuStrankaListFormatedWithAdressOIB_1">
      <item>NOVI AL. d.o.o. PULA, OIB 09817066565, Glavinićev uspon 6, 52100 Pula</item>
    </derivirana_varijabla>
  </DomainObject.Predmet.ProtuStrankaListFormatedWithAdressOIB>
  <DomainObject.Predmet.ProtuStrankaListNazivFormated>
    <izvorni_sadrzaj>
      <item>NOVI AL. d.o.o. PULA</item>
    </izvorni_sadrzaj>
    <derivirana_varijabla naziv="DomainObject.Predmet.ProtuStrankaListNazivFormated_1">
      <item>NOVI AL. d.o.o. PULA</item>
    </derivirana_varijabla>
  </DomainObject.Predmet.ProtuStrankaListNazivFormated>
  <DomainObject.Predmet.ProtuStrankaListNazivFormatedOIB>
    <izvorni_sadrzaj>
      <item>NOVI AL. d.o.o. PULA, OIB 09817066565</item>
    </izvorni_sadrzaj>
    <derivirana_varijabla naziv="DomainObject.Predmet.ProtuStrankaListNazivFormatedOIB_1">
      <item>NOVI AL. d.o.o. PULA, OIB 09817066565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NOVI AL. d.o.o. PULA</izvorni_sadrzaj>
    <derivirana_varijabla naziv="DomainObject.Predmet.ProtustrankaIDrugi_1">NOVI AL.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NOVI AL. d.o.o. PULA, OIB 09817066565, Glavinićev uspon 6, 52100 Pula</izvorni_sadrzaj>
    <derivirana_varijabla naziv="DomainObject.Predmet.ProtustrankaIDrugiAdressOIB_1">NOVI AL. d.o.o. PULA, OIB 09817066565, Glavinićev uspon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NOVI AL. d.o.o. PULA</item>
    </izvorni_sadrzaj>
    <derivirana_varijabla naziv="DomainObject.Predmet.SudioniciListNaziv_1">
      <item>FINANCIJSKA AGENCIJA, RC RIJEKA, PODRUŽNICA PULA, PULA</item>
      <item>NOVI AL.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NOVI AL. d.o.o. PULA, OIB 09817066565, Glavinićev uspon 6,52100 Pula</item>
    </izvorni_sadrzaj>
    <derivirana_varijabla naziv="DomainObject.Predmet.SudioniciListAdressOIB_1">
      <item>FINANCIJSKA AGENCIJA, RC RIJEKA, PODRUŽNICA PULA, PULA, OIB 85821130368, Giardini 5,52100 Pula</item>
      <item>NOVI AL. d.o.o. PULA, OIB 09817066565, Glavinićev uspon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09817066565</item>
    </izvorni_sadrzaj>
    <derivirana_varijabla naziv="DomainObject.Predmet.SudioniciListNazivOIB_1">
      <item>, OIB 85821130368</item>
      <item>, OIB 09817066565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E0C57-9997-498C-8EEC-BDD0D218B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3295</properties:Characters>
  <properties:Lines>87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2017-06-05T12:11:00Z</dcterms:created>
  <dc:creator>Damir Rabar</dc:creator>
  <cp:lastModifiedBy>Lorena Paris Aničić</cp:lastModifiedBy>
  <cp:lastPrinted>2017-06-05T12:13:00Z</cp:lastPrinted>
  <dcterms:modified xmlns:xsi="http://www.w3.org/2001/XMLSchema-instance" xsi:type="dcterms:W3CDTF">2017-06-05T12:14:00Z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