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de95" w14:paraId="8b5de95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50D87">
        <w:t>2214/16</w:t>
      </w:r>
      <w:r w:rsidR="00843BBB">
        <w:t>-</w:t>
      </w:r>
      <w:r w:rsidR="00650D87">
        <w:t>13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4F4977" w:rsidP="00AE30AB" w:rsidR="004F497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4F4977" w:rsidP="0070027B" w:rsidR="004F4977" w:rsidRPr="0070027B">
      <w:pPr>
        <w:jc w:val="both"/>
      </w:pPr>
    </w:p>
    <w:p w:rsidRDefault="00843BBB" w:rsidP="00843BBB" w:rsidR="00843BBB" w:rsidRPr="00B9015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650D87" w:rsidRPr="00026342">
        <w:rPr>
          <w:lang w:val="pt-BR"/>
        </w:rPr>
        <w:t>SLAVONAC d.o.o., OIB 14735723396, Zagreb, Vinogradi 32</w:t>
      </w:r>
      <w:r w:rsidRPr="004F4977">
        <w:rPr>
          <w:lang w:val="pt-BR"/>
        </w:rPr>
        <w:t xml:space="preserve">, </w:t>
      </w:r>
      <w:r w:rsidR="004F4977" w:rsidRPr="004F4977">
        <w:rPr>
          <w:lang w:val="pt-BR"/>
        </w:rPr>
        <w:t>8. prosinca</w:t>
      </w:r>
      <w:r w:rsidRPr="004F4977">
        <w:rPr>
          <w:lang w:val="pt-BR"/>
        </w:rPr>
        <w:t xml:space="preserve"> </w:t>
      </w:r>
      <w:r>
        <w:rPr>
          <w:lang w:val="pt-BR"/>
        </w:rPr>
        <w:t>2017</w:t>
      </w:r>
      <w:r w:rsidRPr="00B9015B">
        <w:t>.,</w:t>
      </w:r>
    </w:p>
    <w:p w:rsidRDefault="00650D87" w:rsidP="00D85CC6" w:rsidR="00650D87">
      <w:pPr>
        <w:jc w:val="center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50D87" w:rsidR="00A93839" w:rsidRPr="004F4977">
      <w:pPr>
        <w:ind w:firstLine="708"/>
        <w:jc w:val="both"/>
      </w:pPr>
      <w:r w:rsidRPr="00A93839">
        <w:t xml:space="preserve">I. Otvara se stečajni postupak nad dužnikom </w:t>
      </w:r>
      <w:r w:rsidR="00650D87" w:rsidRPr="00026342">
        <w:rPr>
          <w:lang w:val="pt-BR"/>
        </w:rPr>
        <w:t>SLAVONAC d.o.o., OIB 14735723396, Zagreb, Vinogradi 32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4F4977">
        <w:t>8. prosinca</w:t>
      </w:r>
      <w:r w:rsidR="00650D87">
        <w:t xml:space="preserve"> </w:t>
      </w:r>
      <w:r w:rsidR="00650D87" w:rsidRPr="004F4977">
        <w:t>2017</w:t>
      </w:r>
      <w:r w:rsidRPr="004F4977">
        <w:t xml:space="preserve">. u </w:t>
      </w:r>
      <w:r w:rsidR="004F4977" w:rsidRPr="004F4977">
        <w:t>8.30</w:t>
      </w:r>
      <w:r w:rsidRPr="004F4977">
        <w:t xml:space="preserve"> sati.</w:t>
      </w:r>
    </w:p>
    <w:p w:rsidRDefault="00A93839" w:rsidP="00650D87" w:rsidR="00A93839" w:rsidRPr="00843BBB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F54B23">
        <w:t>Ivana Brebrić, OIB: 01354117686, Zagreb, Palinovečka 19 P</w:t>
      </w:r>
      <w:r w:rsidR="009B6435" w:rsidRPr="00843BBB">
        <w:rPr>
          <w:color w:val="FF0000"/>
        </w:rPr>
        <w:t>.</w:t>
      </w:r>
    </w:p>
    <w:p w:rsidRDefault="00A93839" w:rsidP="00650D87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650D87" w:rsidRPr="00026342">
        <w:rPr>
          <w:lang w:val="pt-BR"/>
        </w:rPr>
        <w:t>SLAVONAC d.o.o., OIB 14735723396, Zagreb, Vinogradi 32</w:t>
      </w:r>
      <w:r w:rsidRPr="00A93839">
        <w:t>.</w:t>
      </w:r>
    </w:p>
    <w:p w:rsidRDefault="00A93839" w:rsidP="00650D87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50D87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4F4977" w:rsidP="0023149C" w:rsidR="004F4977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7357A0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650D87" w:rsidRPr="00026342">
        <w:rPr>
          <w:lang w:val="pt-BR"/>
        </w:rPr>
        <w:t>SLAVONAC d.o.o., OIB 14735723396, Zagreb, Vinogradi 32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</w:t>
      </w:r>
      <w:r w:rsidR="00650D87">
        <w:t>444</w:t>
      </w:r>
      <w:r>
        <w:t xml:space="preserve">. st. </w:t>
      </w:r>
      <w:r w:rsidR="00650D87">
        <w:t>2</w:t>
      </w:r>
      <w:r>
        <w:t xml:space="preserve">. Stečajnog zakona („Narodne novine“ broj 71/15, dalje: SZ). </w:t>
      </w:r>
    </w:p>
    <w:p w:rsidRDefault="00650D87" w:rsidP="00650D87" w:rsidR="00650D87" w:rsidRPr="00026342">
      <w:pPr>
        <w:ind w:firstLine="709"/>
        <w:jc w:val="both"/>
        <w:rPr>
          <w:lang w:val="en-GB"/>
        </w:rPr>
      </w:pPr>
      <w:r w:rsidRPr="0002634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1202 dana, u ukupnom iznosu od 104.684,53 kn, kao i da dužnik ima 1 zaposlenog. </w:t>
      </w:r>
      <w:r w:rsidRPr="00026342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650D87" w:rsidR="00650D87">
      <w:pPr>
        <w:pStyle w:val="Tijeloteksta"/>
        <w:ind w:firstLine="708"/>
      </w:pPr>
      <w:r w:rsidRPr="00C70ACC">
        <w:t xml:space="preserve">Sud je rješenjem pokrenuo prethodni postupak nad dužnikom, </w:t>
      </w:r>
      <w:r w:rsidRPr="007357A0">
        <w:t xml:space="preserve">a </w:t>
      </w:r>
      <w:r w:rsidR="00650D87" w:rsidRPr="007357A0">
        <w:t>14. veljače 2017</w:t>
      </w:r>
      <w:r w:rsidRPr="007357A0">
        <w:t>. održano je ročište radi očitovanja o prijedlogu za otvaranje stečajnog postupka</w:t>
      </w:r>
      <w:r w:rsidR="00505924" w:rsidRPr="007357A0">
        <w:t xml:space="preserve"> na koje nije </w:t>
      </w:r>
      <w:r w:rsidR="00505924">
        <w:t xml:space="preserve">pristupio zastupnik po zakonu dužnika no u spisu je </w:t>
      </w:r>
      <w:r w:rsidR="00650D87" w:rsidRPr="00026342">
        <w:t xml:space="preserve">10. siječnja 2017. </w:t>
      </w:r>
      <w:r w:rsidR="00650D87">
        <w:t xml:space="preserve">zaprimljeno </w:t>
      </w:r>
      <w:r w:rsidR="00650D87" w:rsidRPr="00026342">
        <w:t>pisano izvješće</w:t>
      </w:r>
      <w:r w:rsidR="00650D87">
        <w:t xml:space="preserve"> zastupnika po zakonu dužnika</w:t>
      </w:r>
      <w:r w:rsidR="00650D87" w:rsidRPr="00026342">
        <w:t xml:space="preserve"> (list 23 spisa) iz kojeg proizlazi da dužnik nema nekretnina, pokretnina u svom vlasništvu, novčanih tražbina, nenovčanih tražbina te novčanih sredstava na računima kao i da se ne protivi da se nad dužnikom otvori stečaj.</w:t>
      </w:r>
    </w:p>
    <w:p w:rsidRDefault="00853ADB" w:rsidP="00853ADB" w:rsidR="00853ADB" w:rsidRPr="00026342">
      <w:pPr>
        <w:pStyle w:val="Tijeloteksta"/>
        <w:ind w:firstLine="708"/>
      </w:pPr>
      <w:r w:rsidRPr="00026342">
        <w:t>Sud je uvidom u dopis Financijske agencije od 30. prosinca 2016. (list 11 spisa) utvrdio da dužnik na taj dan ima evidentirane neizvršene osnove za plaćanje u neprekinutom razdoblju od 1687 dana te nepodmirene obveze u iznosu od 459.174,92 kn (list 13-22 spisa).</w:t>
      </w:r>
    </w:p>
    <w:p w:rsidRDefault="00853ADB" w:rsidP="00853ADB" w:rsidR="00853ADB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053309" w:rsidP="00650D87" w:rsidR="00053309">
      <w:pPr>
        <w:pStyle w:val="Tijeloteksta"/>
        <w:ind w:firstLine="708"/>
      </w:pPr>
      <w:r w:rsidRPr="003A7D16">
        <w:t xml:space="preserve">Sud je rješenjem od </w:t>
      </w:r>
      <w:r w:rsidR="00650D87" w:rsidRPr="00650D87">
        <w:t>13. ožujka 2017</w:t>
      </w:r>
      <w:r w:rsidRPr="00650D87">
        <w:t xml:space="preserve">. pozvao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</w:t>
      </w:r>
      <w:r w:rsidRPr="007357A0">
        <w:t xml:space="preserve">Zagrebu </w:t>
      </w:r>
      <w:r w:rsidR="007357A0" w:rsidRPr="007357A0">
        <w:t>13. ožujka 2017</w:t>
      </w:r>
      <w:r w:rsidRPr="007357A0">
        <w:t>.</w:t>
      </w:r>
      <w:r w:rsidRPr="009D1342">
        <w:rPr>
          <w:color w:val="FF0000"/>
        </w:rPr>
        <w:t xml:space="preserve"> </w:t>
      </w:r>
      <w:r w:rsidRPr="003A7D16">
        <w:t xml:space="preserve">Vjerovnici nisu predujmili iznos </w:t>
      </w:r>
      <w:r w:rsidRPr="007357A0">
        <w:t xml:space="preserve">od 23.000,00 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7357A0">
        <w:t>navode zastupnika po zakonu dužnika</w:t>
      </w:r>
      <w:r w:rsidR="00505924">
        <w:t xml:space="preserve"> 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F4977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4F4977" w:rsidRPr="004F4977">
        <w:t>8. prosinca</w:t>
      </w:r>
      <w:r w:rsidR="00B6336F" w:rsidRPr="004F4977">
        <w:t xml:space="preserve"> </w:t>
      </w:r>
      <w:r w:rsidR="006A7E02" w:rsidRPr="004F4977">
        <w:t>2017</w:t>
      </w:r>
      <w:r w:rsidR="00C12410" w:rsidRPr="004F4977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6A62B0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C12410" w:rsidR="00D42E0E"/>
    <w:p w:rsidRDefault="006A62B0" w:rsidP="00C359B6" w:rsidR="006A62B0">
      <w:pPr>
        <w:pStyle w:val="Bezproreda"/>
        <w:ind w:left="4956"/>
        <w:jc w:val="right"/>
      </w:pPr>
      <w:r>
        <w:t>Za točnost otpravka - ovlašteni službenik</w:t>
      </w:r>
    </w:p>
    <w:p w:rsidRDefault="006A62B0" w:rsidP="00C359B6" w:rsidR="006A62B0">
      <w:pPr>
        <w:pStyle w:val="Bezproreda"/>
        <w:ind w:left="4956"/>
        <w:jc w:val="right"/>
      </w:pPr>
      <w:r>
        <w:t>Karmela Dolenc</w:t>
      </w:r>
    </w:p>
    <w:p w:rsidRDefault="006A62B0" w:rsidP="00C12410" w:rsidR="006A62B0"/>
    <w:sectPr w:rsidSect="004F4977" w:rsidR="006A62B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A62B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50D87">
          <w:t>2214</w:t>
        </w:r>
        <w:r w:rsidR="006A7E02">
          <w:t>/1</w:t>
        </w:r>
        <w:r w:rsidR="00650D87">
          <w:t>6</w:t>
        </w:r>
        <w:r w:rsidR="006A7E02">
          <w:t>-</w:t>
        </w:r>
        <w:r w:rsidR="00650D87">
          <w:t>13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4F4977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50D87"/>
    <w:rsid w:val="00660E95"/>
    <w:rsid w:val="00693D34"/>
    <w:rsid w:val="006A62B0"/>
    <w:rsid w:val="006A7E02"/>
    <w:rsid w:val="006F05DF"/>
    <w:rsid w:val="0070027B"/>
    <w:rsid w:val="007357A0"/>
    <w:rsid w:val="007859F3"/>
    <w:rsid w:val="007A570C"/>
    <w:rsid w:val="007C030D"/>
    <w:rsid w:val="007E349A"/>
    <w:rsid w:val="00830ADC"/>
    <w:rsid w:val="00843BBB"/>
    <w:rsid w:val="00853AD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4058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54B23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6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6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St-2214/2016</izvorni_sadrzaj>
    <derivirana_varijabla naziv="DomainObject.Predmet.OznakaBroj_1">St-2214/2016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SLAVONAC d.o.o. zastupanog po punomoćniku Zvonko Labavić</izvorni_sadrzaj>
    <derivirana_varijabla naziv="DomainObject.Predmet.ProtustrankaFormated_1">  SLAVONAC d.o.o. zastupanog po punomoćniku Zvonko Labavić</derivirana_varijabla>
  </DomainObject.Predmet.ProtustrankaFormated>
  <DomainObject.Predmet.ProtustrankaFormatedOIB>
    <izvorni_sadrzaj>  SLAVONAC d.o.o., OIB 14735723396 zastupanog po punomoćniku Zvonko Labavić</izvorni_sadrzaj>
    <derivirana_varijabla naziv="DomainObject.Predmet.ProtustrankaFormatedOIB_1">  SLAVONAC d.o.o., OIB 14735723396 zastupanog po punomoćniku Zvonko Labavić</derivirana_varijabla>
  </DomainObject.Predmet.ProtustrankaFormatedOIB>
  <DomainObject.Predmet.ProtustrankaFormatedWithAdress>
    <izvorni_sadrzaj> SLAVONAC d.o.o., Vinogradi 32, 10000 Zagreb zastupanog po punomoćniku Zvonko Labavić</izvorni_sadrzaj>
    <derivirana_varijabla naziv="DomainObject.Predmet.ProtustrankaFormatedWithAdress_1"> SLAVONAC d.o.o., Vinogradi 32, 10000 Zagreb zastupanog po punomoćniku Zvonko Labavić</derivirana_varijabla>
  </DomainObject.Predmet.ProtustrankaFormatedWithAdress>
  <DomainObject.Predmet.ProtustrankaFormatedWithAdressOIB>
    <izvorni_sadrzaj> SLAVONAC d.o.o., OIB 14735723396, Vinogradi 32, 10000 Zagreb zastupanog po punomoćniku Zvonko Labavić</izvorni_sadrzaj>
    <derivirana_varijabla naziv="DomainObject.Predmet.ProtustrankaFormatedWithAdressOIB_1"> SLAVONAC d.o.o., OIB 14735723396, Vinogradi 32, 10000 Zagreb zastupanog po punomoćniku Zvonko Labavić</derivirana_varijabla>
  </DomainObject.Predmet.ProtustrankaFormatedWithAdressOIB>
  <DomainObject.Predmet.ProtustrankaWithAdress>
    <izvorni_sadrzaj>SLAVONAC d.o.o. Vinogradi 32, 10000 Zagreb</izvorni_sadrzaj>
    <derivirana_varijabla naziv="DomainObject.Predmet.ProtustrankaWithAdress_1">SLAVONAC d.o.o. Vinogradi 32, 10000 Zagreb</derivirana_varijabla>
  </DomainObject.Predmet.ProtustrankaWithAdress>
  <DomainObject.Predmet.ProtustrankaWithAdressOIB>
    <izvorni_sadrzaj>SLAVONAC d.o.o., OIB 14735723396, Vinogradi 32, 10000 Zagreb</izvorni_sadrzaj>
    <derivirana_varijabla naziv="DomainObject.Predmet.ProtustrankaWithAdressOIB_1">SLAVONAC d.o.o., OIB 14735723396, Vinogradi 32, 10000 Zagreb</derivirana_varijabla>
  </DomainObject.Predmet.ProtustrankaWithAdressOIB>
  <DomainObject.Predmet.ProtustrankaNazivFormated>
    <izvorni_sadrzaj>SLAVONAC d.o.o.</izvorni_sadrzaj>
    <derivirana_varijabla naziv="DomainObject.Predmet.ProtustrankaNazivFormated_1">SLAVONAC d.o.o.</derivirana_varijabla>
  </DomainObject.Predmet.ProtustrankaNazivFormated>
  <DomainObject.Predmet.ProtustrankaNazivFormatedOIB>
    <izvorni_sadrzaj>SLAVONAC d.o.o., OIB 14735723396</izvorni_sadrzaj>
    <derivirana_varijabla naziv="DomainObject.Predmet.ProtustrankaNazivFormatedOIB_1">SLAVONAC d.o.o., OIB 14735723396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SLAVONAC d.o.o. zastupanog po punomoćniku Zvonko Labavić</item>
    </izvorni_sadrzaj>
    <derivirana_varijabla naziv="DomainObject.Predmet.ProtuStrankaListFormated_1">
      <item>SLAVONAC d.o.o. zastupanog po punomoćniku Zvonko Labavić</item>
    </derivirana_varijabla>
  </DomainObject.Predmet.ProtuStrankaListFormated>
  <DomainObject.Predmet.ProtuStrankaListFormatedOIB>
    <izvorni_sadrzaj>
      <item>SLAVONAC d.o.o., OIB 14735723396 zastupanog po punomoćniku Zvonko Labavić</item>
    </izvorni_sadrzaj>
    <derivirana_varijabla naziv="DomainObject.Predmet.ProtuStrankaListFormatedOIB_1">
      <item>SLAVONAC d.o.o., OIB 14735723396 zastupanog po punomoćniku Zvonko Labavić</item>
    </derivirana_varijabla>
  </DomainObject.Predmet.ProtuStrankaListFormatedOIB>
  <DomainObject.Predmet.ProtuStrankaListFormatedWithAdress>
    <izvorni_sadrzaj>
      <item>SLAVONAC d.o.o., Vinogradi 32, 10000 Zagreb zastupanog po punomoćniku Zvonko Labavić</item>
    </izvorni_sadrzaj>
    <derivirana_varijabla naziv="DomainObject.Predmet.ProtuStrankaListFormatedWithAdress_1">
      <item>SLAVONAC d.o.o., Vinogradi 32, 10000 Zagreb zastupanog po punomoćniku Zvonko Labavić</item>
    </derivirana_varijabla>
  </DomainObject.Predmet.ProtuStrankaListFormatedWithAdress>
  <DomainObject.Predmet.ProtuStrankaListFormatedWithAdressOIB>
    <izvorni_sadrzaj>
      <item>SLAVONAC d.o.o., OIB 14735723396, Vinogradi 32, 10000 Zagreb zastupanog po punomoćniku Zvonko Labavić</item>
    </izvorni_sadrzaj>
    <derivirana_varijabla naziv="DomainObject.Predmet.ProtuStrankaListFormatedWithAdressOIB_1">
      <item>SLAVONAC d.o.o., OIB 14735723396, Vinogradi 32, 10000 Zagreb zastupanog po punomoćniku Zvonko Labavić</item>
    </derivirana_varijabla>
  </DomainObject.Predmet.ProtuStrankaListFormatedWithAdressOIB>
  <DomainObject.Predmet.ProtuStrankaListNazivFormated>
    <izvorni_sadrzaj>
      <item>SLAVONAC d.o.o.</item>
    </izvorni_sadrzaj>
    <derivirana_varijabla naziv="DomainObject.Predmet.ProtuStrankaListNazivFormated_1">
      <item>SLAVONAC d.o.o.</item>
    </derivirana_varijabla>
  </DomainObject.Predmet.ProtuStrankaListNazivFormated>
  <DomainObject.Predmet.ProtuStrankaListNazivFormatedOIB>
    <izvorni_sadrzaj>
      <item>SLAVONAC d.o.o., OIB 14735723396</item>
    </izvorni_sadrzaj>
    <derivirana_varijabla naziv="DomainObject.Predmet.ProtuStrankaListNazivFormatedOIB_1">
      <item>SLAVONAC d.o.o., OIB 14735723396</item>
    </derivirana_varijabla>
  </DomainObject.Predmet.ProtuStrankaListNazivFormatedOIB>
  <DomainObject.Predmet.OstaliListFormated>
    <izvorni_sadrzaj>
      <item>Zvonko Labavić punomoćnik sudionika u postupku SLAVONAC d.o.o.</item>
      <item>Raiffeisenbank Austria d.d.</item>
    </izvorni_sadrzaj>
    <derivirana_varijabla naziv="DomainObject.Predmet.OstaliListFormated_1">
      <item>Zvonko Labavić punomoćnik sudionika u postupku SLAVONAC d.o.o.</item>
      <item>Raiffeisenbank Austria d.d.</item>
    </derivirana_varijabla>
  </DomainObject.Predmet.OstaliListFormated>
  <DomainObject.Predmet.OstaliListFormatedOIB>
    <izvorni_sadrzaj>
      <item>Zvonko Labavić, OIB 52660639756 punomoćnik sudionika u postupku SLAVONAC d.o.o.</item>
      <item>Raiffeisenbank Austria d.d., OIB 53056966535</item>
    </izvorni_sadrzaj>
    <derivirana_varijabla naziv="DomainObject.Predmet.OstaliListFormatedOIB_1">
      <item>Zvonko Labavić, OIB 52660639756 punomoćnik sudionika u postupku SLAVONAC d.o.o.</item>
      <item>Raiffeisenbank Austria d.d., OIB 53056966535</item>
    </derivirana_varijabla>
  </DomainObject.Predmet.OstaliListFormatedOIB>
  <DomainObject.Predmet.OstaliListFormatedWithAdress>
    <izvorni_sadrzaj>
      <item>Zvonko Labavić, Vinogradi 32, 10000 Zagreb punomoćnik sudionika u postupku SLAVONAC d.o.o.</item>
      <item>Raiffeisenbank Austria d.d., Magazinska cesta 69, 10000 Zagreb</item>
    </izvorni_sadrzaj>
    <derivirana_varijabla naziv="DomainObject.Predmet.OstaliListFormatedWithAdress_1">
      <item>Zvonko Labavić, Vinogradi 32, 10000 Zagreb punomoćnik sudionika u postupku SLAVONAC d.o.o.</item>
      <item>Raiffeisenbank Austria d.d., Magazinska cesta 69, 10000 Zagreb</item>
    </derivirana_varijabla>
  </DomainObject.Predmet.OstaliListFormatedWithAdress>
  <DomainObject.Predmet.OstaliListFormatedWithAdressOIB>
    <izvorni_sadrzaj>
      <item>Zvonko Labavić, OIB 52660639756, Vinogradi 32, 10000 Zagreb punomoćnik sudionika u postupku SLAVONAC d.o.o.</item>
      <item>Raiffeisenbank Austria d.d., OIB 53056966535, Magazinska cesta 69, 10000 Zagreb</item>
    </izvorni_sadrzaj>
    <derivirana_varijabla naziv="DomainObject.Predmet.OstaliListFormatedWithAdressOIB_1">
      <item>Zvonko Labavić, OIB 52660639756, Vinogradi 32, 10000 Zagreb punomoćnik sudionika u postupku SLAVONAC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Zvonko Labavić</item>
      <item>Raiffeisenbank Austria d.d.</item>
    </izvorni_sadrzaj>
    <derivirana_varijabla naziv="DomainObject.Predmet.OstaliListNazivFormated_1">
      <item>Zvonko Labavić</item>
      <item>Raiffeisenbank Austria d.d.</item>
    </derivirana_varijabla>
  </DomainObject.Predmet.OstaliListNazivFormated>
  <DomainObject.Predmet.OstaliListNazivFormatedOIB>
    <izvorni_sadrzaj>
      <item>Zvonko Labavić, OIB 52660639756</item>
      <item>Raiffeisenbank Austria d.d., OIB 53056966535</item>
    </izvorni_sadrzaj>
    <derivirana_varijabla naziv="DomainObject.Predmet.OstaliListNazivFormatedOIB_1">
      <item>Zvonko Labavić, OIB 52660639756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SLAVONAC d.o.o.</izvorni_sadrzaj>
    <derivirana_varijabla naziv="DomainObject.Predmet.ProtustrankaIDrugi_1">SLAVONAC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SLAVONAC d.o.o., OIB 14735723396, Vinogradi 32, 10000 Zagreb</izvorni_sadrzaj>
    <derivirana_varijabla naziv="DomainObject.Predmet.ProtustrankaIDrugiAdressOIB_1">SLAVONAC d.o.o., OIB 14735723396, Vinogradi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SLAVONAC d.o.o.</item>
      <item>Zvonko Labavić</item>
      <item>Raiffeisenbank Austria d.d.</item>
      <item>VJEROVNICI</item>
    </izvorni_sadrzaj>
    <derivirana_varijabla naziv="DomainObject.Predmet.SudioniciListNaziv_1">
      <item>FINA Regionalni centar Zagreb</item>
      <item>SLAVONAC d.o.o.</item>
      <item>Zvonko Labavić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SLAVONAC d.o.o., OIB 14735723396, Vinogradi 32,10000 Zagreb</item>
      <item>Zvonko Labavić, OIB 52660639756, Vinogradi 32,10000 Zagreb</item>
      <item>Raiffeisenbank Austria d.d., OIB 53056966535, Magazinska cesta 69,10000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SLAVONAC d.o.o., OIB 14735723396, Vinogradi 32,10000 Zagreb</item>
      <item>Zvonko Labavić, OIB 52660639756, Vinogradi 32,10000 Zagreb</item>
      <item>Raiffeisenbank Austria d.d., OIB 53056966535,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14735723396</item>
      <item>, OIB 52660639756</item>
      <item>, OIB 53056966535</item>
      <item>, OIB null</item>
    </izvorni_sadrzaj>
    <derivirana_varijabla naziv="DomainObject.Predmet.SudioniciListNazivOIB_1">
      <item>, OIB 85821130368</item>
      <item>, OIB 14735723396</item>
      <item>, OIB 52660639756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AF74D-42E6-4DB7-8BDF-AC7D4B05C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899</properties:Words>
  <properties:Characters>4988</properties:Characters>
  <properties:Lines>102</properties:Lines>
  <properties:Paragraphs>32</properties:Paragraphs>
  <properties:TotalTime>411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2017-12-08T07:19:00Z</cp:lastPrinted>
  <dcterms:modified xmlns:xsi="http://www.w3.org/2001/XMLSchema-instance" xsi:type="dcterms:W3CDTF">2017-12-08T07:19:00Z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