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1521" w14:paraId="9641521" w:rsidRDefault="002B35A0" w:rsidP="00B41623" w:rsidR="002B35A0" w:rsidRPr="0065620B">
      <w:pPr>
        <w15:collapsed w:val="false"/>
        <w:rPr>
          <w:b/>
        </w:rPr>
      </w:pPr>
    </w:p>
    <w:p w:rsidRDefault="00763ABE" w:rsidP="00763ABE" w:rsidR="00763ABE" w:rsidRPr="00763ABE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763ABE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ABE" w:rsidP="00763ABE" w:rsidR="00763ABE" w:rsidRPr="00763ABE">
      <w:pPr>
        <w:rPr>
          <w:bCs/>
          <w:sz w:val="20"/>
          <w:szCs w:val="20"/>
        </w:rPr>
      </w:pPr>
      <w:r w:rsidRPr="00763ABE">
        <w:rPr>
          <w:rFonts w:eastAsia="MS Mincho"/>
          <w:bCs/>
        </w:rPr>
        <w:t xml:space="preserve">      Republika Hrvatska</w:t>
      </w:r>
    </w:p>
    <w:p w:rsidRDefault="00763ABE" w:rsidP="00763ABE" w:rsidR="00763ABE" w:rsidRPr="00763ABE">
      <w:pPr>
        <w:rPr>
          <w:bCs/>
          <w:sz w:val="20"/>
          <w:szCs w:val="20"/>
        </w:rPr>
      </w:pPr>
      <w:r w:rsidRPr="00763ABE">
        <w:rPr>
          <w:rFonts w:eastAsia="MS Mincho"/>
          <w:bCs/>
        </w:rPr>
        <w:t xml:space="preserve">   Trgovački sud u Rijeci</w:t>
      </w:r>
    </w:p>
    <w:p w:rsidRDefault="00763ABE" w:rsidP="00763ABE" w:rsidR="00763ABE" w:rsidRPr="00763ABE">
      <w:pPr>
        <w:rPr>
          <w:rFonts w:eastAsia="MS Mincho"/>
          <w:bCs/>
        </w:rPr>
      </w:pPr>
      <w:r w:rsidRPr="00763ABE">
        <w:rPr>
          <w:rFonts w:eastAsia="MS Mincho"/>
          <w:bCs/>
        </w:rPr>
        <w:t xml:space="preserve">               Rijeka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8C7675" w:rsidR="002B35A0" w:rsidRPr="00EB1521">
      <w:pPr>
        <w:jc w:val="both"/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8C7675" w:rsidRPr="008B7F1E">
        <w:t xml:space="preserve">ARGAN d. o. o. za poslovanje nekretninama i trgovinu </w:t>
      </w:r>
      <w:r w:rsidR="008C7675">
        <w:rPr>
          <w:bCs/>
        </w:rPr>
        <w:t xml:space="preserve">Čavle, </w:t>
      </w:r>
      <w:proofErr w:type="spellStart"/>
      <w:r w:rsidR="008C7675">
        <w:rPr>
          <w:bCs/>
        </w:rPr>
        <w:t>Podrvanj</w:t>
      </w:r>
      <w:proofErr w:type="spellEnd"/>
      <w:r w:rsidR="008C7675">
        <w:rPr>
          <w:bCs/>
        </w:rPr>
        <w:t xml:space="preserve"> 9 (</w:t>
      </w:r>
      <w:r w:rsidR="008C7675" w:rsidRPr="000C5725">
        <w:rPr>
          <w:bCs/>
        </w:rPr>
        <w:t xml:space="preserve">MBS </w:t>
      </w:r>
      <w:r w:rsidR="008C7675" w:rsidRPr="008B7F1E">
        <w:t>040250581</w:t>
      </w:r>
      <w:r w:rsidR="008C7675" w:rsidRPr="008B7F1E">
        <w:rPr>
          <w:rFonts w:cs="Arial"/>
          <w:color w:val="003366"/>
          <w:sz w:val="18"/>
          <w:szCs w:val="18"/>
        </w:rPr>
        <w:t xml:space="preserve"> </w:t>
      </w:r>
      <w:r w:rsidR="008C7675" w:rsidRPr="000C5725">
        <w:t xml:space="preserve"> - </w:t>
      </w:r>
      <w:r w:rsidR="008C7675" w:rsidRPr="000C5725">
        <w:rPr>
          <w:bCs/>
        </w:rPr>
        <w:t xml:space="preserve">OIB </w:t>
      </w:r>
      <w:r w:rsidR="008C7675" w:rsidRPr="008B7F1E">
        <w:t>05612614616</w:t>
      </w:r>
      <w:r w:rsidR="008C7675" w:rsidRPr="000C5725">
        <w:t>)</w:t>
      </w:r>
      <w:r w:rsidR="008C7675" w:rsidRPr="000C5725">
        <w:rPr>
          <w:rFonts w:cs="Arial"/>
          <w:sz w:val="18"/>
          <w:szCs w:val="18"/>
        </w:rPr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8C7675">
        <w:t>14</w:t>
      </w:r>
      <w:r w:rsidR="009F023E" w:rsidRPr="0065620B">
        <w:t xml:space="preserve">. </w:t>
      </w:r>
      <w:r w:rsidR="008C7675">
        <w:t>lipnja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8C7675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C726AC" w:rsidR="00C726AC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8C7675" w:rsidRPr="008B7F1E">
        <w:t xml:space="preserve">ARGAN d. o. o. za poslovanje nekretninama i trgovinu </w:t>
      </w:r>
      <w:r w:rsidR="008C7675">
        <w:rPr>
          <w:bCs/>
        </w:rPr>
        <w:t xml:space="preserve">Čavle, </w:t>
      </w:r>
      <w:proofErr w:type="spellStart"/>
      <w:r w:rsidR="008C7675">
        <w:rPr>
          <w:bCs/>
        </w:rPr>
        <w:t>Podrvanj</w:t>
      </w:r>
      <w:proofErr w:type="spellEnd"/>
      <w:r w:rsidR="008C7675">
        <w:rPr>
          <w:bCs/>
        </w:rPr>
        <w:t xml:space="preserve"> 9 (</w:t>
      </w:r>
      <w:r w:rsidR="008C7675" w:rsidRPr="000C5725">
        <w:rPr>
          <w:bCs/>
        </w:rPr>
        <w:t xml:space="preserve">MBS </w:t>
      </w:r>
      <w:r w:rsidR="008C7675" w:rsidRPr="008B7F1E">
        <w:t>040250581</w:t>
      </w:r>
      <w:r w:rsidR="008C7675" w:rsidRPr="008B7F1E">
        <w:rPr>
          <w:rFonts w:cs="Arial"/>
          <w:color w:val="003366"/>
          <w:sz w:val="18"/>
          <w:szCs w:val="18"/>
        </w:rPr>
        <w:t xml:space="preserve"> </w:t>
      </w:r>
      <w:r w:rsidR="008C7675" w:rsidRPr="000C5725">
        <w:t xml:space="preserve"> - </w:t>
      </w:r>
      <w:r w:rsidR="008C7675" w:rsidRPr="000C5725">
        <w:rPr>
          <w:bCs/>
        </w:rPr>
        <w:t xml:space="preserve">OIB </w:t>
      </w:r>
      <w:r w:rsidR="008C7675" w:rsidRPr="008B7F1E">
        <w:t>05612614616</w:t>
      </w:r>
      <w:r w:rsidR="008C7675" w:rsidRPr="000C5725">
        <w:t>)</w:t>
      </w:r>
      <w:r w:rsidR="008C7675" w:rsidRPr="000C5725">
        <w:rPr>
          <w:rFonts w:cs="Arial"/>
          <w:sz w:val="18"/>
          <w:szCs w:val="18"/>
        </w:rPr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A776A8" w:rsidP="00C726AC" w:rsidR="00A776A8" w:rsidRPr="00C726AC">
      <w:pPr>
        <w:jc w:val="both"/>
        <w:rPr>
          <w:rFonts w:cs="Arial"/>
          <w:sz w:val="18"/>
          <w:szCs w:val="18"/>
        </w:rPr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851"/>
        <w:gridCol w:w="1559"/>
        <w:gridCol w:w="4961"/>
        <w:gridCol w:w="1701"/>
      </w:tblGrid>
      <w:tr w:rsidTr="00A776A8" w:rsidR="00C726AC" w:rsidRPr="0097229B">
        <w:trPr>
          <w:trHeight w:val="60"/>
        </w:trPr>
        <w:tc>
          <w:tcPr>
            <w:tcW w:type="dxa" w:w="851"/>
          </w:tcPr>
          <w:p w:rsidRDefault="00C726AC" w:rsidP="000135B4" w:rsidR="00C726AC" w:rsidRPr="0097229B">
            <w:pPr>
              <w:ind w:left="360"/>
            </w:pPr>
          </w:p>
        </w:tc>
        <w:tc>
          <w:tcPr>
            <w:tcW w:type="dxa" w:w="1559"/>
          </w:tcPr>
          <w:p w:rsidRDefault="00C726AC" w:rsidP="000135B4" w:rsidR="00C726AC" w:rsidRPr="0097229B">
            <w:r w:rsidRPr="0097229B">
              <w:t xml:space="preserve">OIB VJEROVNIKA </w:t>
            </w:r>
          </w:p>
        </w:tc>
        <w:tc>
          <w:tcPr>
            <w:tcW w:type="dxa" w:w="4961"/>
          </w:tcPr>
          <w:p w:rsidRDefault="00C726AC" w:rsidP="000135B4" w:rsidR="00C726AC" w:rsidRPr="0097229B">
            <w:r w:rsidRPr="0097229B">
              <w:t xml:space="preserve">NAZIV VJEROVNIKA </w:t>
            </w:r>
          </w:p>
        </w:tc>
        <w:tc>
          <w:tcPr>
            <w:tcW w:type="dxa" w:w="1701"/>
          </w:tcPr>
          <w:p w:rsidRDefault="00C726AC" w:rsidP="000135B4" w:rsidR="00C726AC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A776A8" w:rsidR="00C726AC" w:rsidRPr="0097229B">
        <w:trPr>
          <w:trHeight w:val="559"/>
        </w:trPr>
        <w:tc>
          <w:tcPr>
            <w:tcW w:type="dxa" w:w="851"/>
            <w:vAlign w:val="center"/>
          </w:tcPr>
          <w:p w:rsidRDefault="00C726AC" w:rsidP="000135B4" w:rsidR="00C726AC" w:rsidRPr="0097229B">
            <w:pPr>
              <w:ind w:left="360"/>
              <w:jc w:val="center"/>
            </w:pPr>
            <w:r w:rsidRPr="0097229B">
              <w:t>1.</w:t>
            </w:r>
          </w:p>
        </w:tc>
        <w:tc>
          <w:tcPr>
            <w:tcW w:type="dxa" w:w="1559"/>
            <w:vAlign w:val="center"/>
          </w:tcPr>
          <w:p w:rsidRDefault="00C726AC" w:rsidP="000135B4" w:rsidR="00C726AC" w:rsidRPr="0097229B">
            <w:pPr>
              <w:jc w:val="center"/>
            </w:pPr>
            <w:r>
              <w:t>64334698275</w:t>
            </w:r>
          </w:p>
        </w:tc>
        <w:tc>
          <w:tcPr>
            <w:tcW w:type="dxa" w:w="4961"/>
          </w:tcPr>
          <w:p w:rsidRDefault="00C726AC" w:rsidP="000135B4" w:rsidR="00C726AC" w:rsidRPr="0097229B">
            <w:r>
              <w:t>ANTONIO DEVIĆ, PODRVANJ 9, PODRVANJ 51219</w:t>
            </w:r>
          </w:p>
        </w:tc>
        <w:tc>
          <w:tcPr>
            <w:tcW w:type="dxa" w:w="1701"/>
            <w:vAlign w:val="center"/>
          </w:tcPr>
          <w:p w:rsidRDefault="00C726AC" w:rsidP="000135B4" w:rsidR="00C726AC" w:rsidRPr="0097229B">
            <w:pPr>
              <w:jc w:val="right"/>
            </w:pPr>
            <w:r>
              <w:t>47.878,93 kn</w:t>
            </w:r>
          </w:p>
        </w:tc>
      </w:tr>
      <w:tr w:rsidTr="00A776A8" w:rsidR="00C726AC" w:rsidRPr="0097229B">
        <w:trPr>
          <w:trHeight w:val="522"/>
        </w:trPr>
        <w:tc>
          <w:tcPr>
            <w:tcW w:type="dxa" w:w="851"/>
            <w:vAlign w:val="center"/>
          </w:tcPr>
          <w:p w:rsidRDefault="00C726AC" w:rsidP="000135B4" w:rsidR="00C726AC" w:rsidRPr="0097229B">
            <w:pPr>
              <w:ind w:left="360"/>
              <w:jc w:val="center"/>
            </w:pPr>
            <w:r w:rsidRPr="0097229B">
              <w:t>2.</w:t>
            </w:r>
          </w:p>
        </w:tc>
        <w:tc>
          <w:tcPr>
            <w:tcW w:type="dxa" w:w="1559"/>
            <w:vAlign w:val="center"/>
          </w:tcPr>
          <w:p w:rsidRDefault="00C726AC" w:rsidP="000135B4" w:rsidR="00C726AC" w:rsidRPr="0097229B">
            <w:pPr>
              <w:jc w:val="center"/>
            </w:pPr>
            <w:r>
              <w:t>76317041444</w:t>
            </w:r>
          </w:p>
        </w:tc>
        <w:tc>
          <w:tcPr>
            <w:tcW w:type="dxa" w:w="4961"/>
          </w:tcPr>
          <w:p w:rsidRDefault="00C726AC" w:rsidP="000135B4" w:rsidR="00C726AC" w:rsidRPr="0097229B">
            <w:r>
              <w:t xml:space="preserve">MIRANELL društvo s ograničenom odgovornošću za financijsko knjigovodstvene usluge, </w:t>
            </w:r>
            <w:proofErr w:type="spellStart"/>
            <w:r>
              <w:t>Trinajstićeva</w:t>
            </w:r>
            <w:proofErr w:type="spellEnd"/>
            <w:r>
              <w:t xml:space="preserve"> 8a, Rijeka</w:t>
            </w:r>
          </w:p>
        </w:tc>
        <w:tc>
          <w:tcPr>
            <w:tcW w:type="dxa" w:w="1701"/>
            <w:vAlign w:val="center"/>
          </w:tcPr>
          <w:p w:rsidRDefault="00C726AC" w:rsidP="000135B4" w:rsidR="00C726AC" w:rsidRPr="0097229B">
            <w:pPr>
              <w:jc w:val="right"/>
            </w:pPr>
            <w:r>
              <w:t>9.489,00 kn</w:t>
            </w:r>
          </w:p>
        </w:tc>
      </w:tr>
      <w:tr w:rsidTr="00A776A8" w:rsidR="00C726AC" w:rsidRPr="0097229B">
        <w:trPr>
          <w:trHeight w:val="420"/>
        </w:trPr>
        <w:tc>
          <w:tcPr>
            <w:tcW w:type="dxa" w:w="851"/>
            <w:vAlign w:val="center"/>
          </w:tcPr>
          <w:p w:rsidRDefault="00C726AC" w:rsidP="000135B4" w:rsidR="00C726AC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559"/>
            <w:vAlign w:val="center"/>
          </w:tcPr>
          <w:p w:rsidRDefault="00C726AC" w:rsidP="000135B4" w:rsidR="00C726AC" w:rsidRPr="0097229B">
            <w:pPr>
              <w:jc w:val="center"/>
            </w:pPr>
            <w:r>
              <w:t>18683136487</w:t>
            </w:r>
          </w:p>
        </w:tc>
        <w:tc>
          <w:tcPr>
            <w:tcW w:type="dxa" w:w="4961"/>
          </w:tcPr>
          <w:p w:rsidRDefault="00C726AC" w:rsidP="000135B4" w:rsidR="00C726AC" w:rsidRPr="0097229B">
            <w:r>
              <w:t>REPUBLIKA HRVATSKA, MINISTARSTVO FINANCIJA, POREZNA UPRAVA, KATANČIĆEVA 5, ZAGREB</w:t>
            </w:r>
          </w:p>
        </w:tc>
        <w:tc>
          <w:tcPr>
            <w:tcW w:type="dxa" w:w="1701"/>
            <w:vAlign w:val="center"/>
          </w:tcPr>
          <w:p w:rsidRDefault="00C726AC" w:rsidP="000135B4" w:rsidR="00C726AC" w:rsidRPr="0097229B">
            <w:pPr>
              <w:jc w:val="right"/>
            </w:pPr>
            <w:r>
              <w:t>103.748,09 kn</w:t>
            </w:r>
          </w:p>
        </w:tc>
      </w:tr>
      <w:tr w:rsidTr="00A776A8" w:rsidR="00C726AC" w:rsidRPr="0097229B">
        <w:trPr>
          <w:trHeight w:val="683"/>
        </w:trPr>
        <w:tc>
          <w:tcPr>
            <w:tcW w:type="dxa" w:w="851"/>
            <w:vAlign w:val="center"/>
          </w:tcPr>
          <w:p w:rsidRDefault="00C726AC" w:rsidP="000135B4" w:rsidR="00C726AC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559"/>
            <w:vAlign w:val="center"/>
          </w:tcPr>
          <w:p w:rsidRDefault="00C726AC" w:rsidP="000135B4" w:rsidR="00C726AC" w:rsidRPr="007B388F">
            <w:pPr>
              <w:jc w:val="center"/>
            </w:pPr>
            <w:r>
              <w:t>29524210204</w:t>
            </w:r>
          </w:p>
        </w:tc>
        <w:tc>
          <w:tcPr>
            <w:tcW w:type="dxa" w:w="4961"/>
          </w:tcPr>
          <w:p w:rsidRDefault="00C726AC" w:rsidP="000135B4" w:rsidR="00C726AC" w:rsidRPr="007B388F">
            <w:proofErr w:type="spellStart"/>
            <w:r>
              <w:t>VIPnet</w:t>
            </w:r>
            <w:proofErr w:type="spellEnd"/>
            <w:r>
              <w:t>, društvo s ograničenom odgovornošću za usluge javnih telekomunikacija, Vrtni put 1, Zagreb</w:t>
            </w:r>
          </w:p>
        </w:tc>
        <w:tc>
          <w:tcPr>
            <w:tcW w:type="dxa" w:w="1701"/>
            <w:vAlign w:val="center"/>
          </w:tcPr>
          <w:p w:rsidRDefault="00C726AC" w:rsidP="000135B4" w:rsidR="00C726AC" w:rsidRPr="0097229B">
            <w:pPr>
              <w:jc w:val="right"/>
            </w:pPr>
            <w:r>
              <w:t>1.200,00 kn</w:t>
            </w:r>
          </w:p>
        </w:tc>
      </w:tr>
      <w:tr w:rsidTr="00A776A8" w:rsidR="00C726AC" w:rsidRPr="0097229B">
        <w:trPr>
          <w:trHeight w:val="60"/>
        </w:trPr>
        <w:tc>
          <w:tcPr>
            <w:tcW w:type="dxa" w:w="851"/>
            <w:vAlign w:val="center"/>
          </w:tcPr>
          <w:p w:rsidRDefault="00C726AC" w:rsidP="000135B4" w:rsidR="00C726AC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559"/>
            <w:vAlign w:val="center"/>
          </w:tcPr>
          <w:p w:rsidRDefault="00C726AC" w:rsidP="000135B4" w:rsidR="00C726AC" w:rsidRPr="007B388F">
            <w:pPr>
              <w:jc w:val="center"/>
            </w:pPr>
            <w:r>
              <w:t>92963223473</w:t>
            </w:r>
          </w:p>
        </w:tc>
        <w:tc>
          <w:tcPr>
            <w:tcW w:type="dxa" w:w="4961"/>
          </w:tcPr>
          <w:p w:rsidRDefault="00C726AC" w:rsidP="000135B4" w:rsidR="00C726AC" w:rsidRPr="007B388F">
            <w:r>
              <w:t>ZAGREBAČKA BANKA DIONIČKO DRUŠTVO, Trg bana Josipa Jelačića 10, Zagreb</w:t>
            </w:r>
          </w:p>
        </w:tc>
        <w:tc>
          <w:tcPr>
            <w:tcW w:type="dxa" w:w="1701"/>
            <w:vAlign w:val="center"/>
          </w:tcPr>
          <w:p w:rsidRDefault="00C726AC" w:rsidP="000135B4" w:rsidR="00C726AC">
            <w:pPr>
              <w:jc w:val="right"/>
            </w:pPr>
            <w:r>
              <w:t>19,48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>
      <w:pPr>
        <w:jc w:val="both"/>
        <w:rPr>
          <w:bCs/>
        </w:rPr>
      </w:pPr>
      <w:r w:rsidRPr="0065620B">
        <w:lastRenderedPageBreak/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A093D" w:rsidRPr="0065620B">
        <w:rPr>
          <w:bCs/>
        </w:rPr>
        <w:t xml:space="preserve">Financijske Agencije </w:t>
      </w:r>
      <w:proofErr w:type="spellStart"/>
      <w:r w:rsidR="007A093D" w:rsidRPr="0065620B">
        <w:rPr>
          <w:bCs/>
        </w:rPr>
        <w:t>posl</w:t>
      </w:r>
      <w:proofErr w:type="spellEnd"/>
      <w:r w:rsidR="007A093D" w:rsidRPr="0065620B">
        <w:rPr>
          <w:bCs/>
        </w:rPr>
        <w:t xml:space="preserve">. br. </w:t>
      </w:r>
      <w:r w:rsidR="00C726AC" w:rsidRPr="00C726AC">
        <w:rPr>
          <w:bCs/>
        </w:rPr>
        <w:t xml:space="preserve">Klasa: UP-I/110/07/15-01/8706, </w:t>
      </w:r>
      <w:proofErr w:type="spellStart"/>
      <w:r w:rsidR="00C726AC" w:rsidRPr="00C726AC">
        <w:rPr>
          <w:bCs/>
        </w:rPr>
        <w:t>Ur</w:t>
      </w:r>
      <w:proofErr w:type="spellEnd"/>
      <w:r w:rsidR="00C726AC" w:rsidRPr="00C726AC">
        <w:rPr>
          <w:bCs/>
        </w:rPr>
        <w:t xml:space="preserve">. </w:t>
      </w:r>
      <w:proofErr w:type="spellStart"/>
      <w:r w:rsidR="00C726AC" w:rsidRPr="00C726AC">
        <w:rPr>
          <w:bCs/>
        </w:rPr>
        <w:t>br</w:t>
      </w:r>
      <w:proofErr w:type="spellEnd"/>
      <w:r w:rsidR="00C726AC" w:rsidRPr="00C726AC">
        <w:rPr>
          <w:bCs/>
        </w:rPr>
        <w:t>: 0</w:t>
      </w:r>
      <w:r w:rsidR="00C726AC">
        <w:rPr>
          <w:bCs/>
        </w:rPr>
        <w:t>4-06-16-8706-62 od 12. siječnja</w:t>
      </w:r>
      <w:r w:rsidR="00C726AC" w:rsidRPr="00C726AC">
        <w:rPr>
          <w:bCs/>
        </w:rPr>
        <w:t xml:space="preserve"> 2016.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641EA" w:rsidP="007F78D9" w:rsidR="001641EA" w:rsidRPr="0065620B">
      <w:pPr>
        <w:jc w:val="both"/>
        <w:rPr>
          <w:bCs/>
        </w:rPr>
      </w:pPr>
    </w:p>
    <w:p w:rsidRDefault="00672155" w:rsidP="00672155" w:rsidR="00672155" w:rsidRPr="00E71F7C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REPUBLIKA HRVATSKA, MINISTARSTVO FINANCIJA, POREZNA UPRAVA</w:t>
      </w:r>
      <w:r w:rsidRPr="00F62FB8">
        <w:t xml:space="preserve"> (OIB </w:t>
      </w:r>
      <w:r>
        <w:t>18683136487</w:t>
      </w:r>
      <w:r w:rsidRPr="00F62FB8">
        <w:t xml:space="preserve">) utvrđena je u ukupnom iznosu od </w:t>
      </w:r>
      <w:r>
        <w:t xml:space="preserve">103.748,09 </w:t>
      </w:r>
      <w:r w:rsidRPr="00F62FB8">
        <w:t>kn.</w:t>
      </w:r>
      <w:r w:rsidRPr="00F62FB8">
        <w:rPr>
          <w:bCs/>
        </w:rPr>
        <w:t xml:space="preserve"> </w:t>
      </w:r>
      <w:r>
        <w:t xml:space="preserve">Dužnik će tražbinu namiriti u cijelosti, 5 (pet) dana od pravomoćnosti rješenja o sklapanju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672155" w:rsidP="00672155" w:rsidR="00672155" w:rsidRPr="00E71F7C">
      <w:pPr>
        <w:numPr>
          <w:ilvl w:val="0"/>
          <w:numId w:val="3"/>
        </w:numPr>
        <w:ind w:left="360"/>
        <w:jc w:val="both"/>
        <w:rPr>
          <w:bCs/>
        </w:rPr>
      </w:pPr>
      <w:r w:rsidRPr="00E51CA0">
        <w:rPr>
          <w:bCs/>
        </w:rPr>
        <w:t xml:space="preserve">tražbina vjerovnika </w:t>
      </w:r>
      <w:r w:rsidRPr="00E51CA0">
        <w:t xml:space="preserve">ZAGREBAČKA BANKA d.d. Zagreb, Trg bana Josipa Jelačića 10 (OIB 92963223473) utvrđena je u ukupnom iznosu od 19,48 kn. </w:t>
      </w:r>
      <w:r>
        <w:t xml:space="preserve">Dužnik će tražbinu namiriti u cijelosti, 5 (pet) dana od pravomoćnosti rješenja o sklapanju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672155" w:rsidP="00672155" w:rsidR="00672155" w:rsidRPr="00E71F7C">
      <w:pPr>
        <w:numPr>
          <w:ilvl w:val="0"/>
          <w:numId w:val="3"/>
        </w:numPr>
        <w:ind w:left="360"/>
        <w:jc w:val="both"/>
        <w:rPr>
          <w:bCs/>
        </w:rPr>
      </w:pPr>
      <w:r w:rsidRPr="00E51CA0">
        <w:rPr>
          <w:bCs/>
        </w:rPr>
        <w:t xml:space="preserve">tražbina vjerovnika </w:t>
      </w:r>
      <w:r w:rsidRPr="00E51CA0">
        <w:t xml:space="preserve">ANTONIO DEVIĆ, </w:t>
      </w:r>
      <w:proofErr w:type="spellStart"/>
      <w:r w:rsidRPr="00E51CA0">
        <w:t>Podrvanj</w:t>
      </w:r>
      <w:proofErr w:type="spellEnd"/>
      <w:r w:rsidRPr="00E51CA0">
        <w:t xml:space="preserve"> 9, </w:t>
      </w:r>
      <w:proofErr w:type="spellStart"/>
      <w:r w:rsidRPr="00E51CA0">
        <w:t>Podrvanj</w:t>
      </w:r>
      <w:proofErr w:type="spellEnd"/>
      <w:r w:rsidRPr="00E51CA0">
        <w:t xml:space="preserve"> (OIB 64334698275) utvrđena je u ukupnom iznosu od 47.878,93 kn.</w:t>
      </w:r>
      <w:r w:rsidRPr="00E51CA0">
        <w:rPr>
          <w:bCs/>
        </w:rPr>
        <w:t xml:space="preserve"> </w:t>
      </w:r>
      <w:r>
        <w:t xml:space="preserve">Dužnik će tražbinu namiriti u cijelosti, 5 (pet) dana od pravomoćnosti rješenja o sklapanju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672155" w:rsidP="00672155" w:rsidR="00672155" w:rsidRPr="00E71F7C">
      <w:pPr>
        <w:numPr>
          <w:ilvl w:val="0"/>
          <w:numId w:val="3"/>
        </w:numPr>
        <w:ind w:left="360"/>
        <w:jc w:val="both"/>
        <w:rPr>
          <w:bCs/>
        </w:rPr>
      </w:pPr>
      <w:r w:rsidRPr="00E51CA0">
        <w:rPr>
          <w:bCs/>
        </w:rPr>
        <w:t xml:space="preserve">tražbina vjerovnika MIRANELL d.o.o. Rijeka, </w:t>
      </w:r>
      <w:proofErr w:type="spellStart"/>
      <w:r w:rsidRPr="00E51CA0">
        <w:rPr>
          <w:bCs/>
        </w:rPr>
        <w:t>Trinajstićeva</w:t>
      </w:r>
      <w:proofErr w:type="spellEnd"/>
      <w:r w:rsidRPr="00E51CA0">
        <w:rPr>
          <w:bCs/>
        </w:rPr>
        <w:t xml:space="preserve"> 8/a (OIB 76317041444) </w:t>
      </w:r>
      <w:r w:rsidRPr="00E51CA0">
        <w:t>utvrđena je u ukupnom iznosu od 9.489,00 kn.</w:t>
      </w:r>
      <w:r w:rsidRPr="00E51CA0">
        <w:rPr>
          <w:bCs/>
        </w:rPr>
        <w:t xml:space="preserve"> </w:t>
      </w:r>
      <w:r>
        <w:t xml:space="preserve">Dužnik će tražbinu namiriti u cijelosti, 5 (pet) dana od pravomoćnosti rješenja o sklapanju </w:t>
      </w:r>
      <w:proofErr w:type="spellStart"/>
      <w:r>
        <w:t>predstečajne</w:t>
      </w:r>
      <w:proofErr w:type="spellEnd"/>
      <w:r>
        <w:t xml:space="preserve"> nagodbe pred Trgovačkim sudom;</w:t>
      </w:r>
    </w:p>
    <w:p w:rsidRDefault="00672155" w:rsidP="00672155" w:rsidR="00672155" w:rsidRPr="00E71F7C">
      <w:pPr>
        <w:numPr>
          <w:ilvl w:val="0"/>
          <w:numId w:val="3"/>
        </w:numPr>
        <w:ind w:left="360"/>
        <w:jc w:val="both"/>
        <w:rPr>
          <w:bCs/>
        </w:rPr>
      </w:pPr>
      <w:r w:rsidRPr="00E51CA0">
        <w:rPr>
          <w:bCs/>
        </w:rPr>
        <w:t xml:space="preserve">tražbina vjerovnika </w:t>
      </w:r>
      <w:proofErr w:type="spellStart"/>
      <w:r w:rsidRPr="00E51CA0">
        <w:rPr>
          <w:bCs/>
        </w:rPr>
        <w:t>VIPnet</w:t>
      </w:r>
      <w:proofErr w:type="spellEnd"/>
      <w:r w:rsidRPr="00E51CA0">
        <w:rPr>
          <w:bCs/>
        </w:rPr>
        <w:t xml:space="preserve"> d.o.o. Zagreb, Vrtni put 1 (OIB 29524210204) </w:t>
      </w:r>
      <w:r w:rsidRPr="00E51CA0">
        <w:t>utvrđena je u ukupnom iznosu od 1.200,00 kn.</w:t>
      </w:r>
      <w:r w:rsidRPr="00E51CA0">
        <w:rPr>
          <w:bCs/>
        </w:rPr>
        <w:t xml:space="preserve"> </w:t>
      </w:r>
      <w:r>
        <w:t xml:space="preserve">Dužnik će tražbinu namiriti u cijelosti, 5 (pet) dana od pravomoćnosti rješenja o sklapanju </w:t>
      </w:r>
      <w:proofErr w:type="spellStart"/>
      <w:r>
        <w:t>predstečajne</w:t>
      </w:r>
      <w:proofErr w:type="spellEnd"/>
      <w:r>
        <w:t xml:space="preserve"> nagodbe pred Trgovačkim sudom.</w:t>
      </w:r>
    </w:p>
    <w:p w:rsidRDefault="007A093D" w:rsidP="007F78D9" w:rsidR="007A093D" w:rsidRPr="0065620B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C726AC" w:rsidP="002B35A0" w:rsidR="00C726AC">
      <w:pPr>
        <w:jc w:val="center"/>
      </w:pPr>
    </w:p>
    <w:p w:rsidRDefault="00C726AC" w:rsidP="002B35A0" w:rsidR="00C726AC" w:rsidRPr="0065620B">
      <w:pPr>
        <w:jc w:val="center"/>
      </w:pPr>
    </w:p>
    <w:p w:rsidRDefault="00F72526" w:rsidP="00C726AC" w:rsidR="00F72526" w:rsidRPr="0065620B">
      <w:pPr>
        <w:jc w:val="center"/>
      </w:pPr>
      <w:r w:rsidRPr="0065620B">
        <w:t>Obrazloženje</w:t>
      </w:r>
    </w:p>
    <w:p w:rsidRDefault="00AF02C3" w:rsidP="003957BD" w:rsidR="00AF02C3">
      <w:pPr>
        <w:jc w:val="both"/>
      </w:pPr>
    </w:p>
    <w:p w:rsidRDefault="00E82239" w:rsidP="003957BD" w:rsidR="00E82239" w:rsidRPr="0065620B">
      <w:pPr>
        <w:jc w:val="both"/>
      </w:pPr>
    </w:p>
    <w:p w:rsidRDefault="00F72526" w:rsidP="008B4735" w:rsidR="00F72526" w:rsidRPr="003957BD">
      <w:pPr>
        <w:jc w:val="both"/>
      </w:pPr>
      <w:r w:rsidRPr="0065620B">
        <w:tab/>
        <w:t xml:space="preserve">Dužnik </w:t>
      </w:r>
      <w:r w:rsidR="00C726AC" w:rsidRPr="008B7F1E">
        <w:t xml:space="preserve">ARGAN d. o. o. za poslovanje nekretninama i trgovinu </w:t>
      </w:r>
      <w:r w:rsidR="00C726AC">
        <w:rPr>
          <w:bCs/>
        </w:rPr>
        <w:t xml:space="preserve">Čavle, </w:t>
      </w:r>
      <w:proofErr w:type="spellStart"/>
      <w:r w:rsidR="00C726AC">
        <w:rPr>
          <w:bCs/>
        </w:rPr>
        <w:t>Podrvanj</w:t>
      </w:r>
      <w:proofErr w:type="spellEnd"/>
      <w:r w:rsidR="00C726AC">
        <w:rPr>
          <w:bCs/>
        </w:rPr>
        <w:t xml:space="preserve"> 9 (</w:t>
      </w:r>
      <w:r w:rsidR="00C726AC" w:rsidRPr="000C5725">
        <w:rPr>
          <w:bCs/>
        </w:rPr>
        <w:t xml:space="preserve">MBS </w:t>
      </w:r>
      <w:r w:rsidR="00C726AC" w:rsidRPr="008B7F1E">
        <w:t>040250581</w:t>
      </w:r>
      <w:r w:rsidR="00C726AC" w:rsidRPr="008B7F1E">
        <w:rPr>
          <w:rFonts w:cs="Arial"/>
          <w:color w:val="003366"/>
          <w:sz w:val="18"/>
          <w:szCs w:val="18"/>
        </w:rPr>
        <w:t xml:space="preserve"> </w:t>
      </w:r>
      <w:r w:rsidR="00C726AC" w:rsidRPr="000C5725">
        <w:t xml:space="preserve"> - </w:t>
      </w:r>
      <w:r w:rsidR="00C726AC" w:rsidRPr="000C5725">
        <w:rPr>
          <w:bCs/>
        </w:rPr>
        <w:t xml:space="preserve">OIB </w:t>
      </w:r>
      <w:r w:rsidR="00C726AC" w:rsidRPr="008B7F1E">
        <w:t>05612614616</w:t>
      </w:r>
      <w:r w:rsidR="00C726AC" w:rsidRPr="000C5725">
        <w:t>)</w:t>
      </w:r>
      <w:r w:rsidR="008B4735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lastRenderedPageBreak/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C726AC">
        <w:rPr>
          <w:bCs/>
        </w:rPr>
        <w:t>5</w:t>
      </w:r>
      <w:r w:rsidR="0057311F">
        <w:rPr>
          <w:bCs/>
        </w:rPr>
        <w:t>.</w:t>
      </w:r>
      <w:r w:rsidR="00A756B4">
        <w:rPr>
          <w:bCs/>
        </w:rPr>
        <w:t xml:space="preserve"> </w:t>
      </w:r>
      <w:r w:rsidR="00C726AC">
        <w:rPr>
          <w:bCs/>
        </w:rPr>
        <w:t>svibnja</w:t>
      </w:r>
      <w:r w:rsidR="00A756B4">
        <w:rPr>
          <w:bCs/>
        </w:rPr>
        <w:t xml:space="preserve">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C726AC">
        <w:rPr>
          <w:bCs/>
        </w:rPr>
        <w:t>6</w:t>
      </w:r>
      <w:r w:rsidR="00A756B4">
        <w:rPr>
          <w:bCs/>
        </w:rPr>
        <w:t xml:space="preserve">. </w:t>
      </w:r>
      <w:r w:rsidR="00C726AC">
        <w:rPr>
          <w:bCs/>
        </w:rPr>
        <w:t>svibnja</w:t>
      </w:r>
      <w:r w:rsidR="00A756B4" w:rsidRPr="00D82491">
        <w:rPr>
          <w:bCs/>
        </w:rPr>
        <w:t xml:space="preserve"> 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</w:t>
      </w:r>
      <w:r w:rsidR="00887098" w:rsidRPr="0065620B">
        <w:t>e</w:t>
      </w:r>
      <w:r w:rsidR="003F2BAF" w:rsidRPr="0065620B">
        <w:t xml:space="preserve"> održanom dana </w:t>
      </w:r>
      <w:r w:rsidR="00C726AC">
        <w:t>14</w:t>
      </w:r>
      <w:r w:rsidR="00155F5B" w:rsidRPr="0065620B">
        <w:t xml:space="preserve">. </w:t>
      </w:r>
      <w:r w:rsidR="00C726AC">
        <w:t>lipnja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C726AC" w:rsidRPr="00C726AC">
        <w:t xml:space="preserve">151.627,02 </w:t>
      </w:r>
      <w:r w:rsidR="0071469E">
        <w:t>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F4773D" w:rsidRPr="0065620B">
      <w:pPr>
        <w:jc w:val="both"/>
      </w:pPr>
      <w:r w:rsidRPr="0065620B">
        <w:tab/>
      </w: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C726AC">
        <w:t>14</w:t>
      </w:r>
      <w:r w:rsidR="00155F5B" w:rsidRPr="0065620B">
        <w:t xml:space="preserve">. </w:t>
      </w:r>
      <w:r w:rsidR="00C726AC">
        <w:t>lipnja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736239" w:rsidR="00BD007D" w:rsidRPr="0065620B"/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E82239" w:rsidP="008D0135" w:rsidR="00E82239">
      <w:pPr>
        <w:rPr>
          <w:rFonts w:cs="Arial"/>
        </w:rPr>
      </w:pPr>
    </w:p>
    <w:p w:rsidRDefault="00E82239" w:rsidP="008D0135" w:rsidR="00E82239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lastRenderedPageBreak/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r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8D0135" w:rsidP="008D0135" w:rsidR="008D0135" w:rsidRPr="0065620B">
      <w:pPr>
        <w:jc w:val="both"/>
      </w:pP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C726AC">
        <w:t>14</w:t>
      </w:r>
      <w:r w:rsidR="00155F5B" w:rsidRPr="0065620B">
        <w:t xml:space="preserve">. </w:t>
      </w:r>
      <w:r w:rsidR="00C726AC">
        <w:t>lipnja</w:t>
      </w:r>
      <w:r w:rsidR="00155F5B" w:rsidRPr="0065620B">
        <w:t xml:space="preserve"> </w:t>
      </w:r>
      <w:bookmarkStart w:name="_GoBack" w:id="0"/>
      <w:bookmarkEnd w:id="0"/>
      <w:r w:rsidR="00155F5B" w:rsidRPr="0065620B">
        <w:t>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23A" w:rsidR="001D023A">
      <w:r>
        <w:separator/>
      </w:r>
    </w:p>
  </w:endnote>
  <w:endnote w:id="0" w:type="continuationSeparator">
    <w:p w:rsidRDefault="001D023A" w:rsidR="001D0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CA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23A" w:rsidR="001D023A">
      <w:r>
        <w:separator/>
      </w:r>
    </w:p>
  </w:footnote>
  <w:footnote w:id="0" w:type="continuationSeparator">
    <w:p w:rsidRDefault="001D023A" w:rsidR="001D0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</w:t>
    </w:r>
    <w:r w:rsidR="00763ABE">
      <w:t>ovni</w:t>
    </w:r>
    <w:r>
      <w:t xml:space="preserve"> br</w:t>
    </w:r>
    <w:r w:rsidR="00763ABE">
      <w:t>oj</w:t>
    </w:r>
    <w:r>
      <w:t xml:space="preserve"> 7 </w:t>
    </w:r>
    <w:proofErr w:type="spellStart"/>
    <w:r>
      <w:t>Stpn</w:t>
    </w:r>
    <w:proofErr w:type="spellEnd"/>
    <w:r>
      <w:t>-</w:t>
    </w:r>
    <w:r w:rsidR="00763ABE">
      <w:t>4</w:t>
    </w:r>
    <w:r w:rsidR="009F023E">
      <w:t>/1</w:t>
    </w:r>
    <w:r w:rsidR="00763ABE">
      <w:t>6</w:t>
    </w:r>
    <w:r w:rsidR="009F023E">
      <w:t>-</w:t>
    </w:r>
    <w:r w:rsidR="00EB1521">
      <w:t>1</w:t>
    </w:r>
    <w:r w:rsidR="00763ABE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24B3"/>
    <w:rsid w:val="0010747B"/>
    <w:rsid w:val="001141D0"/>
    <w:rsid w:val="00123388"/>
    <w:rsid w:val="00133292"/>
    <w:rsid w:val="001473A0"/>
    <w:rsid w:val="00155F5B"/>
    <w:rsid w:val="00162210"/>
    <w:rsid w:val="001641EA"/>
    <w:rsid w:val="00166F24"/>
    <w:rsid w:val="00180605"/>
    <w:rsid w:val="00187463"/>
    <w:rsid w:val="001A174B"/>
    <w:rsid w:val="001A72D8"/>
    <w:rsid w:val="001D023A"/>
    <w:rsid w:val="001D6EF2"/>
    <w:rsid w:val="001E11DD"/>
    <w:rsid w:val="001E1D58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32966"/>
    <w:rsid w:val="00485403"/>
    <w:rsid w:val="004B2C7F"/>
    <w:rsid w:val="004C2C48"/>
    <w:rsid w:val="004E2088"/>
    <w:rsid w:val="004F094F"/>
    <w:rsid w:val="004F5C06"/>
    <w:rsid w:val="00507333"/>
    <w:rsid w:val="00517483"/>
    <w:rsid w:val="00531FFE"/>
    <w:rsid w:val="00537E4B"/>
    <w:rsid w:val="005402F4"/>
    <w:rsid w:val="00544407"/>
    <w:rsid w:val="0055304C"/>
    <w:rsid w:val="005600B6"/>
    <w:rsid w:val="00561F50"/>
    <w:rsid w:val="00570263"/>
    <w:rsid w:val="0057311F"/>
    <w:rsid w:val="00575CB4"/>
    <w:rsid w:val="00584926"/>
    <w:rsid w:val="00595FC5"/>
    <w:rsid w:val="005A2D21"/>
    <w:rsid w:val="005B72D2"/>
    <w:rsid w:val="005F4446"/>
    <w:rsid w:val="006309CC"/>
    <w:rsid w:val="0064224F"/>
    <w:rsid w:val="0065620B"/>
    <w:rsid w:val="00662210"/>
    <w:rsid w:val="00666E8E"/>
    <w:rsid w:val="0067049F"/>
    <w:rsid w:val="00672155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36239"/>
    <w:rsid w:val="00751A52"/>
    <w:rsid w:val="00753578"/>
    <w:rsid w:val="007551CF"/>
    <w:rsid w:val="00763ABE"/>
    <w:rsid w:val="007761ED"/>
    <w:rsid w:val="007920BC"/>
    <w:rsid w:val="0079444E"/>
    <w:rsid w:val="007966DB"/>
    <w:rsid w:val="007A093D"/>
    <w:rsid w:val="007C59C6"/>
    <w:rsid w:val="007E42D9"/>
    <w:rsid w:val="007F2DE6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4735"/>
    <w:rsid w:val="008B6B9F"/>
    <w:rsid w:val="008C5CE7"/>
    <w:rsid w:val="008C7675"/>
    <w:rsid w:val="008D0135"/>
    <w:rsid w:val="008D4E8A"/>
    <w:rsid w:val="008E0F8F"/>
    <w:rsid w:val="008E16D7"/>
    <w:rsid w:val="008E3EF7"/>
    <w:rsid w:val="008E419B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FC6"/>
    <w:rsid w:val="00993357"/>
    <w:rsid w:val="009942C3"/>
    <w:rsid w:val="009C0B34"/>
    <w:rsid w:val="009C180D"/>
    <w:rsid w:val="009D5ADB"/>
    <w:rsid w:val="009F023E"/>
    <w:rsid w:val="009F256A"/>
    <w:rsid w:val="009F3484"/>
    <w:rsid w:val="00A31319"/>
    <w:rsid w:val="00A3535E"/>
    <w:rsid w:val="00A42ED0"/>
    <w:rsid w:val="00A5585A"/>
    <w:rsid w:val="00A7567D"/>
    <w:rsid w:val="00A756B4"/>
    <w:rsid w:val="00A776A8"/>
    <w:rsid w:val="00A876C9"/>
    <w:rsid w:val="00A934A3"/>
    <w:rsid w:val="00A955DF"/>
    <w:rsid w:val="00AA7C7C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74045"/>
    <w:rsid w:val="00B96B24"/>
    <w:rsid w:val="00BC23A8"/>
    <w:rsid w:val="00BC2635"/>
    <w:rsid w:val="00BC4294"/>
    <w:rsid w:val="00BD007D"/>
    <w:rsid w:val="00BD33B7"/>
    <w:rsid w:val="00BE7B04"/>
    <w:rsid w:val="00C07B14"/>
    <w:rsid w:val="00C07D23"/>
    <w:rsid w:val="00C14B86"/>
    <w:rsid w:val="00C15442"/>
    <w:rsid w:val="00C179A2"/>
    <w:rsid w:val="00C3622B"/>
    <w:rsid w:val="00C445DA"/>
    <w:rsid w:val="00C526B6"/>
    <w:rsid w:val="00C5437E"/>
    <w:rsid w:val="00C726AC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04F50"/>
    <w:rsid w:val="00E15C9F"/>
    <w:rsid w:val="00E20C6C"/>
    <w:rsid w:val="00E53F3F"/>
    <w:rsid w:val="00E72B6F"/>
    <w:rsid w:val="00E82239"/>
    <w:rsid w:val="00E822CB"/>
    <w:rsid w:val="00E913A7"/>
    <w:rsid w:val="00E922A7"/>
    <w:rsid w:val="00EB1521"/>
    <w:rsid w:val="00EB26C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1CA6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24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24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4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4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4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24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24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4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4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4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Stpn-4/2016-14</izvorni_sadrzaj>
    <derivirana_varijabla naziv="DomainObject.Oznaka_1">Stpn-4/2016-14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2016.</izvorni_sadrzaj>
    <derivirana_varijabla naziv="DomainObject.Predmet.DatumRjesavanja_1">20.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Stpn-4/2016</izvorni_sadrzaj>
    <derivirana_varijabla naziv="DomainObject.Predmet.OznakaBroj_1">Stpn-4/2016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ARGAN d.o.o.  Čavle</izvorni_sadrzaj>
    <derivirana_varijabla naziv="DomainObject.Predmet.StrankaFormated_1">  ARGAN d.o.o.  Čavle</derivirana_varijabla>
  </DomainObject.Predmet.StrankaFormated>
  <DomainObject.Predmet.StrankaFormatedOIB>
    <izvorni_sadrzaj>  ARGAN d.o.o.  Čavle, OIB 05612614616</izvorni_sadrzaj>
    <derivirana_varijabla naziv="DomainObject.Predmet.StrankaFormatedOIB_1">  ARGAN d.o.o.  Čavle, OIB 05612614616</derivirana_varijabla>
  </DomainObject.Predmet.StrankaFormatedOIB>
  <DomainObject.Predmet.StrankaFormatedWithAdress>
    <izvorni_sadrzaj> ARGAN d.o.o.  Čavle, Podrvanj 9, 51219 Čavle</izvorni_sadrzaj>
    <derivirana_varijabla naziv="DomainObject.Predmet.StrankaFormatedWithAdress_1"> ARGAN d.o.o.  Čavle, Podrvanj 9, 51219 Čavle</derivirana_varijabla>
  </DomainObject.Predmet.StrankaFormatedWithAdress>
  <DomainObject.Predmet.StrankaFormatedWithAdressOIB>
    <izvorni_sadrzaj> ARGAN d.o.o.  Čavle, OIB 05612614616, Podrvanj 9, 51219 Čavle</izvorni_sadrzaj>
    <derivirana_varijabla naziv="DomainObject.Predmet.StrankaFormatedWithAdressOIB_1"> ARGAN d.o.o.  Čavle, OIB 05612614616, Podrvanj 9, 51219 Čavle</derivirana_varijabla>
  </DomainObject.Predmet.StrankaFormatedWithAdressOIB>
  <DomainObject.Predmet.StrankaWithAdress>
    <izvorni_sadrzaj>ARGAN d.o.o.  Čavle Podrvanj 9,51219 Čavle</izvorni_sadrzaj>
    <derivirana_varijabla naziv="DomainObject.Predmet.StrankaWithAdress_1">ARGAN d.o.o.  Čavle Podrvanj 9,51219 Čavle</derivirana_varijabla>
  </DomainObject.Predmet.StrankaWithAdress>
  <DomainObject.Predmet.StrankaWithAdressOIB>
    <izvorni_sadrzaj>ARGAN d.o.o.  Čavle, OIB 05612614616, Podrvanj 9,51219 Čavle</izvorni_sadrzaj>
    <derivirana_varijabla naziv="DomainObject.Predmet.StrankaWithAdressOIB_1">ARGAN d.o.o.  Čavle, OIB 05612614616, Podrvanj 9,51219 Čavle</derivirana_varijabla>
  </DomainObject.Predmet.StrankaWithAdressOIB>
  <DomainObject.Predmet.StrankaNazivFormated>
    <izvorni_sadrzaj>ARGAN d.o.o.  Čavle</izvorni_sadrzaj>
    <derivirana_varijabla naziv="DomainObject.Predmet.StrankaNazivFormated_1">ARGAN d.o.o.  Čavle</derivirana_varijabla>
  </DomainObject.Predmet.StrankaNazivFormated>
  <DomainObject.Predmet.StrankaNazivFormatedOIB>
    <izvorni_sadrzaj>ARGAN d.o.o.  Čavle, OIB 05612614616</izvorni_sadrzaj>
    <derivirana_varijabla naziv="DomainObject.Predmet.StrankaNazivFormatedOIB_1">ARGAN d.o.o.  Čavle, OIB 05612614616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ARGAN d.o.o.  Čavle</item>
    </izvorni_sadrzaj>
    <derivirana_varijabla naziv="DomainObject.Predmet.StrankaListFormated_1">
      <item>ARGAN d.o.o.  Čavle</item>
    </derivirana_varijabla>
  </DomainObject.Predmet.StrankaListFormated>
  <DomainObject.Predmet.StrankaListFormatedOIB>
    <izvorni_sadrzaj>
      <item>ARGAN d.o.o.  Čavle, OIB 05612614616</item>
    </izvorni_sadrzaj>
    <derivirana_varijabla naziv="DomainObject.Predmet.StrankaListFormatedOIB_1">
      <item>ARGAN d.o.o.  Čavle, OIB 05612614616</item>
    </derivirana_varijabla>
  </DomainObject.Predmet.StrankaListFormatedOIB>
  <DomainObject.Predmet.StrankaListFormatedWithAdress>
    <izvorni_sadrzaj>
      <item>ARGAN d.o.o.  Čavle, Podrvanj 9, 51219 Čavle</item>
    </izvorni_sadrzaj>
    <derivirana_varijabla naziv="DomainObject.Predmet.StrankaListFormatedWithAdress_1">
      <item>ARGAN d.o.o.  Čavle, Podrvanj 9, 51219 Čavle</item>
    </derivirana_varijabla>
  </DomainObject.Predmet.StrankaListFormatedWithAdress>
  <DomainObject.Predmet.StrankaListFormatedWithAdressOIB>
    <izvorni_sadrzaj>
      <item>ARGAN d.o.o.  Čavle, OIB 05612614616, Podrvanj 9, 51219 Čavle</item>
    </izvorni_sadrzaj>
    <derivirana_varijabla naziv="DomainObject.Predmet.StrankaListFormatedWithAdressOIB_1">
      <item>ARGAN d.o.o.  Čavle, OIB 05612614616, Podrvanj 9, 51219 Čavle</item>
    </derivirana_varijabla>
  </DomainObject.Predmet.StrankaListFormatedWithAdressOIB>
  <DomainObject.Predmet.StrankaListNazivFormated>
    <izvorni_sadrzaj>
      <item>ARGAN d.o.o.  Čavle</item>
    </izvorni_sadrzaj>
    <derivirana_varijabla naziv="DomainObject.Predmet.StrankaListNazivFormated_1">
      <item>ARGAN d.o.o.  Čavle</item>
    </derivirana_varijabla>
  </DomainObject.Predmet.StrankaListNazivFormated>
  <DomainObject.Predmet.StrankaListNazivFormatedOIB>
    <izvorni_sadrzaj>
      <item>ARGAN d.o.o.  Čavle, OIB 05612614616</item>
    </izvorni_sadrzaj>
    <derivirana_varijabla naziv="DomainObject.Predmet.StrankaListNazivFormatedOIB_1">
      <item>ARGAN d.o.o.  Čavle, OIB 05612614616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Stpn-4/2016-14</izvorni_sadrzaj>
    <derivirana_varijabla naziv="DomainObject.PoslovniBrojDokumenta_1">Stpn-4/2016-14</derivirana_varijabla>
  </DomainObject.PoslovniBrojDokumenta>
  <DomainObject.Predmet.StrankaIDrugi>
    <izvorni_sadrzaj>ARGAN d.o.o.  Čavle</izvorni_sadrzaj>
    <derivirana_varijabla naziv="DomainObject.Predmet.StrankaIDrugi_1">ARGAN d.o.o.  Čavle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ARGAN d.o.o.  Čavle, OIB 05612614616, Podrvanj 9, 51219 Čavle</izvorni_sadrzaj>
    <derivirana_varijabla naziv="DomainObject.Predmet.StrankaIDrugiAdressOIB_1">ARGAN d.o.o.  Čavle, OIB 05612614616, Podrvanj 9, 51219 Čavle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2016.</izvorni_sadrzaj>
    <derivirana_varijabla naziv="DomainObject.Predmet.OdlukaRjesenje.DatumDonosenjaOdluke_1">14.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Stpn-4/2016-14</izvorni_sadrzaj>
    <derivirana_varijabla naziv="DomainObject.Predmet.OdlukaRjesenje.Oznaka_1">Stpn-4/2016-14</derivirana_varijabla>
  </DomainObject.Predmet.OdlukaRjesenje.Oznaka>
  <DomainObject.Predmet.SudioniciListNaziv>
    <izvorni_sadrzaj>
      <item>ARGAN d.o.o.  Čavle</item>
    </izvorni_sadrzaj>
    <derivirana_varijabla naziv="DomainObject.Predmet.SudioniciListNaziv_1">
      <item>ARGAN d.o.o.  Čavle</item>
    </derivirana_varijabla>
  </DomainObject.Predmet.SudioniciListNaziv>
  <DomainObject.Predmet.SudioniciListAdressOIB>
    <izvorni_sadrzaj>
      <item>ARGAN d.o.o.  Čavle, OIB 05612614616, Podrvanj 9,51219 Čavle</item>
    </izvorni_sadrzaj>
    <derivirana_varijabla naziv="DomainObject.Predmet.SudioniciListAdressOIB_1">
      <item>ARGAN d.o.o.  Čavle, OIB 05612614616, Podrvanj 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05612614616</item>
    </izvorni_sadrzaj>
    <derivirana_varijabla naziv="DomainObject.Predmet.SudioniciListNazivOIB_1">
      <item>, OIB 05612614616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C5042F-668A-4FD4-AB56-5C0615BCF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1066</properties:Words>
  <properties:Characters>6047</properties:Characters>
  <properties:Lines>179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7159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2016-06-20T08:45:00Z</dcterms:created>
  <dc:creator>ksarlija</dc:creator>
  <cp:lastModifiedBy>Tanja Fidel</cp:lastModifiedBy>
  <cp:lastPrinted>2016-06-20T08:51:00Z</cp:lastPrinted>
  <dcterms:modified xmlns:xsi="http://www.w3.org/2001/XMLSchema-instance" xsi:type="dcterms:W3CDTF">2016-06-20T08:52:00Z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Stpn-4/2016-14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