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8302" w14:paraId="d5e8302" w:rsidRDefault="00952D14" w:rsidP="00910611" w:rsidR="00952D1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2D14" w:rsidP="00910611" w:rsidR="00952D14">
      <w:r>
        <w:rPr>
          <w:rFonts w:eastAsia="MS Mincho"/>
        </w:rPr>
        <w:t>REPUBLIKA HRVATSKA</w:t>
      </w:r>
    </w:p>
    <w:p w:rsidRDefault="00952D14" w:rsidP="00910611" w:rsidR="00952D14">
      <w:r>
        <w:rPr>
          <w:rFonts w:eastAsia="MS Mincho"/>
        </w:rPr>
        <w:t>TRGOVAČKI SUD U RIJECI</w:t>
      </w:r>
    </w:p>
    <w:p w:rsidRDefault="00952D14" w:rsidR="00952D1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CE2D29" w:rsidP="00CE2D29" w:rsidR="00CE2D29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C75FB4">
        <w:rPr>
          <w:bCs/>
        </w:rPr>
        <w:t>KVARNER TIM</w:t>
      </w:r>
      <w:r w:rsidR="00C75FB4">
        <w:t xml:space="preserve"> društvo s ograničenom odgovornošću za trgovinu i usluge Opatija, Volovsko, Obala Frana Supila 1, OIB: 89775833170, MBS: 040279053</w:t>
      </w:r>
      <w:r>
        <w:t xml:space="preserve">, dana 10. svibnja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C75FB4">
        <w:rPr>
          <w:bCs/>
        </w:rPr>
        <w:t>KVARNER TIM</w:t>
      </w:r>
      <w:r w:rsidR="00C75FB4">
        <w:t xml:space="preserve"> društvo s ograničenom odgovornošću za trgovinu i usluge Opatija, Volovsko, Obala Frana Supila 1, OIB: 89775833170, MBS: 040279053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CE2D29">
        <w:t>10</w:t>
      </w:r>
      <w:r w:rsidR="00AE07BB">
        <w:t>. svibnja</w:t>
      </w:r>
      <w:r w:rsidR="002F3701">
        <w:t xml:space="preserve"> 2017</w:t>
      </w:r>
      <w:r w:rsidRPr="009F41CE">
        <w:t>. godine u 1</w:t>
      </w:r>
      <w:r w:rsidR="00CE2D29">
        <w:t>1</w:t>
      </w:r>
      <w:r w:rsidRPr="009F41CE">
        <w:t>,</w:t>
      </w:r>
      <w:r w:rsidR="00377DB7">
        <w:t>3</w:t>
      </w:r>
      <w:r w:rsidR="00B04834">
        <w:t>5</w:t>
      </w:r>
      <w:r w:rsidRPr="009F41CE">
        <w:t xml:space="preserve"> sati.</w:t>
      </w:r>
    </w:p>
    <w:p w:rsidRDefault="00360BE2" w:rsidP="00360BE2" w:rsidR="00360BE2" w:rsidRPr="0042383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C75FB4">
        <w:t>Mirjana Gašparović, OIB: 36691101554, Podšupera 55, Crikvenica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C75FB4">
        <w:rPr>
          <w:bCs/>
        </w:rPr>
        <w:t>KVARNER TIM</w:t>
      </w:r>
      <w:r w:rsidR="00C75FB4">
        <w:t xml:space="preserve"> društvo s ograničenom odgovornošću za trgovinu i usluge Opatija, Volovsko, Obala Frana Supila 1, OIB: 89775833170, MBS: 040279053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AC1696">
      <w:pPr>
        <w:numPr>
          <w:ilvl w:val="0"/>
          <w:numId w:val="1"/>
        </w:numPr>
        <w:jc w:val="both"/>
      </w:pPr>
      <w:r>
        <w:tab/>
      </w:r>
      <w:r>
        <w:rPr>
          <w:bCs/>
        </w:rPr>
        <w:t>Ukida se mjera osiguranja imenovanjem privremenog stečajnog upravitelja</w:t>
      </w:r>
      <w:r w:rsidRPr="0082679B">
        <w:t xml:space="preserve"> </w:t>
      </w:r>
      <w:r w:rsidR="00C75FB4">
        <w:t>Mirjane Gašparović, OIB: 36691101554, Podšupera 55, Crikvenica</w:t>
      </w:r>
      <w:r>
        <w:rPr>
          <w:bCs/>
        </w:rPr>
        <w:t xml:space="preserve"> određena rješen</w:t>
      </w:r>
      <w:r w:rsidRPr="0082679B">
        <w:rPr>
          <w:bCs/>
        </w:rPr>
        <w:t>jem ovog suda posl. br. 14 St-</w:t>
      </w:r>
      <w:r w:rsidR="00F8786E">
        <w:rPr>
          <w:bCs/>
        </w:rPr>
        <w:t>9</w:t>
      </w:r>
      <w:r w:rsidR="00C75FB4">
        <w:rPr>
          <w:bCs/>
        </w:rPr>
        <w:t>68</w:t>
      </w:r>
      <w:r w:rsidRPr="0082679B">
        <w:rPr>
          <w:bCs/>
        </w:rPr>
        <w:t>/201</w:t>
      </w:r>
      <w:r>
        <w:rPr>
          <w:bCs/>
        </w:rPr>
        <w:t>6</w:t>
      </w:r>
      <w:r w:rsidRPr="0082679B">
        <w:rPr>
          <w:bCs/>
        </w:rPr>
        <w:t xml:space="preserve"> od </w:t>
      </w:r>
      <w:r w:rsidR="00C75FB4">
        <w:rPr>
          <w:bCs/>
        </w:rPr>
        <w:t>16. prosinca 2016. godine i ispravljeno rješenjem ovog suda posl. br. 14 St-968/2016-11 od 27. prosinca 2016</w:t>
      </w:r>
      <w:r w:rsidRPr="0082679B">
        <w:t>. godine</w:t>
      </w:r>
      <w:r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F8786E">
        <w:t>20. travnja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C75FB4">
        <w:rPr>
          <w:bCs/>
        </w:rPr>
        <w:t>KVARNER TIM</w:t>
      </w:r>
      <w:r w:rsidR="00C75FB4">
        <w:t xml:space="preserve"> društvo s ograničenom odgovornošću za trgovinu i usluge Opatija, Volovsko, Obala Frana Supila 1, OIB: 89775833170, MBS: 040279053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lastRenderedPageBreak/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F8786E">
        <w:rPr>
          <w:bCs/>
        </w:rPr>
        <w:t>9</w:t>
      </w:r>
      <w:r w:rsidR="00C75FB4">
        <w:rPr>
          <w:bCs/>
        </w:rPr>
        <w:t>68</w:t>
      </w:r>
      <w:r w:rsidR="002F3701">
        <w:rPr>
          <w:bCs/>
        </w:rPr>
        <w:t>/2016</w:t>
      </w:r>
      <w:r w:rsidR="00AD626D">
        <w:rPr>
          <w:bCs/>
        </w:rPr>
        <w:t>-3</w:t>
      </w:r>
      <w:r w:rsidR="00B04834">
        <w:rPr>
          <w:bCs/>
        </w:rPr>
        <w:t xml:space="preserve"> od </w:t>
      </w:r>
      <w:r w:rsidR="00F8786E">
        <w:rPr>
          <w:bCs/>
        </w:rPr>
        <w:t>12. prosinca</w:t>
      </w:r>
      <w:r w:rsidR="00CE2D29">
        <w:rPr>
          <w:bCs/>
        </w:rPr>
        <w:t xml:space="preserve"> 201</w:t>
      </w:r>
      <w:r w:rsidR="00F8786E">
        <w:rPr>
          <w:bCs/>
        </w:rPr>
        <w:t>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C75FB4">
        <w:rPr>
          <w:bCs/>
        </w:rPr>
        <w:t>KVARNER TIM</w:t>
      </w:r>
      <w:r w:rsidR="00C75FB4">
        <w:t xml:space="preserve"> društvo s ograničenom odgovornošću za trgovinu i usluge Opatija, Volovsko, Obala Frana Supila 1, OIB: 89775833170, MBS: 040279053</w:t>
      </w:r>
      <w:r w:rsidR="00CE2D29">
        <w:t xml:space="preserve">, a rješenjem posl. br. </w:t>
      </w:r>
      <w:r w:rsidR="00C75FB4" w:rsidRPr="0082679B">
        <w:rPr>
          <w:bCs/>
        </w:rPr>
        <w:t>14 St-</w:t>
      </w:r>
      <w:r w:rsidR="00C75FB4">
        <w:rPr>
          <w:bCs/>
        </w:rPr>
        <w:t>968</w:t>
      </w:r>
      <w:r w:rsidR="00C75FB4" w:rsidRPr="0082679B">
        <w:rPr>
          <w:bCs/>
        </w:rPr>
        <w:t>/201</w:t>
      </w:r>
      <w:r w:rsidR="00C75FB4">
        <w:rPr>
          <w:bCs/>
        </w:rPr>
        <w:t>6</w:t>
      </w:r>
      <w:r w:rsidR="00C75FB4" w:rsidRPr="0082679B">
        <w:rPr>
          <w:bCs/>
        </w:rPr>
        <w:t xml:space="preserve"> od </w:t>
      </w:r>
      <w:r w:rsidR="00C75FB4">
        <w:rPr>
          <w:bCs/>
        </w:rPr>
        <w:t>16. prosinca 2016. godine i ispravljenim rješenjem ovog suda posl. br. 14 St-968/2016-11 od 27. prosinca 2016</w:t>
      </w:r>
      <w:r w:rsidR="00C75FB4" w:rsidRPr="0082679B">
        <w:t>. godine</w:t>
      </w:r>
      <w:r w:rsidR="00C75FB4">
        <w:t xml:space="preserve"> </w:t>
      </w:r>
      <w:r w:rsidR="00AD626D">
        <w:t xml:space="preserve">imenovan privremeni stečajni upravitelj </w:t>
      </w:r>
      <w:r w:rsidR="00C75FB4">
        <w:t>Mirjana Gašparović, OIB: 36691101554, Podšupera 55, Crikvenica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F8786E">
        <w:t>16. prosinca</w:t>
      </w:r>
      <w:r w:rsidR="00CE2D29">
        <w:t xml:space="preserve"> 201</w:t>
      </w:r>
      <w:r w:rsidR="00F8786E">
        <w:t>6</w:t>
      </w:r>
      <w:r w:rsidR="002F3701">
        <w:t>. godine</w:t>
      </w:r>
      <w:r w:rsidR="00CE2D29">
        <w:t xml:space="preserve"> </w:t>
      </w:r>
      <w:r w:rsidR="00B04834">
        <w:t>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CE2D29">
        <w:rPr>
          <w:bCs/>
        </w:rPr>
        <w:t>4. travnja</w:t>
      </w:r>
      <w:r w:rsidR="00567B4C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C75FB4">
        <w:rPr>
          <w:bCs/>
        </w:rPr>
        <w:t>3</w:t>
      </w:r>
      <w:r w:rsidR="005C5033">
        <w:rPr>
          <w:bCs/>
        </w:rPr>
        <w:t>5.000,00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CE2D29">
        <w:rPr>
          <w:bCs/>
        </w:rPr>
        <w:t>10</w:t>
      </w:r>
      <w:r w:rsidR="00567B4C">
        <w:rPr>
          <w:bCs/>
        </w:rPr>
        <w:t>. svibnja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952D14" w:rsidR="00E2143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E21439" w:rsidRPr="009F41C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2B2" w:rsidR="00D352B2">
      <w:r>
        <w:separator/>
      </w:r>
    </w:p>
  </w:endnote>
  <w:endnote w:id="0" w:type="continuationSeparator">
    <w:p w:rsidRDefault="00D352B2" w:rsidR="00D352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2D1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5FB4" w:rsidR="00C75FB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2B2" w:rsidR="00D352B2">
      <w:r>
        <w:separator/>
      </w:r>
    </w:p>
  </w:footnote>
  <w:footnote w:id="0" w:type="continuationSeparator">
    <w:p w:rsidRDefault="00D352B2" w:rsidR="00D352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5FB4" w:rsidR="00C75F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F8786E">
      <w:t>9</w:t>
    </w:r>
    <w:r w:rsidR="00C75FB4">
      <w:t>68</w:t>
    </w:r>
    <w:r w:rsidR="002F3701">
      <w:t>/2016-</w:t>
    </w:r>
    <w:r w:rsidR="00F8786E">
      <w:t>1</w:t>
    </w:r>
    <w:r w:rsidR="00C75FB4">
      <w:t>8</w:t>
    </w:r>
  </w:p>
  <w:p w:rsidRDefault="006A1D53" w:rsidR="006A1D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5FB4" w:rsidR="00C75F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77DB7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D14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1E20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2B2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952D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D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D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D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D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52D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52D1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952D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D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D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D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D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52D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52D1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St-968/2016</izvorni_sadrzaj>
    <derivirana_varijabla naziv="DomainObject.Predmet.OznakaBroj_1">St-968/2016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KVARNER TIM d.o.o.</izvorni_sadrzaj>
    <derivirana_varijabla naziv="DomainObject.Predmet.ProtustrankaFormated_1">  KVARNER TIM d.o.o.</derivirana_varijabla>
  </DomainObject.Predmet.ProtustrankaFormated>
  <DomainObject.Predmet.ProtustrankaFormatedOIB>
    <izvorni_sadrzaj>  KVARNER TIM d.o.o., OIB 89775833170</izvorni_sadrzaj>
    <derivirana_varijabla naziv="DomainObject.Predmet.ProtustrankaFormatedOIB_1">  KVARNER TIM d.o.o., OIB 89775833170</derivirana_varijabla>
  </DomainObject.Predmet.ProtustrankaFormatedOIB>
  <DomainObject.Predmet.ProtustrankaFormatedWithAdress>
    <izvorni_sadrzaj> KVARNER TIM d.o.o., Obala Frana Supila 1, 51410 Opatija</izvorni_sadrzaj>
    <derivirana_varijabla naziv="DomainObject.Predmet.ProtustrankaFormatedWithAdress_1"> KVARNER TIM d.o.o., Obala Frana Supila 1, 51410 Opatija</derivirana_varijabla>
  </DomainObject.Predmet.ProtustrankaFormatedWithAdress>
  <DomainObject.Predmet.ProtustrankaFormatedWithAdressOIB>
    <izvorni_sadrzaj> KVARNER TIM d.o.o., OIB 89775833170, Obala Frana Supila 1, 51410 Opatija</izvorni_sadrzaj>
    <derivirana_varijabla naziv="DomainObject.Predmet.ProtustrankaFormatedWithAdressOIB_1"> KVARNER TIM d.o.o., OIB 89775833170, Obala Frana Supila 1, 51410 Opatija</derivirana_varijabla>
  </DomainObject.Predmet.ProtustrankaFormatedWithAdressOIB>
  <DomainObject.Predmet.ProtustrankaWithAdress>
    <izvorni_sadrzaj>KVARNER TIM d.o.o. Obala Frana Supila 1, 51410 Opatija</izvorni_sadrzaj>
    <derivirana_varijabla naziv="DomainObject.Predmet.ProtustrankaWithAdress_1">KVARNER TIM d.o.o. Obala Frana Supila 1, 51410 Opatija</derivirana_varijabla>
  </DomainObject.Predmet.ProtustrankaWithAdress>
  <DomainObject.Predmet.ProtustrankaWithAdressOIB>
    <izvorni_sadrzaj>KVARNER TIM d.o.o., OIB 89775833170, Obala Frana Supila 1, 51410 Opatija</izvorni_sadrzaj>
    <derivirana_varijabla naziv="DomainObject.Predmet.ProtustrankaWithAdressOIB_1">KVARNER TIM d.o.o., OIB 89775833170, Obala Frana Supila 1, 51410 Opatija</derivirana_varijabla>
  </DomainObject.Predmet.ProtustrankaWithAdressOIB>
  <DomainObject.Predmet.ProtustrankaNazivFormated>
    <izvorni_sadrzaj>KVARNER TIM d.o.o.</izvorni_sadrzaj>
    <derivirana_varijabla naziv="DomainObject.Predmet.ProtustrankaNazivFormated_1">KVARNER TIM d.o.o.</derivirana_varijabla>
  </DomainObject.Predmet.ProtustrankaNazivFormated>
  <DomainObject.Predmet.ProtustrankaNazivFormatedOIB>
    <izvorni_sadrzaj>KVARNER TIM d.o.o., OIB 89775833170</izvorni_sadrzaj>
    <derivirana_varijabla naziv="DomainObject.Predmet.ProtustrankaNazivFormatedOIB_1">KVARNER TIM d.o.o., OIB 89775833170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 TIM d.o.o.</item>
    </izvorni_sadrzaj>
    <derivirana_varijabla naziv="DomainObject.Predmet.ProtuStrankaListFormated_1">
      <item>KVARNER TIM d.o.o.</item>
    </derivirana_varijabla>
  </DomainObject.Predmet.ProtuStrankaListFormated>
  <DomainObject.Predmet.ProtuStrankaListFormatedOIB>
    <izvorni_sadrzaj>
      <item>KVARNER TIM d.o.o., OIB 89775833170</item>
    </izvorni_sadrzaj>
    <derivirana_varijabla naziv="DomainObject.Predmet.ProtuStrankaListFormatedOIB_1">
      <item>KVARNER TIM d.o.o., OIB 89775833170</item>
    </derivirana_varijabla>
  </DomainObject.Predmet.ProtuStrankaListFormatedOIB>
  <DomainObject.Predmet.ProtuStrankaListFormatedWithAdress>
    <izvorni_sadrzaj>
      <item>KVARNER TIM d.o.o., Obala Frana Supila 1, 51410 Opatija</item>
    </izvorni_sadrzaj>
    <derivirana_varijabla naziv="DomainObject.Predmet.ProtuStrankaListFormatedWithAdress_1">
      <item>KVARNER TIM d.o.o., Obala Frana Supila 1, 51410 Opatija</item>
    </derivirana_varijabla>
  </DomainObject.Predmet.ProtuStrankaListFormatedWithAdress>
  <DomainObject.Predmet.ProtuStrankaListFormatedWithAdressOIB>
    <izvorni_sadrzaj>
      <item>KVARNER TIM d.o.o., OIB 89775833170, Obala Frana Supila 1, 51410 Opatija</item>
    </izvorni_sadrzaj>
    <derivirana_varijabla naziv="DomainObject.Predmet.ProtuStrankaListFormatedWithAdressOIB_1">
      <item>KVARNER TIM d.o.o., OIB 89775833170, Obala Frana Supila 1, 51410 Opatija</item>
    </derivirana_varijabla>
  </DomainObject.Predmet.ProtuStrankaListFormatedWithAdressOIB>
  <DomainObject.Predmet.ProtuStrankaListNazivFormated>
    <izvorni_sadrzaj>
      <item>KVARNER TIM d.o.o.</item>
    </izvorni_sadrzaj>
    <derivirana_varijabla naziv="DomainObject.Predmet.ProtuStrankaListNazivFormated_1">
      <item>KVARNER TIM d.o.o.</item>
    </derivirana_varijabla>
  </DomainObject.Predmet.ProtuStrankaListNazivFormated>
  <DomainObject.Predmet.ProtuStrankaListNazivFormatedOIB>
    <izvorni_sadrzaj>
      <item>KVARNER TIM d.o.o., OIB 89775833170</item>
    </izvorni_sadrzaj>
    <derivirana_varijabla naziv="DomainObject.Predmet.ProtuStrankaListNazivFormatedOIB_1">
      <item>KVARNER TIM d.o.o., OIB 89775833170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 TIM d.o.o.</izvorni_sadrzaj>
    <derivirana_varijabla naziv="DomainObject.Predmet.ProtustrankaIDrugi_1">KVARNER TIM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 TIM d.o.o., OIB 89775833170, Obala Frana Supila 1, 51410 Opatija</izvorni_sadrzaj>
    <derivirana_varijabla naziv="DomainObject.Predmet.ProtustrankaIDrugiAdressOIB_1">KVARNER TIM d.o.o., OIB 89775833170, Obala Frana Supila 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 TIM d.o.o.</item>
    </izvorni_sadrzaj>
    <derivirana_varijabla naziv="DomainObject.Predmet.SudioniciListNaziv_1">
      <item>FINA  Rijeka</item>
      <item>KVARNER TIM d.o.o.</item>
    </derivirana_varijabla>
  </DomainObject.Predmet.SudioniciListNaziv>
  <DomainObject.Predmet.SudioniciListAdressOIB>
    <izvorni_sadrzaj>
      <item>FINA  Rijeka, OIB 85821130368, Frana Kurelca 8,51000 Rijeka</item>
      <item>KVARNER TIM d.o.o., OIB 89775833170, Obala Frana Supila 1,51410 Opatija</item>
    </izvorni_sadrzaj>
    <derivirana_varijabla naziv="DomainObject.Predmet.SudioniciListAdressOIB_1">
      <item>FINA  Rijeka, OIB 85821130368, Frana Kurelca 8,51000 Rijeka</item>
      <item>KVARNER TIM d.o.o., OIB 89775833170, Obala Frana Supila 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89775833170</item>
    </izvorni_sadrzaj>
    <derivirana_varijabla naziv="DomainObject.Predmet.SudioniciListNazivOIB_1">
      <item>, OIB 85821130368</item>
      <item>, OIB 89775833170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834</properties:Words>
  <properties:Characters>4587</properties:Characters>
  <properties:Lines>97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2017-05-10T09:07:00Z</dcterms:created>
  <dc:creator>korlevicd</dc:creator>
  <cp:lastModifiedBy>Danijela Fumić</cp:lastModifiedBy>
  <cp:lastPrinted>2017-05-10T09:07:00Z</cp:lastPrinted>
  <dcterms:modified xmlns:xsi="http://www.w3.org/2001/XMLSchema-instance" xsi:type="dcterms:W3CDTF">2017-05-10T09:09:00Z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