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aa5ff" w14:paraId="f8aa5ff" w:rsidRDefault="00733542" w:rsidP="00B542FA" w:rsidR="00733542">
      <w:pPr>
        <w:jc w:val="both"/>
        <w15:collapsed w:val="false"/>
      </w:pPr>
      <w:bookmarkStart w:name="_GoBack" w:id="0"/>
      <w:bookmarkEnd w:id="0"/>
    </w:p>
    <w:p w:rsidRDefault="00733542" w:rsidP="00B542FA" w:rsidR="00733542">
      <w:pPr>
        <w:jc w:val="both"/>
      </w:pPr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245" w:rsidP="006B708C" w:rsidR="002D2245" w:rsidRPr="00586DD5">
      <w:pPr>
        <w:rPr>
          <w:b/>
        </w:rPr>
      </w:pPr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C7082B">
        <w:t>-2054</w:t>
      </w:r>
      <w:r w:rsidR="00A019E5">
        <w:t>/16</w:t>
      </w:r>
      <w:r w:rsidR="00354E47">
        <w:t>-</w:t>
      </w:r>
      <w:proofErr w:type="spellStart"/>
      <w:r w:rsidR="00354E47">
        <w:t>16</w:t>
      </w:r>
      <w:proofErr w:type="spellEnd"/>
    </w:p>
    <w:p w:rsidRDefault="00586DD5" w:rsidP="00586DD5" w:rsidR="00586DD5" w:rsidRPr="00586DD5">
      <w:r w:rsidRPr="00586DD5">
        <w:t>Amruševa 2/II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586DD5" w:rsidR="003C198B" w:rsidRPr="00586DD5">
      <w:pPr>
        <w:jc w:val="both"/>
      </w:pPr>
      <w:r w:rsidRPr="00586DD5">
        <w:rPr>
          <w:lang w:val="pt-BR"/>
        </w:rPr>
        <w:t xml:space="preserve">Trgovački sud u Zagrebu, po sucu Gordanu Zubaku, u stečajnom predmetu u povodu prijedloga </w:t>
      </w:r>
      <w:r w:rsidR="00CD0B3B" w:rsidRPr="007E5759">
        <w:rPr>
          <w:lang w:val="pt-BR"/>
        </w:rPr>
        <w:t xml:space="preserve">predlagatelja </w:t>
      </w:r>
      <w:r w:rsidR="00A019E5" w:rsidRPr="00A019E5">
        <w:rPr>
          <w:lang w:val="pt-BR"/>
        </w:rPr>
        <w:t xml:space="preserve">FINANCIJSKE AGENCIJE, Zagreb, Ulica grada Vukovara 70, OIB: </w:t>
      </w:r>
      <w:r w:rsidR="00A019E5" w:rsidRPr="00A019E5">
        <w:t>85821130368</w:t>
      </w:r>
      <w:r w:rsidR="00A019E5" w:rsidRPr="00A019E5">
        <w:rPr>
          <w:lang w:val="pt-BR"/>
        </w:rPr>
        <w:t xml:space="preserve">, za otvaranje stečajnog postupka nad dužnikom </w:t>
      </w:r>
      <w:r w:rsidR="00C7082B" w:rsidRPr="00C7082B">
        <w:rPr>
          <w:lang w:val="pt-BR"/>
        </w:rPr>
        <w:t>STILSKI PLAN d.o.o., Zagreb, Vinogradska cesta 133, OIB: 04609120440</w:t>
      </w:r>
      <w:r w:rsidR="00BF0BBF">
        <w:rPr>
          <w:lang w:val="pt-BR"/>
        </w:rPr>
        <w:t>,</w:t>
      </w:r>
      <w:r w:rsidR="003C198B" w:rsidRPr="00586DD5">
        <w:rPr>
          <w:lang w:val="pt-BR"/>
        </w:rPr>
        <w:t xml:space="preserve"> </w:t>
      </w:r>
      <w:r w:rsidR="009F3EED">
        <w:rPr>
          <w:lang w:val="pt-BR"/>
        </w:rPr>
        <w:t>14</w:t>
      </w:r>
      <w:r w:rsidR="00A019E5">
        <w:rPr>
          <w:lang w:val="pt-BR"/>
        </w:rPr>
        <w:t>. listopada</w:t>
      </w:r>
      <w:r w:rsidR="00C34AA2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86DD5" w:rsidR="00685A5E" w:rsidRPr="00586DD5">
      <w:pPr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C7082B" w:rsidRPr="00C7082B">
        <w:rPr>
          <w:lang w:val="pt-BR"/>
        </w:rPr>
        <w:t xml:space="preserve">STILSKI PLAN d.o.o., Zagreb, Vinogradska cesta 133, </w:t>
      </w:r>
      <w:r w:rsidRPr="00586DD5">
        <w:t xml:space="preserve">za dan </w:t>
      </w:r>
      <w:r w:rsidR="00C7082B">
        <w:t>23. studeni</w:t>
      </w:r>
      <w:r w:rsidR="00A019E5">
        <w:t xml:space="preserve"> 2016. u 10</w:t>
      </w:r>
      <w:r w:rsidR="00C7082B">
        <w:t>,50</w:t>
      </w:r>
      <w:r w:rsidRPr="000E1DC5">
        <w:t xml:space="preserve"> sati,</w:t>
      </w:r>
      <w:r w:rsidRPr="00586DD5">
        <w:rPr>
          <w:b/>
        </w:rPr>
        <w:t xml:space="preserve"> </w:t>
      </w:r>
      <w:r w:rsidRPr="00586DD5">
        <w:t>u zgradi ovog suda u sobi br</w:t>
      </w:r>
      <w:r w:rsidR="006A22C0" w:rsidRPr="00586DD5">
        <w:t>. 85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</w:p>
    <w:p w:rsidRDefault="00F057DB" w:rsidP="00685A5E" w:rsidR="00A019E5">
      <w:pPr>
        <w:jc w:val="both"/>
      </w:pPr>
      <w:r>
        <w:t>-    privremeni stečajni upravitelju</w:t>
      </w:r>
    </w:p>
    <w:p w:rsidRDefault="00A019E5" w:rsidP="00685A5E" w:rsidR="0021087C" w:rsidRPr="00586DD5">
      <w:pPr>
        <w:jc w:val="both"/>
      </w:pPr>
      <w:r>
        <w:t xml:space="preserve">-    osoba koja za dužnika obavlja poslove platnog promet: </w:t>
      </w:r>
      <w:proofErr w:type="spellStart"/>
      <w:r w:rsidR="00C7082B">
        <w:t>Addiko</w:t>
      </w:r>
      <w:proofErr w:type="spellEnd"/>
      <w:r w:rsidR="00C7082B">
        <w:t xml:space="preserve"> </w:t>
      </w:r>
      <w:proofErr w:type="spellStart"/>
      <w:r w:rsidR="00C7082B">
        <w:t>bank</w:t>
      </w:r>
      <w:proofErr w:type="spellEnd"/>
      <w:r>
        <w:t xml:space="preserve"> d.d.</w:t>
      </w:r>
      <w:r w:rsidR="00685A5E" w:rsidRPr="00586DD5">
        <w:tab/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9F3EED">
        <w:t>14</w:t>
      </w:r>
      <w:r w:rsidR="00A019E5">
        <w:t>. listopada</w:t>
      </w:r>
      <w:r w:rsidR="00C34AA2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6A22C0" w:rsidR="006B708C" w:rsidRPr="00586DD5">
      <w:pPr>
        <w:ind w:hanging="720" w:left="720"/>
        <w:jc w:val="center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2D2245" w:rsidP="002D2245" w:rsidR="006A22C0">
      <w:pPr>
        <w:ind w:firstLine="720" w:left="5760"/>
      </w:pPr>
      <w:r w:rsidRPr="00586DD5">
        <w:t xml:space="preserve">      </w:t>
      </w:r>
      <w:r w:rsidR="006A22C0" w:rsidRPr="00586DD5">
        <w:t>Gordan Zubak</w:t>
      </w:r>
      <w:r w:rsidR="00354E47">
        <w:t>,v.r.</w:t>
      </w: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354E47" w:rsidP="004E13E6" w:rsidR="00354E47">
      <w:pPr>
        <w:jc w:val="right"/>
      </w:pPr>
    </w:p>
    <w:p w:rsidRDefault="00354E47" w:rsidP="004E13E6" w:rsidR="00354E47">
      <w:pPr>
        <w:jc w:val="right"/>
      </w:pPr>
    </w:p>
    <w:p w:rsidRDefault="00354E47" w:rsidP="004E13E6" w:rsidR="00354E47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354E47" w:rsidP="004E13E6" w:rsidR="00354E47">
      <w:pPr>
        <w:jc w:val="right"/>
      </w:pPr>
      <w:r>
        <w:t>ovlašteni službenik</w:t>
      </w:r>
    </w:p>
    <w:p w:rsidRDefault="00354E47" w:rsidP="004E13E6" w:rsidR="00354E47">
      <w:pPr>
        <w:jc w:val="right"/>
      </w:pPr>
      <w:r>
        <w:t>Katica Franjić</w:t>
      </w:r>
    </w:p>
    <w:p w:rsidRDefault="00733542" w:rsidP="00354E47" w:rsidR="00733542">
      <w:pPr>
        <w:ind w:left="1080"/>
      </w:pPr>
    </w:p>
    <w:sectPr w:rsidSect="005D6465" w:rsidR="00733542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E19ED"/>
    <w:rsid w:val="000E1DC5"/>
    <w:rsid w:val="00106717"/>
    <w:rsid w:val="0021087C"/>
    <w:rsid w:val="00227C98"/>
    <w:rsid w:val="00263D9E"/>
    <w:rsid w:val="00264157"/>
    <w:rsid w:val="00264933"/>
    <w:rsid w:val="002714E8"/>
    <w:rsid w:val="00287281"/>
    <w:rsid w:val="002D2245"/>
    <w:rsid w:val="00347BB4"/>
    <w:rsid w:val="00354E47"/>
    <w:rsid w:val="0038741D"/>
    <w:rsid w:val="003C198B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D646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33542"/>
    <w:rsid w:val="007A6843"/>
    <w:rsid w:val="007B3F07"/>
    <w:rsid w:val="00880F0E"/>
    <w:rsid w:val="008B05F8"/>
    <w:rsid w:val="008D6FB5"/>
    <w:rsid w:val="00901CAF"/>
    <w:rsid w:val="009F3EED"/>
    <w:rsid w:val="00A019E5"/>
    <w:rsid w:val="00A34C9C"/>
    <w:rsid w:val="00A45CFF"/>
    <w:rsid w:val="00A76551"/>
    <w:rsid w:val="00B47261"/>
    <w:rsid w:val="00B639DE"/>
    <w:rsid w:val="00BF0BBF"/>
    <w:rsid w:val="00C34AA2"/>
    <w:rsid w:val="00C517C6"/>
    <w:rsid w:val="00C7082B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F057DB"/>
    <w:rsid w:val="00F378C1"/>
    <w:rsid w:val="00F4108B"/>
    <w:rsid w:val="00F52B75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4E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4E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E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E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E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4E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E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E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E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E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ročište</izvorni_sadrzaj>
    <derivirana_varijabla naziv="DomainObject.Primjedba_1">poziv na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2054</izvorni_sadrzaj>
    <derivirana_varijabla naziv="DomainObject.Predmet.Broj_1">2054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St-2054/2016</izvorni_sadrzaj>
    <derivirana_varijabla naziv="DomainObject.Predmet.OznakaBroj_1">St-2054/2016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STILSKI PLAN d.o.o.</izvorni_sadrzaj>
    <derivirana_varijabla naziv="DomainObject.Predmet.ProtustrankaFormated_1">  STILSKI PLAN d.o.o.</derivirana_varijabla>
  </DomainObject.Predmet.ProtustrankaFormated>
  <DomainObject.Predmet.ProtustrankaFormatedOIB>
    <izvorni_sadrzaj>  STILSKI PLAN d.o.o., OIB 04609120440</izvorni_sadrzaj>
    <derivirana_varijabla naziv="DomainObject.Predmet.ProtustrankaFormatedOIB_1">  STILSKI PLAN d.o.o., OIB 04609120440</derivirana_varijabla>
  </DomainObject.Predmet.ProtustrankaFormatedOIB>
  <DomainObject.Predmet.ProtustrankaFormatedWithAdress>
    <izvorni_sadrzaj> STILSKI PLAN d.o.o., Vinogradska cesta 133, 10000 Zagreb</izvorni_sadrzaj>
    <derivirana_varijabla naziv="DomainObject.Predmet.ProtustrankaFormatedWithAdress_1"> STILSKI PLAN d.o.o., Vinogradska cesta 133, 10000 Zagreb</derivirana_varijabla>
  </DomainObject.Predmet.ProtustrankaFormatedWithAdress>
  <DomainObject.Predmet.ProtustrankaFormatedWithAdressOIB>
    <izvorni_sadrzaj> STILSKI PLAN d.o.o., OIB 04609120440, Vinogradska cesta 133, 10000 Zagreb</izvorni_sadrzaj>
    <derivirana_varijabla naziv="DomainObject.Predmet.ProtustrankaFormatedWithAdressOIB_1"> STILSKI PLAN d.o.o., OIB 04609120440, Vinogradska cesta 133, 10000 Zagreb</derivirana_varijabla>
  </DomainObject.Predmet.ProtustrankaFormatedWithAdressOIB>
  <DomainObject.Predmet.ProtustrankaWithAdress>
    <izvorni_sadrzaj>STILSKI PLAN d.o.o. Vinogradska cesta 133, 10000 Zagreb</izvorni_sadrzaj>
    <derivirana_varijabla naziv="DomainObject.Predmet.ProtustrankaWithAdress_1">STILSKI PLAN d.o.o. Vinogradska cesta 133, 10000 Zagreb</derivirana_varijabla>
  </DomainObject.Predmet.ProtustrankaWithAdress>
  <DomainObject.Predmet.ProtustrankaWithAdressOIB>
    <izvorni_sadrzaj>STILSKI PLAN d.o.o., OIB 04609120440, Vinogradska cesta 133, 10000 Zagreb</izvorni_sadrzaj>
    <derivirana_varijabla naziv="DomainObject.Predmet.ProtustrankaWithAdressOIB_1">STILSKI PLAN d.o.o., OIB 04609120440, Vinogradska cesta 133, 10000 Zagreb</derivirana_varijabla>
  </DomainObject.Predmet.ProtustrankaWithAdressOIB>
  <DomainObject.Predmet.ProtustrankaNazivFormated>
    <izvorni_sadrzaj>STILSKI PLAN d.o.o.</izvorni_sadrzaj>
    <derivirana_varijabla naziv="DomainObject.Predmet.ProtustrankaNazivFormated_1">STILSKI PLAN d.o.o.</derivirana_varijabla>
  </DomainObject.Predmet.ProtustrankaNazivFormated>
  <DomainObject.Predmet.ProtustrankaNazivFormatedOIB>
    <izvorni_sadrzaj>STILSKI PLAN d.o.o., OIB 04609120440</izvorni_sadrzaj>
    <derivirana_varijabla naziv="DomainObject.Predmet.ProtustrankaNazivFormatedOIB_1">STILSKI PLAN d.o.o., OIB 04609120440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Lea Kralj</izvorni_sadrzaj>
    <derivirana_varijabla naziv="DomainObject.Predmet.StrankaFormated_1">  FINA Regionalni centar Zagreb; Lea Kralj</derivirana_varijabla>
  </DomainObject.Predmet.StrankaFormated>
  <DomainObject.Predmet.StrankaFormatedOIB>
    <izvorni_sadrzaj>  FINA Regionalni centar Zagreb, OIB 85821130368; Lea Kralj, OIB 55917778287</izvorni_sadrzaj>
    <derivirana_varijabla naziv="DomainObject.Predmet.StrankaFormatedOIB_1">  FINA Regionalni centar Zagreb, OIB 85821130368; Lea Kralj, OIB 55917778287</derivirana_varijabla>
  </DomainObject.Predmet.StrankaFormatedOIB>
  <DomainObject.Predmet.StrankaFormatedWithAdress>
    <izvorni_sadrzaj> FINA Regionalni centar Zagreb, Trg svibanjskih žrtava 1995. 1, 10000 Zagreb; Lea Kralj, Vinogradska Cesta 133, 10000 Zagreb</izvorni_sadrzaj>
    <derivirana_varijabla naziv="DomainObject.Predmet.StrankaFormatedWithAdress_1"> FINA Regionalni centar Zagreb, Trg svibanjskih žrtava 1995. 1, 10000 Zagreb; Lea Kralj, Vinogradska Cesta 133, 10000 Zagreb</derivirana_varijabla>
  </DomainObject.Predmet.StrankaFormatedWithAdress>
  <DomainObject.Predmet.StrankaFormatedWithAdressOIB>
    <izvorni_sadrzaj> FINA Regionalni centar Zagreb, OIB 85821130368, Trg svibanjskih žrtava 1995. 1, 10000 Zagreb; Lea Kralj, OIB 55917778287, Vinogradska Cesta 133, 10000 Zagreb</izvorni_sadrzaj>
    <derivirana_varijabla naziv="DomainObject.Predmet.StrankaFormatedWithAdressOIB_1"> FINA Regionalni centar Zagreb, OIB 85821130368, Trg svibanjskih žrtava 1995. 1, 10000 Zagreb; Lea Kralj, OIB 55917778287, Vinogradska Cesta 133, 10000 Zagreb</derivirana_varijabla>
  </DomainObject.Predmet.StrankaFormatedWithAdressOIB>
  <DomainObject.Predmet.StrankaWithAdress>
    <izvorni_sadrzaj>FINA Regionalni centar Zagreb Trg svibanjskih žrtava 1995. 1,10000 Zagreb,Lea Kralj Vinogradska Cesta 133,10000 Zagreb</izvorni_sadrzaj>
    <derivirana_varijabla naziv="DomainObject.Predmet.StrankaWithAdress_1">FINA Regionalni centar Zagreb Trg svibanjskih žrtava 1995. 1,10000 Zagreb,Lea Kralj Vinogradska Cesta 133,10000 Zagreb</derivirana_varijabla>
  </DomainObject.Predmet.StrankaWithAdress>
  <DomainObject.Predmet.StrankaWithAdressOIB>
    <izvorni_sadrzaj>FINA Regionalni centar Zagreb, OIB 85821130368, Trg svibanjskih žrtava 1995. 1,10000 Zagreb,Lea Kralj, OIB 55917778287, Vinogradska Cesta 133,10000 Zagreb</izvorni_sadrzaj>
    <derivirana_varijabla naziv="DomainObject.Predmet.StrankaWithAdressOIB_1">FINA Regionalni centar Zagreb, OIB 85821130368, Trg svibanjskih žrtava 1995. 1,10000 Zagreb,Lea Kralj, OIB 55917778287, Vinogradska Cesta 133,10000 Zagreb</derivirana_varijabla>
  </DomainObject.Predmet.StrankaWithAdressOIB>
  <DomainObject.Predmet.StrankaNazivFormated>
    <izvorni_sadrzaj>FINA Regionalni centar Zagreb,Lea Kralj</izvorni_sadrzaj>
    <derivirana_varijabla naziv="DomainObject.Predmet.StrankaNazivFormated_1">FINA Regionalni centar Zagreb,Lea Kralj</derivirana_varijabla>
  </DomainObject.Predmet.StrankaNazivFormated>
  <DomainObject.Predmet.StrankaNazivFormatedOIB>
    <izvorni_sadrzaj>FINA Regionalni centar Zagreb, OIB 85821130368,Lea Kralj, OIB 55917778287</izvorni_sadrzaj>
    <derivirana_varijabla naziv="DomainObject.Predmet.StrankaNazivFormatedOIB_1">FINA Regionalni centar Zagreb, OIB 85821130368,Lea Kralj, OIB 55917778287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Lea Kralj</item>
    </izvorni_sadrzaj>
    <derivirana_varijabla naziv="DomainObject.Predmet.StrankaListFormated_1">
      <item>FINA Regionalni centar Zagreb</item>
      <item>Lea Kralj</item>
    </derivirana_varijabla>
  </DomainObject.Predmet.StrankaListFormated>
  <DomainObject.Predmet.StrankaListFormatedOIB>
    <izvorni_sadrzaj>
      <item>FINA Regionalni centar Zagreb, OIB 85821130368</item>
      <item>Lea Kralj, OIB 55917778287</item>
    </izvorni_sadrzaj>
    <derivirana_varijabla naziv="DomainObject.Predmet.StrankaListFormatedOIB_1">
      <item>FINA Regionalni centar Zagreb, OIB 85821130368</item>
      <item>Lea Kralj, OIB 55917778287</item>
    </derivirana_varijabla>
  </DomainObject.Predmet.StrankaListFormatedOIB>
  <DomainObject.Predmet.StrankaListFormatedWithAdress>
    <izvorni_sadrzaj>
      <item>FINA Regionalni centar Zagreb, Trg svibanjskih žrtava 1995. 1, 10000 Zagreb</item>
      <item>Lea Kralj, Vinogradska Cesta 133, 10000 Zagreb</item>
    </izvorni_sadrzaj>
    <derivirana_varijabla naziv="DomainObject.Predmet.StrankaListFormatedWithAdress_1">
      <item>FINA Regionalni centar Zagreb, Trg svibanjskih žrtava 1995. 1, 10000 Zagreb</item>
      <item>Lea Kralj, Vinogradska Cesta 133,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Lea Kralj, OIB 55917778287, Vinogradska Cesta 133, 10000 Zagreb</item>
    </izvorni_sadrzaj>
    <derivirana_varijabla naziv="DomainObject.Predmet.StrankaListFormatedWithAdressOIB_1">
      <item>FINA Regionalni centar Zagreb, OIB 85821130368, Trg svibanjskih žrtava 1995. 1, 10000 Zagreb</item>
      <item>Lea Kralj, OIB 55917778287, Vinogradska Cesta 133, 10000 Zagreb</item>
    </derivirana_varijabla>
  </DomainObject.Predmet.StrankaListFormatedWithAdressOIB>
  <DomainObject.Predmet.StrankaListNazivFormated>
    <izvorni_sadrzaj>
      <item>FINA Regionalni centar Zagreb</item>
      <item>Lea Kralj</item>
    </izvorni_sadrzaj>
    <derivirana_varijabla naziv="DomainObject.Predmet.StrankaListNazivFormated_1">
      <item>FINA Regionalni centar Zagreb</item>
      <item>Lea Kralj</item>
    </derivirana_varijabla>
  </DomainObject.Predmet.StrankaListNazivFormated>
  <DomainObject.Predmet.StrankaListNazivFormatedOIB>
    <izvorni_sadrzaj>
      <item>FINA Regionalni centar Zagreb, OIB 85821130368</item>
      <item>Lea Kralj, OIB 55917778287</item>
    </izvorni_sadrzaj>
    <derivirana_varijabla naziv="DomainObject.Predmet.StrankaListNazivFormatedOIB_1">
      <item>FINA Regionalni centar Zagreb, OIB 85821130368</item>
      <item>Lea Kralj, OIB 55917778287</item>
    </derivirana_varijabla>
  </DomainObject.Predmet.StrankaListNazivFormatedOIB>
  <DomainObject.Predmet.ProtuStrankaListFormated>
    <izvorni_sadrzaj>
      <item>STILSKI PLAN d.o.o.</item>
    </izvorni_sadrzaj>
    <derivirana_varijabla naziv="DomainObject.Predmet.ProtuStrankaListFormated_1">
      <item>STILSKI PLAN d.o.o.</item>
    </derivirana_varijabla>
  </DomainObject.Predmet.ProtuStrankaListFormated>
  <DomainObject.Predmet.ProtuStrankaListFormatedOIB>
    <izvorni_sadrzaj>
      <item>STILSKI PLAN d.o.o., OIB 04609120440</item>
    </izvorni_sadrzaj>
    <derivirana_varijabla naziv="DomainObject.Predmet.ProtuStrankaListFormatedOIB_1">
      <item>STILSKI PLAN d.o.o., OIB 04609120440</item>
    </derivirana_varijabla>
  </DomainObject.Predmet.ProtuStrankaListFormatedOIB>
  <DomainObject.Predmet.ProtuStrankaListFormatedWithAdress>
    <izvorni_sadrzaj>
      <item>STILSKI PLAN d.o.o., Vinogradska cesta 133, 10000 Zagreb</item>
    </izvorni_sadrzaj>
    <derivirana_varijabla naziv="DomainObject.Predmet.ProtuStrankaListFormatedWithAdress_1">
      <item>STILSKI PLAN d.o.o., Vinogradska cesta 133, 10000 Zagreb</item>
    </derivirana_varijabla>
  </DomainObject.Predmet.ProtuStrankaListFormatedWithAdress>
  <DomainObject.Predmet.ProtuStrankaListFormatedWithAdressOIB>
    <izvorni_sadrzaj>
      <item>STILSKI PLAN d.o.o., OIB 04609120440, Vinogradska cesta 133, 10000 Zagreb</item>
    </izvorni_sadrzaj>
    <derivirana_varijabla naziv="DomainObject.Predmet.ProtuStrankaListFormatedWithAdressOIB_1">
      <item>STILSKI PLAN d.o.o., OIB 04609120440, Vinogradska cesta 133, 10000 Zagreb</item>
    </derivirana_varijabla>
  </DomainObject.Predmet.ProtuStrankaListFormatedWithAdressOIB>
  <DomainObject.Predmet.ProtuStrankaListNazivFormated>
    <izvorni_sadrzaj>
      <item>STILSKI PLAN d.o.o.</item>
    </izvorni_sadrzaj>
    <derivirana_varijabla naziv="DomainObject.Predmet.ProtuStrankaListNazivFormated_1">
      <item>STILSKI PLAN d.o.o.</item>
    </derivirana_varijabla>
  </DomainObject.Predmet.ProtuStrankaListNazivFormated>
  <DomainObject.Predmet.ProtuStrankaListNazivFormatedOIB>
    <izvorni_sadrzaj>
      <item>STILSKI PLAN d.o.o., OIB 04609120440</item>
    </izvorni_sadrzaj>
    <derivirana_varijabla naziv="DomainObject.Predmet.ProtuStrankaListNazivFormatedOIB_1">
      <item>STILSKI PLAN d.o.o., OIB 04609120440</item>
    </derivirana_varijabla>
  </DomainObject.Predmet.ProtuStrankaListNazivFormatedOIB>
  <DomainObject.Predmet.OstaliListFormated>
    <izvorni_sadrzaj>
      <item>Ivana Lea Korejzl</item>
      <item>Lea Kralj</item>
    </izvorni_sadrzaj>
    <derivirana_varijabla naziv="DomainObject.Predmet.OstaliListFormated_1">
      <item>Ivana Lea Korejzl</item>
      <item>Lea Kralj</item>
    </derivirana_varijabla>
  </DomainObject.Predmet.OstaliListFormated>
  <DomainObject.Predmet.OstaliListFormatedOIB>
    <izvorni_sadrzaj>
      <item>Ivana Lea Korejzl, OIB 43035322029</item>
      <item>Lea Kralj, OIB 55917778287</item>
    </izvorni_sadrzaj>
    <derivirana_varijabla naziv="DomainObject.Predmet.OstaliListFormatedOIB_1">
      <item>Ivana Lea Korejzl, OIB 43035322029</item>
      <item>Lea Kralj, OIB 55917778287</item>
    </derivirana_varijabla>
  </DomainObject.Predmet.OstaliListFormatedOIB>
  <DomainObject.Predmet.OstaliListFormatedWithAdress>
    <izvorni_sadrzaj>
      <item>Ivana Lea Korejzl, Vinogradska Cesta 133, 10000 Zagreb</item>
      <item>Lea Kralj, Vinogradska Cesta 133, 10000 Zagreb</item>
    </izvorni_sadrzaj>
    <derivirana_varijabla naziv="DomainObject.Predmet.OstaliListFormatedWithAdress_1">
      <item>Ivana Lea Korejzl, Vinogradska Cesta 133, 10000 Zagreb</item>
      <item>Lea Kralj, Vinogradska Cesta 133, 10000 Zagreb</item>
    </derivirana_varijabla>
  </DomainObject.Predmet.OstaliListFormatedWithAdress>
  <DomainObject.Predmet.OstaliListFormatedWithAdressOIB>
    <izvorni_sadrzaj>
      <item>Ivana Lea Korejzl, OIB 43035322029, Vinogradska Cesta 133, 10000 Zagreb</item>
      <item>Lea Kralj, OIB 55917778287, Vinogradska Cesta 133, 10000 Zagreb</item>
    </izvorni_sadrzaj>
    <derivirana_varijabla naziv="DomainObject.Predmet.OstaliListFormatedWithAdressOIB_1">
      <item>Ivana Lea Korejzl, OIB 43035322029, Vinogradska Cesta 133, 10000 Zagreb</item>
      <item>Lea Kralj, OIB 55917778287, Vinogradska Cesta 133, 10000 Zagreb</item>
    </derivirana_varijabla>
  </DomainObject.Predmet.OstaliListFormatedWithAdressOIB>
  <DomainObject.Predmet.OstaliListNazivFormated>
    <izvorni_sadrzaj>
      <item>Ivana Lea Korejzl</item>
      <item>Lea Kralj</item>
    </izvorni_sadrzaj>
    <derivirana_varijabla naziv="DomainObject.Predmet.OstaliListNazivFormated_1">
      <item>Ivana Lea Korejzl</item>
      <item>Lea Kralj</item>
    </derivirana_varijabla>
  </DomainObject.Predmet.OstaliListNazivFormated>
  <DomainObject.Predmet.OstaliListNazivFormatedOIB>
    <izvorni_sadrzaj>
      <item>Ivana Lea Korejzl, OIB 43035322029</item>
      <item>Lea Kralj, OIB 55917778287</item>
    </izvorni_sadrzaj>
    <derivirana_varijabla naziv="DomainObject.Predmet.OstaliListNazivFormatedOIB_1">
      <item>Ivana Lea Korejzl, OIB 43035322029</item>
      <item>Lea Kralj, OIB 55917778287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STILSKI PLAN d.o.o.</izvorni_sadrzaj>
    <derivirana_varijabla naziv="DomainObject.Predmet.ProtustrankaIDrugi_1">STILSKI PLAN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STILSKI PLAN d.o.o., OIB 04609120440, Vinogradska cesta 133, 10000 Zagreb</izvorni_sadrzaj>
    <derivirana_varijabla naziv="DomainObject.Predmet.ProtustrankaIDrugiAdressOIB_1">STILSKI PLAN d.o.o., OIB 04609120440, Vinogradska cesta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STILSKI PLAN d.o.o.</item>
      <item>Ivana Lea Korejzl</item>
      <item>Lea Kralj</item>
      <item>Lea Kralj</item>
    </izvorni_sadrzaj>
    <derivirana_varijabla naziv="DomainObject.Predmet.SudioniciListNaziv_1">
      <item>FINA Regionalni centar Zagreb</item>
      <item>STILSKI PLAN d.o.o.</item>
      <item>Ivana Lea Korejzl</item>
      <item>Lea Kralj</item>
      <item>Lea Kralj</item>
    </derivirana_varijabla>
  </DomainObject.Predmet.SudioniciListNaziv>
  <DomainObject.Predmet.SudioniciListAdressOIB>
    <izvorni_sadrzaj>
      <item>FINA Regionalni centar Zagreb, OIB 85821130368, Trg svibanjskih žrtava 1995. 1,10000 Zagreb</item>
      <item>STILSKI PLAN d.o.o., OIB 04609120440, Vinogradska cesta 133,10000 Zagreb</item>
      <item>Ivana Lea Korejzl, OIB 43035322029, Vinogradska Cesta 133,10000 Zagreb</item>
      <item>Lea Kralj, OIB 55917778287, Vinogradska Cesta 133,10000 Zagreb</item>
      <item>Lea Kralj, OIB 55917778287, Vinogradska Cesta 133,10000 Zagreb</item>
    </izvorni_sadrzaj>
    <derivirana_varijabla naziv="DomainObject.Predmet.SudioniciListAdressOIB_1">
      <item>FINA Regionalni centar Zagreb, OIB 85821130368, Trg svibanjskih žrtava 1995. 1,10000 Zagreb</item>
      <item>STILSKI PLAN d.o.o., OIB 04609120440, Vinogradska cesta 133,10000 Zagreb</item>
      <item>Ivana Lea Korejzl, OIB 43035322029, Vinogradska Cesta 133,10000 Zagreb</item>
      <item>Lea Kralj, OIB 55917778287, Vinogradska Cesta 133,10000 Zagreb</item>
      <item>Lea Kralj, OIB 55917778287, Vinogradska Cesta 133,10000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04609120440</item>
      <item>, OIB 43035322029</item>
      <item>, OIB 55917778287</item>
      <item>, OIB 55917778287</item>
    </izvorni_sadrzaj>
    <derivirana_varijabla naziv="DomainObject.Predmet.SudioniciListNazivOIB_1">
      <item>, OIB 85821130368</item>
      <item>, OIB 04609120440</item>
      <item>, OIB 43035322029</item>
      <item>, OIB 55917778287</item>
      <item>, OIB 55917778287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Velimir Slamar, OIB 69715502514, M. Krleže 1/1 Varaždin</item>
    </izvorni_sadrzaj>
    <derivirana_varijabla naziv="DomainObject.Predmet.StecajniUpraviteljiListAddressOIB_1">
      <item>Velimir Slamar, OIB 69715502514, M. Krleže 1/1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174</properties:Words>
  <properties:Characters>893</properties:Characters>
  <properties:Lines>40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2016-10-13T11:47:00Z</dcterms:created>
  <dc:creator>nmarkovic</dc:creator>
  <cp:lastModifiedBy>Katica Franjić</cp:lastModifiedBy>
  <cp:lastPrinted>2016-10-14T07:58:00Z</cp:lastPrinted>
  <dcterms:modified xmlns:xsi="http://www.w3.org/2001/XMLSchema-instance" xsi:type="dcterms:W3CDTF">2016-10-14T07:58:00Z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