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4f9ff" w14:paraId="f94f9ff" w:rsidRDefault="00281BC7" w:rsidP="00EF7C9A" w:rsidR="00281BC7" w:rsidRPr="00E031D7">
      <w:pPr>
        <w15:collapsed w:val="false"/>
        <w:rPr>
          <w:b/>
        </w:rPr>
      </w:pPr>
      <w:bookmarkStart w:name="_GoBack" w:id="0"/>
      <w:bookmarkEnd w:id="0"/>
    </w:p>
    <w:p w:rsidRDefault="00281BC7" w:rsidP="00281BC7" w:rsidR="00281BC7" w:rsidRPr="00E031D7">
      <w:pPr>
        <w:rPr>
          <w:b/>
        </w:rPr>
      </w:pPr>
    </w:p>
    <w:p w:rsidRDefault="00281BC7" w:rsidP="00281BC7" w:rsidR="00281BC7" w:rsidRPr="00E031D7">
      <w:pPr>
        <w:rPr>
          <w:b/>
        </w:rPr>
      </w:pPr>
    </w:p>
    <w:p w:rsidRDefault="00E022E9" w:rsidP="00281BC7" w:rsidR="00E022E9" w:rsidRPr="00E031D7">
      <w:pPr>
        <w:rPr>
          <w:b/>
          <w:bCs/>
        </w:rPr>
      </w:pPr>
    </w:p>
    <w:p w:rsidRDefault="00281BC7" w:rsidP="00281BC7" w:rsidR="00281BC7" w:rsidRPr="00E031D7">
      <w:pPr>
        <w:rPr>
          <w:b/>
          <w:bCs/>
        </w:rPr>
      </w:pPr>
      <w:r w:rsidRPr="00E031D7">
        <w:rPr>
          <w:b/>
          <w:bCs/>
        </w:rPr>
        <w:t>REPUBLIKA HRVATSKA</w:t>
      </w:r>
    </w:p>
    <w:p w:rsidRDefault="00281BC7" w:rsidP="00281BC7" w:rsidR="00E022E9" w:rsidRPr="00E031D7">
      <w:pPr>
        <w:rPr>
          <w:b/>
          <w:bCs/>
        </w:rPr>
      </w:pPr>
      <w:r w:rsidRPr="00E031D7">
        <w:rPr>
          <w:b/>
          <w:bCs/>
        </w:rPr>
        <w:t>TRGOVAČKI SUD U ZADRU</w:t>
      </w:r>
    </w:p>
    <w:p w:rsidRDefault="00E022E9" w:rsidP="004E7E9B" w:rsidR="00EF7C9A" w:rsidRPr="00E031D7">
      <w:r w:rsidRPr="00E031D7">
        <w:t>Dr. Franje Tuđmana 35</w:t>
      </w:r>
      <w:r w:rsidR="00281BC7" w:rsidRPr="00E031D7">
        <w:tab/>
      </w:r>
    </w:p>
    <w:p w:rsidRDefault="00E022E9" w:rsidP="00281BC7" w:rsidR="00E022E9" w:rsidRPr="00E031D7">
      <w:pPr>
        <w:rPr>
          <w:b/>
          <w:bCs/>
        </w:rPr>
      </w:pPr>
    </w:p>
    <w:p w:rsidRDefault="00C63971" w:rsidP="00281BC7" w:rsidR="00C63971" w:rsidRPr="00E031D7">
      <w:pPr>
        <w:rPr>
          <w:b/>
          <w:bCs/>
        </w:rPr>
      </w:pPr>
    </w:p>
    <w:p w:rsidRDefault="00EF7C9A" w:rsidP="00EF7C9A" w:rsidR="00EF7C9A" w:rsidRPr="00E031D7">
      <w:pPr>
        <w:jc w:val="center"/>
        <w:rPr>
          <w:b/>
          <w:bCs/>
        </w:rPr>
      </w:pPr>
      <w:r w:rsidRPr="00E031D7">
        <w:rPr>
          <w:b/>
          <w:bCs/>
        </w:rPr>
        <w:t>R E P U B L I K A   H R V A T S K A</w:t>
      </w:r>
    </w:p>
    <w:p w:rsidRDefault="00281BC7" w:rsidP="00281BC7" w:rsidR="00281BC7" w:rsidRPr="00E031D7">
      <w:pPr>
        <w:rPr>
          <w:b/>
          <w:bCs/>
        </w:rPr>
      </w:pPr>
      <w:r w:rsidRPr="00E031D7">
        <w:rPr>
          <w:b/>
          <w:bCs/>
        </w:rPr>
        <w:tab/>
      </w:r>
      <w:r w:rsidRPr="00E031D7">
        <w:rPr>
          <w:b/>
          <w:bCs/>
        </w:rPr>
        <w:tab/>
      </w:r>
      <w:r w:rsidRPr="00E031D7">
        <w:rPr>
          <w:b/>
          <w:bCs/>
        </w:rPr>
        <w:tab/>
      </w:r>
      <w:r w:rsidRPr="00E031D7">
        <w:rPr>
          <w:b/>
          <w:bCs/>
        </w:rPr>
        <w:tab/>
      </w:r>
      <w:r w:rsidRPr="00E031D7">
        <w:rPr>
          <w:b/>
          <w:bCs/>
        </w:rPr>
        <w:tab/>
      </w:r>
    </w:p>
    <w:p w:rsidRDefault="00281BC7" w:rsidP="00281BC7" w:rsidR="00281BC7" w:rsidRPr="00E031D7">
      <w:pPr>
        <w:jc w:val="center"/>
        <w:rPr>
          <w:b/>
          <w:bCs/>
        </w:rPr>
      </w:pPr>
      <w:r w:rsidRPr="00E031D7">
        <w:rPr>
          <w:b/>
          <w:bCs/>
        </w:rPr>
        <w:t>R J E Š E N J E</w:t>
      </w:r>
    </w:p>
    <w:p w:rsidRDefault="00281BC7" w:rsidP="00281BC7" w:rsidR="00281BC7" w:rsidRPr="00E031D7">
      <w:pPr>
        <w:jc w:val="center"/>
        <w:rPr>
          <w:b/>
        </w:rPr>
      </w:pPr>
    </w:p>
    <w:p w:rsidRDefault="00E022E9" w:rsidP="005A4D8F" w:rsidR="00EE2F8E" w:rsidRPr="00E031D7">
      <w:pPr>
        <w:ind w:firstLine="708"/>
        <w:jc w:val="both"/>
      </w:pPr>
      <w:r w:rsidRPr="00E031D7">
        <w:t>Trgovački sud u Zadru</w:t>
      </w:r>
      <w:r w:rsidR="00C170F5" w:rsidRPr="00E031D7">
        <w:t>,</w:t>
      </w:r>
      <w:r w:rsidRPr="00E031D7">
        <w:t xml:space="preserve"> OIB:39670464653, po sutkinji Ani Markač, </w:t>
      </w:r>
      <w:r w:rsidR="00777515" w:rsidRPr="00E031D7">
        <w:t xml:space="preserve">povodom prijedloga Financijske agencije za otvaranje stečajnog postupka </w:t>
      </w:r>
      <w:r w:rsidR="00EE2F8E" w:rsidRPr="00E031D7">
        <w:t>nad trgovačkim društvom</w:t>
      </w:r>
      <w:r w:rsidR="000D37E6" w:rsidRPr="00E031D7">
        <w:t xml:space="preserve"> </w:t>
      </w:r>
      <w:r w:rsidR="00E031D7" w:rsidRPr="00E031D7">
        <w:t>OLIMP</w:t>
      </w:r>
      <w:r w:rsidR="001741B0">
        <w:t xml:space="preserve"> MAGNETICA d.o.o.</w:t>
      </w:r>
      <w:r w:rsidR="00E031D7">
        <w:t xml:space="preserve">, Stankovci, </w:t>
      </w:r>
      <w:r w:rsidR="00E031D7" w:rsidRPr="00E031D7">
        <w:t xml:space="preserve">Poslovna zona Novi Stankovci, Hrvatske Vlade 1, OIB:25099603931, </w:t>
      </w:r>
      <w:r w:rsidR="00EE2F8E" w:rsidRPr="00E031D7">
        <w:t xml:space="preserve">dana </w:t>
      </w:r>
      <w:r w:rsidR="00E031D7">
        <w:t>1</w:t>
      </w:r>
      <w:r w:rsidR="000D37E6" w:rsidRPr="00E031D7">
        <w:t xml:space="preserve">4. srpnja </w:t>
      </w:r>
      <w:r w:rsidR="00E36A3E" w:rsidRPr="00E031D7">
        <w:t>2016.,</w:t>
      </w:r>
    </w:p>
    <w:p w:rsidRDefault="00281BC7" w:rsidP="00B105A9" w:rsidR="00281BC7" w:rsidRPr="00E031D7">
      <w:pPr>
        <w:pStyle w:val="Tijeloteksta"/>
        <w:rPr>
          <w:b/>
          <w:szCs w:val="24"/>
        </w:rPr>
      </w:pPr>
    </w:p>
    <w:p w:rsidRDefault="00281BC7" w:rsidP="00281BC7" w:rsidR="00281BC7" w:rsidRPr="00E031D7">
      <w:pPr>
        <w:jc w:val="center"/>
      </w:pPr>
      <w:r w:rsidRPr="00E031D7">
        <w:t>r i j e š i o   j e</w:t>
      </w:r>
    </w:p>
    <w:p w:rsidRDefault="004B768C" w:rsidP="00EF7C9A" w:rsidR="004B768C" w:rsidRPr="00E031D7">
      <w:pPr>
        <w:jc w:val="both"/>
      </w:pPr>
    </w:p>
    <w:p w:rsidRDefault="00777515" w:rsidP="005A4D8F" w:rsidR="00777515" w:rsidRPr="00E031D7">
      <w:pPr>
        <w:pStyle w:val="Odlomakpopisa"/>
        <w:ind w:left="0"/>
        <w:jc w:val="both"/>
      </w:pPr>
      <w:r w:rsidRPr="00E031D7">
        <w:t>I.</w:t>
      </w:r>
      <w:r w:rsidRPr="00E031D7">
        <w:tab/>
      </w:r>
      <w:r w:rsidR="00B105A9" w:rsidRPr="00E031D7">
        <w:t xml:space="preserve">Pozivaju se </w:t>
      </w:r>
      <w:r w:rsidR="003C0BEC" w:rsidRPr="00E031D7">
        <w:t xml:space="preserve">osobe koje imaju pravni interes za provedbom stečajnog postupka nad </w:t>
      </w:r>
      <w:r w:rsidR="00B105A9" w:rsidRPr="00E031D7">
        <w:t>dužnik</w:t>
      </w:r>
      <w:r w:rsidR="003C0BEC" w:rsidRPr="00E031D7">
        <w:t>om</w:t>
      </w:r>
      <w:r w:rsidR="00E031D7">
        <w:t xml:space="preserve"> </w:t>
      </w:r>
      <w:r w:rsidR="001741B0">
        <w:t xml:space="preserve">OLIMP MAGNETICA d.o.o., Stankovci, </w:t>
      </w:r>
      <w:r w:rsidR="00E031D7" w:rsidRPr="00E031D7">
        <w:t>Poslovna zona Novi Stankovci, Hrvatske Vlade 1, OIB:25099603931</w:t>
      </w:r>
      <w:r w:rsidR="00930179" w:rsidRPr="00E031D7">
        <w:t xml:space="preserve">, </w:t>
      </w:r>
      <w:r w:rsidRPr="00E031D7">
        <w:t xml:space="preserve">da u roku od 15 dana od isteka osmog dana od objave ovog rješenja na e-oglasnoj ploči suda solidarno predujme iznos od </w:t>
      </w:r>
      <w:r w:rsidR="00E031D7">
        <w:t>21.000,00</w:t>
      </w:r>
      <w:r w:rsidR="000D37E6" w:rsidRPr="00E031D7">
        <w:t xml:space="preserve"> kn, p</w:t>
      </w:r>
      <w:r w:rsidRPr="00E031D7">
        <w:t xml:space="preserve">otreban za pokriće troškova vođenja stečajnog postupka nad ovim dužnikom. </w:t>
      </w:r>
    </w:p>
    <w:p w:rsidRDefault="009149BF" w:rsidP="00777515" w:rsidR="009149BF" w:rsidRPr="00E031D7">
      <w:pPr>
        <w:jc w:val="both"/>
      </w:pPr>
    </w:p>
    <w:p w:rsidRDefault="009149BF" w:rsidP="00EE2F8E" w:rsidR="009149BF" w:rsidRPr="00E031D7">
      <w:pPr>
        <w:jc w:val="both"/>
      </w:pPr>
      <w:r w:rsidRPr="00E031D7">
        <w:t>II.</w:t>
      </w:r>
      <w:r w:rsidRPr="00E031D7">
        <w:tab/>
        <w:t>Uplata se ima izvršiti na depozitni račun ovog suda na broj: IBAN: HR43 2390 0011 3000 0085 7 s pozivom na broj odobrenja 05 221-</w:t>
      </w:r>
      <w:r w:rsidR="00E031D7">
        <w:t>364</w:t>
      </w:r>
      <w:r w:rsidR="00EE2F8E" w:rsidRPr="00E031D7">
        <w:t>-2016.</w:t>
      </w:r>
    </w:p>
    <w:p w:rsidRDefault="009149BF" w:rsidP="009149BF" w:rsidR="009149BF" w:rsidRPr="00E031D7">
      <w:pPr>
        <w:jc w:val="both"/>
      </w:pPr>
    </w:p>
    <w:p w:rsidRDefault="009149BF" w:rsidP="00777515" w:rsidR="009149BF" w:rsidRPr="00E031D7">
      <w:pPr>
        <w:jc w:val="both"/>
      </w:pPr>
      <w:r w:rsidRPr="00E031D7">
        <w:t>III.</w:t>
      </w:r>
      <w:r w:rsidRPr="00E031D7">
        <w:tab/>
        <w:t xml:space="preserve">Ukoliko </w:t>
      </w:r>
      <w:r w:rsidR="003C0BEC" w:rsidRPr="00E031D7">
        <w:t xml:space="preserve">zainteresirane osobe </w:t>
      </w:r>
      <w:r w:rsidRPr="00E031D7">
        <w:t>ne postup</w:t>
      </w:r>
      <w:r w:rsidR="003C0BEC" w:rsidRPr="00E031D7">
        <w:t>e</w:t>
      </w:r>
      <w:r w:rsidRPr="00E031D7">
        <w:t xml:space="preserve"> po nalogu suda iz točke </w:t>
      </w:r>
      <w:r w:rsidR="00777515" w:rsidRPr="00E031D7">
        <w:t>II</w:t>
      </w:r>
      <w:r w:rsidRPr="00E031D7">
        <w:t xml:space="preserve">. donijet će se rješenje o otvaranju i zaključenju stečajnog postupka. </w:t>
      </w:r>
    </w:p>
    <w:p w:rsidRDefault="009149BF" w:rsidP="009149BF" w:rsidR="009149BF" w:rsidRPr="00E031D7">
      <w:pPr>
        <w:jc w:val="both"/>
      </w:pPr>
    </w:p>
    <w:p w:rsidRDefault="009149BF" w:rsidP="009149BF" w:rsidR="009149BF" w:rsidRPr="00E031D7">
      <w:pPr>
        <w:jc w:val="both"/>
      </w:pPr>
    </w:p>
    <w:p w:rsidRDefault="00B105A9" w:rsidP="00B105A9" w:rsidR="00B105A9" w:rsidRPr="00E031D7">
      <w:pPr>
        <w:jc w:val="center"/>
      </w:pPr>
      <w:r w:rsidRPr="00E031D7">
        <w:t>Obrazloženje</w:t>
      </w:r>
    </w:p>
    <w:p w:rsidRDefault="00B105A9" w:rsidP="00B105A9" w:rsidR="00B105A9" w:rsidRPr="00E031D7"/>
    <w:p w:rsidRDefault="00B105A9" w:rsidP="00930179" w:rsidR="00C91073">
      <w:pPr>
        <w:jc w:val="both"/>
      </w:pPr>
      <w:r w:rsidRPr="00E031D7">
        <w:tab/>
        <w:t>Privremen</w:t>
      </w:r>
      <w:r w:rsidR="00E031D7">
        <w:t xml:space="preserve">i </w:t>
      </w:r>
      <w:r w:rsidR="000D37E6" w:rsidRPr="00E031D7">
        <w:t>stečajn</w:t>
      </w:r>
      <w:r w:rsidR="00E031D7">
        <w:t>i upravitelj Blaž Savić koji</w:t>
      </w:r>
      <w:r w:rsidRPr="00E031D7">
        <w:t xml:space="preserve"> je imenovan u ovom postupku </w:t>
      </w:r>
      <w:r w:rsidR="00937F3C" w:rsidRPr="00E031D7">
        <w:t>u izvješ</w:t>
      </w:r>
      <w:r w:rsidR="005A4D8F" w:rsidRPr="00E031D7">
        <w:t>ću koj</w:t>
      </w:r>
      <w:r w:rsidR="001741B0">
        <w:t>e</w:t>
      </w:r>
      <w:r w:rsidR="005A4D8F" w:rsidRPr="00E031D7">
        <w:t xml:space="preserve"> je dostavi</w:t>
      </w:r>
      <w:r w:rsidR="001741B0">
        <w:t>o</w:t>
      </w:r>
      <w:r w:rsidR="000D37E6" w:rsidRPr="00E031D7">
        <w:t xml:space="preserve"> sudu </w:t>
      </w:r>
      <w:r w:rsidR="00F03CBE" w:rsidRPr="00E031D7">
        <w:t>utvrdi</w:t>
      </w:r>
      <w:r w:rsidR="00E031D7">
        <w:t xml:space="preserve">o je da društvo </w:t>
      </w:r>
      <w:r w:rsidR="001741B0">
        <w:t xml:space="preserve">dužnika </w:t>
      </w:r>
      <w:r w:rsidR="00E031D7">
        <w:t xml:space="preserve">ne obavlja poslovnu djelatnost više od dvije godine, da ne e-stranici FINA-e javna objava u Bilanci i računu dobiti i gubitka je vidljivo da dužnik nema značajne imovine koja bi se mogla unovčiti, dok da je </w:t>
      </w:r>
      <w:r w:rsidR="00C91073">
        <w:t>ovlaštena</w:t>
      </w:r>
      <w:r w:rsidR="00E031D7">
        <w:t xml:space="preserve"> osoba dužnika dostavila prokazni popis imovine, ovjeren od javnog bilježnika iz koje je </w:t>
      </w:r>
      <w:r w:rsidR="00C91073">
        <w:t xml:space="preserve">proizlazi da dužnik nema imovine. </w:t>
      </w:r>
    </w:p>
    <w:p w:rsidRDefault="00C91073" w:rsidP="00930179" w:rsidR="00C91073">
      <w:pPr>
        <w:jc w:val="both"/>
      </w:pPr>
      <w:r>
        <w:tab/>
        <w:t xml:space="preserve">Budući da dužnik nema imovine iz kojeg bi se mogli namiriti troškovi stečajnog postupka to je privremeni stečajni upravitelj sudu predložio da isti sukladno odredbi čl. 132. Stečajnog zakona pozove vjerovnike da solidarno uplate predujam troškova u iznosu od 21.000,00 kn, a iz kojeg iznosa bi se mogli namiriti troškovi stečajnog postupka za prva tri mjeseca i to 9.000,00 kn na ime naknade stečajnom upravitelju (3.000,00 kn x3 mj.), 9.000,00 kn na ime administrativnih i knjigovodstvenih usluga (3.000,00 kn x3 mj.), te 1.000,00 kn na ime ostalih troškova (telefon, putni troškovi). </w:t>
      </w:r>
    </w:p>
    <w:p w:rsidRDefault="00844E7C" w:rsidP="00C91073" w:rsidR="00844E7C" w:rsidRPr="00E031D7">
      <w:pPr>
        <w:ind w:firstLine="708"/>
        <w:jc w:val="both"/>
      </w:pPr>
      <w:r w:rsidRPr="00E031D7">
        <w:t>U slučaju da vjerovnic</w:t>
      </w:r>
      <w:r w:rsidR="001741B0">
        <w:t xml:space="preserve">i ne uplate predujam privremeni </w:t>
      </w:r>
      <w:r w:rsidRPr="00E031D7">
        <w:t>stečajn</w:t>
      </w:r>
      <w:r w:rsidR="00C91073">
        <w:t>i</w:t>
      </w:r>
      <w:r w:rsidRPr="00E031D7">
        <w:t xml:space="preserve"> upravitelj predložil</w:t>
      </w:r>
      <w:r w:rsidR="00C91073">
        <w:t>o</w:t>
      </w:r>
      <w:r w:rsidRPr="00E031D7">
        <w:t xml:space="preserve"> je da </w:t>
      </w:r>
      <w:r w:rsidR="00E962AD" w:rsidRPr="00E031D7">
        <w:t xml:space="preserve">sud </w:t>
      </w:r>
      <w:r w:rsidRPr="00E031D7">
        <w:t xml:space="preserve">otvori i istovremeno zaključi stečajni postupak nad dužnikom. </w:t>
      </w:r>
    </w:p>
    <w:p w:rsidRDefault="009149BF" w:rsidP="00844E7C" w:rsidR="003C0BEC" w:rsidRPr="00E031D7">
      <w:pPr>
        <w:ind w:firstLine="708"/>
        <w:jc w:val="both"/>
      </w:pPr>
      <w:r w:rsidRPr="00E031D7">
        <w:t>Člankom 132. st. 1. S</w:t>
      </w:r>
      <w:r w:rsidR="00777515" w:rsidRPr="00E031D7">
        <w:t>tečajnog zakona (Narodne novine broj 71/15, nadalje SZ)</w:t>
      </w:r>
      <w:r w:rsidRPr="00E031D7">
        <w:t xml:space="preserve"> propisano da </w:t>
      </w:r>
      <w:r w:rsidR="003C0BEC" w:rsidRPr="00E031D7">
        <w:t xml:space="preserve">ako prije otvaranja stečajnog postupka sud utvrdi da imovina dužnika koja bi </w:t>
      </w:r>
      <w:r w:rsidR="003C0BEC" w:rsidRPr="00E031D7">
        <w:lastRenderedPageBreak/>
        <w:t xml:space="preserve">ušla u stečajnu masu nije dovoljna ni za namirenje troškova tog postupka </w:t>
      </w:r>
      <w:r w:rsidR="00777515" w:rsidRPr="00E031D7">
        <w:t>ili j</w:t>
      </w:r>
      <w:r w:rsidR="003C0BEC" w:rsidRPr="00E031D7">
        <w:t xml:space="preserve">e neznatne vrijednosti, rješenjem će pozvati osobe koje imaju pravni interes za provedbom stečajnog postupka da u roku od 15 dana uplate predujam za namirenje troškova prethodnog </w:t>
      </w:r>
      <w:r w:rsidR="00FE1847" w:rsidRPr="00E031D7">
        <w:t>i otvorenoga stečajnog postupka.</w:t>
      </w:r>
    </w:p>
    <w:p w:rsidRDefault="00FE1847" w:rsidP="00E962AD" w:rsidR="00FE1847" w:rsidRPr="00E031D7">
      <w:pPr>
        <w:ind w:firstLine="708"/>
        <w:jc w:val="both"/>
      </w:pPr>
      <w:r w:rsidRPr="00E031D7">
        <w:t xml:space="preserve">U konkretnom slučaju </w:t>
      </w:r>
      <w:r w:rsidR="0068262D" w:rsidRPr="00E031D7">
        <w:t>iz izvješća privremen</w:t>
      </w:r>
      <w:r w:rsidR="00C91073">
        <w:t xml:space="preserve">og stečajnog upravitelja </w:t>
      </w:r>
      <w:r w:rsidR="0068262D" w:rsidRPr="00E031D7">
        <w:t>proizlazi da dužnik n</w:t>
      </w:r>
      <w:r w:rsidR="0065464E" w:rsidRPr="00E031D7">
        <w:t xml:space="preserve">ema </w:t>
      </w:r>
      <w:r w:rsidR="00C91073">
        <w:t>značajnu imovinu koja bi se mogla unovčiti</w:t>
      </w:r>
      <w:r w:rsidR="0065464E" w:rsidRPr="00E031D7">
        <w:t>, dok je ist</w:t>
      </w:r>
      <w:r w:rsidR="00C91073">
        <w:t>i</w:t>
      </w:r>
      <w:r w:rsidR="0068262D" w:rsidRPr="00E031D7">
        <w:t xml:space="preserve"> nadalje procijeni</w:t>
      </w:r>
      <w:r w:rsidR="00C91073">
        <w:t>o</w:t>
      </w:r>
      <w:r w:rsidR="0068262D" w:rsidRPr="00E031D7">
        <w:t xml:space="preserve"> </w:t>
      </w:r>
      <w:r w:rsidRPr="00E031D7">
        <w:t xml:space="preserve">da bi se radilo o troškovima od </w:t>
      </w:r>
      <w:r w:rsidR="0065464E" w:rsidRPr="00E031D7">
        <w:t>2</w:t>
      </w:r>
      <w:r w:rsidR="00C91073">
        <w:t>1.000,00</w:t>
      </w:r>
      <w:r w:rsidR="003A2B27" w:rsidRPr="00E031D7">
        <w:t xml:space="preserve"> kn  </w:t>
      </w:r>
      <w:r w:rsidR="00C91073">
        <w:t xml:space="preserve">i to za prva tri </w:t>
      </w:r>
      <w:r w:rsidR="00EE1E16">
        <w:t>mjeseca vođenja stečajnog postupka</w:t>
      </w:r>
      <w:r w:rsidR="00C91073">
        <w:t>.</w:t>
      </w:r>
    </w:p>
    <w:p w:rsidRDefault="00FE1847" w:rsidP="00777515" w:rsidR="00FE1847" w:rsidRPr="00E031D7">
      <w:pPr>
        <w:ind w:firstLine="708"/>
        <w:jc w:val="both"/>
      </w:pPr>
      <w:r w:rsidRPr="00E031D7">
        <w:t>Nadalje</w:t>
      </w:r>
      <w:r w:rsidR="00777515" w:rsidRPr="00E031D7">
        <w:t>,</w:t>
      </w:r>
      <w:r w:rsidRPr="00E031D7">
        <w:t xml:space="preserve"> člankom 132. st. 2. SZ-a propisano je da ako osobe iz stavka 1. istog članka citiranog </w:t>
      </w:r>
      <w:r w:rsidR="00777515" w:rsidRPr="00E031D7">
        <w:t>Z</w:t>
      </w:r>
      <w:r w:rsidRPr="00E031D7">
        <w:t xml:space="preserve">akona ne predujme zatraženi iznos, sud će donijeti rješenje o otvaranju i zaključenju stečajnog postupka. </w:t>
      </w:r>
    </w:p>
    <w:p w:rsidRDefault="009149BF" w:rsidP="00FE1847" w:rsidR="00C63971" w:rsidRPr="00E031D7">
      <w:pPr>
        <w:ind w:firstLine="708"/>
        <w:jc w:val="both"/>
      </w:pPr>
      <w:r w:rsidRPr="00E031D7">
        <w:t xml:space="preserve">Stoga je u smislu čl. 132. st. 1. </w:t>
      </w:r>
      <w:r w:rsidR="00FE1847" w:rsidRPr="00E031D7">
        <w:t xml:space="preserve">i st. 2. </w:t>
      </w:r>
      <w:r w:rsidRPr="00E031D7">
        <w:t>S</w:t>
      </w:r>
      <w:r w:rsidR="00C63971" w:rsidRPr="00E031D7">
        <w:t>Z</w:t>
      </w:r>
      <w:r w:rsidRPr="00E031D7">
        <w:t xml:space="preserve"> </w:t>
      </w:r>
      <w:r w:rsidR="00FE1847" w:rsidRPr="00E031D7">
        <w:t>odlučeno kao u izreci ovog rješenja</w:t>
      </w:r>
      <w:r w:rsidRPr="00E031D7">
        <w:t>.</w:t>
      </w:r>
    </w:p>
    <w:p w:rsidRDefault="009149BF" w:rsidP="00C63971" w:rsidR="009149BF" w:rsidRPr="00E031D7">
      <w:pPr>
        <w:ind w:firstLine="708"/>
        <w:jc w:val="both"/>
      </w:pPr>
      <w:r w:rsidRPr="00E031D7">
        <w:t xml:space="preserve"> </w:t>
      </w:r>
    </w:p>
    <w:p w:rsidRDefault="008F3AD6" w:rsidP="00AC71C7" w:rsidR="008F03DE" w:rsidRPr="00E031D7">
      <w:pPr>
        <w:jc w:val="center"/>
      </w:pPr>
      <w:r w:rsidRPr="00E031D7">
        <w:t>U Zadru</w:t>
      </w:r>
      <w:r w:rsidR="003A2B27" w:rsidRPr="00E031D7">
        <w:t xml:space="preserve"> </w:t>
      </w:r>
      <w:r w:rsidR="00C91073">
        <w:t>1</w:t>
      </w:r>
      <w:r w:rsidR="0065464E" w:rsidRPr="00E031D7">
        <w:t xml:space="preserve">4. srpnja </w:t>
      </w:r>
      <w:r w:rsidR="004E7E9B" w:rsidRPr="00E031D7">
        <w:t xml:space="preserve">2016. </w:t>
      </w:r>
    </w:p>
    <w:p w:rsidRDefault="00FE1847" w:rsidP="0055636D" w:rsidR="00FE1847" w:rsidRPr="00E031D7">
      <w:pPr>
        <w:jc w:val="both"/>
      </w:pPr>
    </w:p>
    <w:p w:rsidRDefault="00DC33E4" w:rsidP="00DC33E4" w:rsidR="00A27551" w:rsidRPr="00E031D7">
      <w:r>
        <w:t xml:space="preserve">Za točnost otpravka – ovlaštena službenica                                                                   </w:t>
      </w:r>
      <w:r w:rsidR="004E7E9B" w:rsidRPr="00E031D7">
        <w:t>Sutkinja</w:t>
      </w:r>
    </w:p>
    <w:p w:rsidRDefault="00DC33E4" w:rsidP="00DC33E4" w:rsidR="009068CC" w:rsidRPr="00E031D7">
      <w:r>
        <w:t>Merlina Klišmanić</w:t>
      </w:r>
      <w:r w:rsidR="0055636D" w:rsidRPr="00E031D7">
        <w:tab/>
      </w:r>
      <w:r w:rsidR="0055636D" w:rsidRPr="00E031D7">
        <w:tab/>
      </w:r>
      <w:r w:rsidR="0055636D" w:rsidRPr="00E031D7">
        <w:tab/>
      </w:r>
      <w:r w:rsidR="0055636D" w:rsidRPr="00E031D7">
        <w:tab/>
      </w:r>
      <w:r w:rsidR="0055636D" w:rsidRPr="00E031D7">
        <w:tab/>
      </w:r>
      <w:r w:rsidR="0055636D" w:rsidRPr="00E031D7">
        <w:tab/>
      </w:r>
      <w:r w:rsidR="007239D9" w:rsidRPr="00E031D7">
        <w:t xml:space="preserve">     </w:t>
      </w:r>
      <w:r w:rsidR="00E36A3E" w:rsidRPr="00E031D7">
        <w:t xml:space="preserve">            </w:t>
      </w:r>
      <w:r w:rsidR="00A27551" w:rsidRPr="00E031D7">
        <w:t xml:space="preserve">      </w:t>
      </w:r>
      <w:r>
        <w:t xml:space="preserve">     </w:t>
      </w:r>
      <w:r w:rsidR="004E7E9B" w:rsidRPr="00E031D7">
        <w:t>Ana Markač</w:t>
      </w:r>
      <w:r>
        <w:t>, v.r.</w:t>
      </w:r>
    </w:p>
    <w:p w:rsidRDefault="00C63971" w:rsidP="00761C14" w:rsidR="00C63971" w:rsidRPr="00E031D7">
      <w:pPr>
        <w:jc w:val="right"/>
      </w:pPr>
    </w:p>
    <w:p w:rsidRDefault="006439D9" w:rsidP="00C63971" w:rsidR="006439D9" w:rsidRPr="00E031D7"/>
    <w:p w:rsidRDefault="00930179" w:rsidP="00C63971" w:rsidR="00930179" w:rsidRPr="00E031D7"/>
    <w:p w:rsidRDefault="00DC33E4" w:rsidP="00C63971" w:rsidR="00DC33E4"/>
    <w:p w:rsidRDefault="00DC33E4" w:rsidP="00C63971" w:rsidR="00DC33E4"/>
    <w:p w:rsidRDefault="006439D9" w:rsidP="00C63971" w:rsidR="00C63971" w:rsidRPr="00E031D7">
      <w:r w:rsidRPr="00E031D7">
        <w:t xml:space="preserve">POUKA O PRAVNOM LIJEKU: </w:t>
      </w:r>
    </w:p>
    <w:p w:rsidRDefault="00C63971" w:rsidP="003C0BEC" w:rsidR="00C63971" w:rsidRPr="00E031D7">
      <w:pPr>
        <w:jc w:val="both"/>
      </w:pPr>
      <w:r w:rsidRPr="00E031D7">
        <w:t xml:space="preserve">Protiv ovog rješenja dopuštena je žalba. Ista se podnosi Visokom trgovačkom sudu Republike Hrvatske putem ovog suda, u roku od 8 (osam) dana od isteka osmog dana od objave ovog rješenja na e-oglasnoj ploči suda u 2 (dva) istovjetna primjeraka. </w:t>
      </w:r>
    </w:p>
    <w:p w:rsidRDefault="00C63971" w:rsidP="00C63971" w:rsidR="00C63971" w:rsidRPr="00E031D7"/>
    <w:p w:rsidRDefault="003C0BEC" w:rsidP="00C63971" w:rsidR="003C0BEC" w:rsidRPr="00E031D7"/>
    <w:p w:rsidRDefault="00FE1847" w:rsidP="00C63971" w:rsidR="00FE1847" w:rsidRPr="00E031D7"/>
    <w:p w:rsidRDefault="00C63971" w:rsidP="00C63971" w:rsidR="00C63971" w:rsidRPr="00E031D7">
      <w:r w:rsidRPr="00E031D7">
        <w:t xml:space="preserve">Dostaviti: </w:t>
      </w:r>
    </w:p>
    <w:p w:rsidRDefault="0065464E" w:rsidP="003A2B27" w:rsidR="00C63971" w:rsidRPr="00E031D7">
      <w:r w:rsidRPr="00E031D7">
        <w:t>- privremeno</w:t>
      </w:r>
      <w:r w:rsidR="00C91073">
        <w:t>m stečajnom upravitelju Blažu Saviću</w:t>
      </w:r>
      <w:r w:rsidR="00C63971" w:rsidRPr="00E031D7">
        <w:t>, Zadar</w:t>
      </w:r>
    </w:p>
    <w:p w:rsidRDefault="00C63971" w:rsidP="00C63971" w:rsidR="00C63971" w:rsidRPr="00E031D7">
      <w:r w:rsidRPr="00E031D7">
        <w:t>- e-oglasna ploča</w:t>
      </w:r>
    </w:p>
    <w:p w:rsidRDefault="00C63971" w:rsidP="00C63971" w:rsidR="00C63971" w:rsidRPr="00E031D7">
      <w:r w:rsidRPr="00E031D7">
        <w:t>- računovodstvo suda</w:t>
      </w:r>
    </w:p>
    <w:p w:rsidRDefault="00C63971" w:rsidP="00C63971" w:rsidR="00C63971" w:rsidRPr="00E031D7">
      <w:r w:rsidRPr="00E031D7">
        <w:t>- u spis</w:t>
      </w:r>
    </w:p>
    <w:p w:rsidRDefault="00C63971" w:rsidP="00C63971" w:rsidR="00C63971" w:rsidRPr="00E031D7"/>
    <w:p w:rsidRDefault="00C63971" w:rsidP="00C63971" w:rsidR="00C63971" w:rsidRPr="00E031D7"/>
    <w:p w:rsidRDefault="00C63971" w:rsidP="00C63971" w:rsidR="00C63971" w:rsidRPr="00E031D7"/>
    <w:p w:rsidRDefault="00C63971" w:rsidP="00C63971" w:rsidR="00C63971" w:rsidRPr="00E031D7"/>
    <w:p w:rsidRDefault="00C63971" w:rsidP="00C63971" w:rsidR="00C63971" w:rsidRPr="00E031D7">
      <w:pPr>
        <w:jc w:val="both"/>
      </w:pPr>
    </w:p>
    <w:p w:rsidRDefault="00842CEB" w:rsidP="00B105A9" w:rsidR="00842CEB" w:rsidRPr="00E031D7"/>
    <w:sectPr w:rsidSect="001741B0" w:rsidR="00842CEB" w:rsidRPr="00E031D7">
      <w:headerReference w:type="default" r:id="rId10"/>
      <w:headerReference w:type="first" r:id="rId11"/>
      <w:pgSz w:h="16838" w:w="11906"/>
      <w:pgMar w:gutter="0" w:footer="708" w:header="708" w:left="1417" w:bottom="1135" w:right="1417" w:top="127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0FF2" w:rsidP="009C0FF2" w:rsidR="009C0FF2">
      <w:r>
        <w:separator/>
      </w:r>
    </w:p>
  </w:endnote>
  <w:endnote w:id="0" w:type="continuationSeparator">
    <w:p w:rsidRDefault="009C0FF2" w:rsidP="009C0FF2" w:rsidR="009C0F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0FF2" w:rsidP="009C0FF2" w:rsidR="009C0FF2">
      <w:r>
        <w:separator/>
      </w:r>
    </w:p>
  </w:footnote>
  <w:footnote w:id="0" w:type="continuationSeparator">
    <w:p w:rsidRDefault="009C0FF2" w:rsidP="009C0FF2" w:rsidR="009C0F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032016"/>
      <w:docPartObj>
        <w:docPartGallery w:val="Page Numbers (Top of Page)"/>
        <w:docPartUnique/>
      </w:docPartObj>
    </w:sdtPr>
    <w:sdtEndPr/>
    <w:sdtContent>
      <w:p w:rsidRDefault="004E7E9B" w:rsidP="000D37E6" w:rsidR="000D37E6" w:rsidRPr="00C170F5">
        <w:pPr>
          <w:pStyle w:val="Zaglavlje"/>
          <w:jc w:val="right"/>
        </w:pPr>
        <w:r>
          <w:tab/>
        </w:r>
        <w:r>
          <w:tab/>
        </w:r>
        <w:r w:rsidR="00651D67">
          <w:t>Poslovni broj: 2 St-</w:t>
        </w:r>
        <w:r w:rsidR="000D37E6">
          <w:t>379/16-24</w:t>
        </w:r>
      </w:p>
      <w:p w:rsidRDefault="002E11B1" w:rsidP="004E7E9B" w:rsidR="009C0FF2">
        <w:pPr>
          <w:pStyle w:val="Zaglavlje"/>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70F5" w:rsidP="00C170F5" w:rsidR="00E022E9" w:rsidRPr="00C170F5">
    <w:pPr>
      <w:pStyle w:val="Zaglavlje"/>
      <w:jc w:val="right"/>
    </w:pPr>
    <w:r>
      <w:t>P</w:t>
    </w:r>
    <w:r w:rsidR="009C7BD1">
      <w:t>oslovni broj: 2 St-364/16-21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4">
    <w:nsid w:val="600D14B8"/>
    <w:multiLevelType w:val="hybridMultilevel"/>
    <w:tmpl w:val="47948D82"/>
    <w:lvl w:tplc="BDBC7FA4"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634A61C2"/>
    <w:multiLevelType w:val="hybridMultilevel"/>
    <w:tmpl w:val="CA36EEFE"/>
    <w:lvl w:tplc="34948BFC"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CC736B7"/>
    <w:multiLevelType w:val="hybridMultilevel"/>
    <w:tmpl w:val="B2505046"/>
    <w:lvl w:tplc="36C45B4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2"/>
  </w:num>
  <w:num w:numId="2">
    <w:abstractNumId w:val="0"/>
  </w:num>
  <w:num w:numId="3">
    <w:abstractNumId w:val="3"/>
  </w:num>
  <w:num w:numId="4">
    <w:abstractNumId w:val="4"/>
  </w:num>
  <w:num w:numId="5">
    <w:abstractNumId w:val="5"/>
  </w:num>
  <w:num w:numId="6">
    <w:abstractNumId w:val="1"/>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26411"/>
    <w:rsid w:val="00036544"/>
    <w:rsid w:val="00077BD9"/>
    <w:rsid w:val="0008053D"/>
    <w:rsid w:val="000D37E6"/>
    <w:rsid w:val="0013102B"/>
    <w:rsid w:val="001741B0"/>
    <w:rsid w:val="001840A0"/>
    <w:rsid w:val="001A363B"/>
    <w:rsid w:val="001C347E"/>
    <w:rsid w:val="0020672D"/>
    <w:rsid w:val="00217800"/>
    <w:rsid w:val="00243782"/>
    <w:rsid w:val="00276300"/>
    <w:rsid w:val="00281BC7"/>
    <w:rsid w:val="002E11B1"/>
    <w:rsid w:val="003024D4"/>
    <w:rsid w:val="00323F63"/>
    <w:rsid w:val="00342BE6"/>
    <w:rsid w:val="003A2B27"/>
    <w:rsid w:val="003C0BEC"/>
    <w:rsid w:val="003C6DA5"/>
    <w:rsid w:val="003E7B35"/>
    <w:rsid w:val="00453E80"/>
    <w:rsid w:val="00460C1B"/>
    <w:rsid w:val="004676BD"/>
    <w:rsid w:val="00474A81"/>
    <w:rsid w:val="004B768C"/>
    <w:rsid w:val="004C5C40"/>
    <w:rsid w:val="004E7E9B"/>
    <w:rsid w:val="004F1515"/>
    <w:rsid w:val="00515656"/>
    <w:rsid w:val="0055636D"/>
    <w:rsid w:val="005A4D8F"/>
    <w:rsid w:val="006439D9"/>
    <w:rsid w:val="00651D67"/>
    <w:rsid w:val="0065464E"/>
    <w:rsid w:val="00665069"/>
    <w:rsid w:val="00667560"/>
    <w:rsid w:val="0068262D"/>
    <w:rsid w:val="006A6847"/>
    <w:rsid w:val="007002A2"/>
    <w:rsid w:val="007239D9"/>
    <w:rsid w:val="0074396A"/>
    <w:rsid w:val="00761C14"/>
    <w:rsid w:val="00766A92"/>
    <w:rsid w:val="00777515"/>
    <w:rsid w:val="007B6657"/>
    <w:rsid w:val="007C75BF"/>
    <w:rsid w:val="007F26FC"/>
    <w:rsid w:val="007F7E88"/>
    <w:rsid w:val="00842CEB"/>
    <w:rsid w:val="00844E7C"/>
    <w:rsid w:val="008F03DE"/>
    <w:rsid w:val="008F3AD6"/>
    <w:rsid w:val="009068CC"/>
    <w:rsid w:val="009149BF"/>
    <w:rsid w:val="00930179"/>
    <w:rsid w:val="00937F3C"/>
    <w:rsid w:val="009B4456"/>
    <w:rsid w:val="009C0FF2"/>
    <w:rsid w:val="009C7BD1"/>
    <w:rsid w:val="009D7950"/>
    <w:rsid w:val="009F62F2"/>
    <w:rsid w:val="00A27551"/>
    <w:rsid w:val="00A5292A"/>
    <w:rsid w:val="00AC71C7"/>
    <w:rsid w:val="00B105A9"/>
    <w:rsid w:val="00B310F0"/>
    <w:rsid w:val="00BB4F73"/>
    <w:rsid w:val="00BE6E59"/>
    <w:rsid w:val="00C170F5"/>
    <w:rsid w:val="00C30170"/>
    <w:rsid w:val="00C63971"/>
    <w:rsid w:val="00C85781"/>
    <w:rsid w:val="00C91073"/>
    <w:rsid w:val="00C9120F"/>
    <w:rsid w:val="00DC33E4"/>
    <w:rsid w:val="00E022E9"/>
    <w:rsid w:val="00E031D7"/>
    <w:rsid w:val="00E36A3E"/>
    <w:rsid w:val="00E962AD"/>
    <w:rsid w:val="00EB3FAB"/>
    <w:rsid w:val="00EE1E16"/>
    <w:rsid w:val="00EE2F8E"/>
    <w:rsid w:val="00EF7C9A"/>
    <w:rsid w:val="00F03CBE"/>
    <w:rsid w:val="00F36264"/>
    <w:rsid w:val="00FC77F7"/>
    <w:rsid w:val="00FE1847"/>
    <w:rsid w:val="00FF2F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true"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true"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2E11B1"/>
    <w:rPr>
      <w:color w:val="808080"/>
      <w:bdr w:space="0" w:sz="0" w:color="auto" w:val="none"/>
      <w:shd w:fill="auto" w:color="auto" w:val="clear"/>
    </w:rPr>
  </w:style>
  <w:style w:customStyle="true" w:styleId="eSPISCCParagraphDefaultFont" w:type="character">
    <w:name w:val="eSPIS_CC_Paragraph Default Font"/>
    <w:basedOn w:val="Zadanifontodlomka"/>
    <w:rsid w:val="002E11B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E11B1"/>
    <w:rPr>
      <w:b/>
      <w:bdr w:space="0" w:sz="0" w:color="auto" w:val="none"/>
      <w:shd w:fill="FFFFCC" w:color="auto" w:val="clear"/>
      <w:lang w:val="hr-HR"/>
    </w:rPr>
  </w:style>
  <w:style w:customStyle="true" w:styleId="PozadinaSvijetloCrvena" w:type="character">
    <w:name w:val="Pozadina_SvijetloCrvena"/>
    <w:basedOn w:val="eSPISCCParagraphDefaultFont"/>
    <w:rsid w:val="002E11B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E11B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1"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1"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2E11B1"/>
    <w:rPr>
      <w:color w:val="808080"/>
      <w:bdr w:color="auto" w:space="0" w:sz="0" w:val="none"/>
      <w:shd w:color="auto" w:fill="auto" w:val="clear"/>
    </w:rPr>
  </w:style>
  <w:style w:customStyle="1" w:styleId="eSPISCCParagraphDefaultFont" w:type="character">
    <w:name w:val="eSPIS_CC_Paragraph Default Font"/>
    <w:basedOn w:val="Zadanifontodlomka"/>
    <w:rsid w:val="002E11B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E11B1"/>
    <w:rPr>
      <w:b/>
      <w:bdr w:color="auto" w:space="0" w:sz="0" w:val="none"/>
      <w:shd w:color="auto" w:fill="FFFFCC" w:val="clear"/>
      <w:lang w:val="hr-HR"/>
    </w:rPr>
  </w:style>
  <w:style w:customStyle="1" w:styleId="PozadinaSvijetloCrvena" w:type="character">
    <w:name w:val="Pozadina_SvijetloCrvena"/>
    <w:basedOn w:val="eSPISCCParagraphDefaultFont"/>
    <w:rsid w:val="002E11B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E11B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2016.</izvorni_sadrzaj>
    <derivirana_varijabla naziv="DomainObject.DatumDonosenjaOdluke_1">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364</izvorni_sadrzaj>
    <derivirana_varijabla naziv="DomainObject.Predmet.Broj_1">364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St-364/2016</izvorni_sadrzaj>
    <derivirana_varijabla naziv="DomainObject.Predmet.OznakaBroj_1">St-364/2016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OLIMP MAGNETICA društvo s ograničenom odgovornošću za proizvodnju i trgovinu</izvorni_sadrzaj>
    <derivirana_varijabla naziv="DomainObject.Predmet.ProtustrankaFormated_1">  OLIMP MAGNETICA društvo s ograničenom odgovornošću za proizvodnju i trgovinu</derivirana_varijabla>
  </DomainObject.Predmet.ProtustrankaFormated>
  <DomainObject.Predmet.ProtustrankaFormatedOIB>
    <izvorni_sadrzaj>  OLIMP MAGNETICA društvo s ograničenom odgovornošću za proizvodnju i trgovinu, OIB 25099603931</izvorni_sadrzaj>
    <derivirana_varijabla naziv="DomainObject.Predmet.ProtustrankaFormatedOIB_1">  OLIMP MAGNETICA društvo s ograničenom odgovornošću za proizvodnju i trgovinu, OIB 25099603931</derivirana_varijabla>
  </DomainObject.Predmet.ProtustrankaFormatedOIB>
  <DomainObject.Predmet.ProtustrankaFormatedWithAdress>
    <izvorni_sadrzaj> OLIMP MAGNETICA društvo s ograničenom odgovornošću za proizvodnju i trgovinu, Poslovna zona Novi Stankovci, Hrvatske Vlade 1, 23422 Stankovci</izvorni_sadrzaj>
    <derivirana_varijabla naziv="DomainObject.Predmet.ProtustrankaFormatedWithAdress_1"> OLIMP MAGNETICA društvo s ograničenom odgovornošću za proizvodnju i trgovinu, Poslovna zona Novi Stankovci, Hrvatske Vlade 1, 23422 Stankovci</derivirana_varijabla>
  </DomainObject.Predmet.ProtustrankaFormatedWithAdress>
  <DomainObject.Predmet.ProtustrankaFormatedWithAdressOIB>
    <izvorni_sadrzaj> OLIMP MAGNETICA društvo s ograničenom odgovornošću za proizvodnju i trgovinu, OIB 25099603931, Poslovna zona Novi Stankovci, Hrvatske Vlade 1, 23422 Stankovci</izvorni_sadrzaj>
    <derivirana_varijabla naziv="DomainObject.Predmet.ProtustrankaFormatedWithAdressOIB_1"> OLIMP MAGNETICA društvo s ograničenom odgovornošću za proizvodnju i trgovinu, OIB 25099603931, Poslovna zona Novi Stankovci, Hrvatske Vlade 1, 23422 Stankovci</derivirana_varijabla>
  </DomainObject.Predmet.ProtustrankaFormatedWithAdressOIB>
  <DomainObject.Predmet.ProtustrankaWithAdress>
    <izvorni_sadrzaj>OLIMP MAGNETICA društvo s ograničenom odgovornošću za proizvodnju i trgovinu Poslovna zona Novi Stankovci, Hrvatske Vlade 1, 23422 Stankovci</izvorni_sadrzaj>
    <derivirana_varijabla naziv="DomainObject.Predmet.ProtustrankaWithAdress_1">OLIMP MAGNETICA društvo s ograničenom odgovornošću za proizvodnju i trgovinu Poslovna zona Novi Stankovci, Hrvatske Vlade 1, 23422 Stankovci</derivirana_varijabla>
  </DomainObject.Predmet.ProtustrankaWithAdress>
  <DomainObject.Predmet.ProtustrankaWithAdressOIB>
    <izvorni_sadrzaj>OLIMP MAGNETICA društvo s ograničenom odgovornošću za proizvodnju i trgovinu, OIB 25099603931, Poslovna zona Novi Stankovci, Hrvatske Vlade 1, 23422 Stankovci</izvorni_sadrzaj>
    <derivirana_varijabla naziv="DomainObject.Predmet.ProtustrankaWithAdressOIB_1">OLIMP MAGNETICA društvo s ograničenom odgovornošću za proizvodnju i trgovinu, OIB 25099603931, Poslovna zona Novi Stankovci, Hrvatske Vlade 1, 23422 Stankovci</derivirana_varijabla>
  </DomainObject.Predmet.ProtustrankaWithAdressOIB>
  <DomainObject.Predmet.ProtustrankaNazivFormated>
    <izvorni_sadrzaj>OLIMP MAGNETICA društvo s ograničenom odgovornošću za proizvodnju i trgovinu</izvorni_sadrzaj>
    <derivirana_varijabla naziv="DomainObject.Predmet.ProtustrankaNazivFormated_1">OLIMP MAGNETICA društvo s ograničenom odgovornošću za proizvodnju i trgovinu</derivirana_varijabla>
  </DomainObject.Predmet.ProtustrankaNazivFormated>
  <DomainObject.Predmet.ProtustrankaNazivFormatedOIB>
    <izvorni_sadrzaj>OLIMP MAGNETICA društvo s ograničenom odgovornošću za proizvodnju i trgovinu, OIB 25099603931</izvorni_sadrzaj>
    <derivirana_varijabla naziv="DomainObject.Predmet.ProtustrankaNazivFormatedOIB_1">OLIMP MAGNETICA društvo s ograničenom odgovornošću za proizvodnju i trgovinu, OIB 25099603931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91369.24</izvorni_sadrzaj>
    <derivirana_varijabla naziv="DomainObject.Predmet.TrenutnaVrijednost_1">91369.24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OLIMP MAGNETICA društvo s ograničenom odgovornošću za proizvodnju i trgovinu</item>
    </izvorni_sadrzaj>
    <derivirana_varijabla naziv="DomainObject.Predmet.ProtuStrankaListFormated_1">
      <item>OLIMP MAGNETICA društvo s ograničenom odgovornošću za proizvodnju i trgovinu</item>
    </derivirana_varijabla>
  </DomainObject.Predmet.ProtuStrankaListFormated>
  <DomainObject.Predmet.ProtuStrankaListFormatedOIB>
    <izvorni_sadrzaj>
      <item>OLIMP MAGNETICA društvo s ograničenom odgovornošću za proizvodnju i trgovinu, OIB 25099603931</item>
    </izvorni_sadrzaj>
    <derivirana_varijabla naziv="DomainObject.Predmet.ProtuStrankaListFormatedOIB_1">
      <item>OLIMP MAGNETICA društvo s ograničenom odgovornošću za proizvodnju i trgovinu, OIB 25099603931</item>
    </derivirana_varijabla>
  </DomainObject.Predmet.ProtuStrankaListFormatedOIB>
  <DomainObject.Predmet.ProtuStrankaListFormatedWithAdress>
    <izvorni_sadrzaj>
      <item>OLIMP MAGNETICA društvo s ograničenom odgovornošću za proizvodnju i trgovinu, Poslovna zona Novi Stankovci, Hrvatske Vlade 1, 23422 Stankovci</item>
    </izvorni_sadrzaj>
    <derivirana_varijabla naziv="DomainObject.Predmet.ProtuStrankaListFormatedWithAdress_1">
      <item>OLIMP MAGNETICA društvo s ograničenom odgovornošću za proizvodnju i trgovinu, Poslovna zona Novi Stankovci, Hrvatske Vlade 1, 23422 Stankovci</item>
    </derivirana_varijabla>
  </DomainObject.Predmet.ProtuStrankaListFormatedWithAdress>
  <DomainObject.Predmet.ProtuStrankaListFormatedWithAdressOIB>
    <izvorni_sadrzaj>
      <item>OLIMP MAGNETICA društvo s ograničenom odgovornošću za proizvodnju i trgovinu, OIB 25099603931, Poslovna zona Novi Stankovci, Hrvatske Vlade 1, 23422 Stankovci</item>
    </izvorni_sadrzaj>
    <derivirana_varijabla naziv="DomainObject.Predmet.ProtuStrankaListFormatedWithAdressOIB_1">
      <item>OLIMP MAGNETICA društvo s ograničenom odgovornošću za proizvodnju i trgovinu, OIB 25099603931, Poslovna zona Novi Stankovci, Hrvatske Vlade 1, 23422 Stankovci</item>
    </derivirana_varijabla>
  </DomainObject.Predmet.ProtuStrankaListFormatedWithAdressOIB>
  <DomainObject.Predmet.ProtuStrankaListNazivFormated>
    <izvorni_sadrzaj>
      <item>OLIMP MAGNETICA društvo s ograničenom odgovornošću za proizvodnju i trgovinu</item>
    </izvorni_sadrzaj>
    <derivirana_varijabla naziv="DomainObject.Predmet.ProtuStrankaListNazivFormated_1">
      <item>OLIMP MAGNETICA društvo s ograničenom odgovornošću za proizvodnju i trgovinu</item>
    </derivirana_varijabla>
  </DomainObject.Predmet.ProtuStrankaListNazivFormated>
  <DomainObject.Predmet.ProtuStrankaListNazivFormatedOIB>
    <izvorni_sadrzaj>
      <item>OLIMP MAGNETICA društvo s ograničenom odgovornošću za proizvodnju i trgovinu, OIB 25099603931</item>
    </izvorni_sadrzaj>
    <derivirana_varijabla naziv="DomainObject.Predmet.ProtuStrankaListNazivFormatedOIB_1">
      <item>OLIMP MAGNETICA društvo s ograničenom odgovornošću za proizvodnju i trgovinu, OIB 25099603931</item>
    </derivirana_varijabla>
  </DomainObject.Predmet.ProtuStrankaListNazivFormatedOIB>
  <DomainObject.Predmet.OstaliListFormated>
    <izvorni_sadrzaj>
      <item>SVJETLANA GAVRIĆ</item>
    </izvorni_sadrzaj>
    <derivirana_varijabla naziv="DomainObject.Predmet.OstaliListFormated_1">
      <item>SVJETLANA GAVRIĆ</item>
    </derivirana_varijabla>
  </DomainObject.Predmet.OstaliListFormated>
  <DomainObject.Predmet.OstaliListFormatedOIB>
    <izvorni_sadrzaj>
      <item>SVJETLANA GAVRIĆ</item>
    </izvorni_sadrzaj>
    <derivirana_varijabla naziv="DomainObject.Predmet.OstaliListFormatedOIB_1">
      <item>SVJETLANA GAVRIĆ</item>
    </derivirana_varijabla>
  </DomainObject.Predmet.OstaliListFormatedOIB>
  <DomainObject.Predmet.OstaliListFormatedWithAdress>
    <izvorni_sadrzaj>
      <item>SVJETLANA GAVRIĆ, Zagrebačka 10, 51000 Rijeka</item>
    </izvorni_sadrzaj>
    <derivirana_varijabla naziv="DomainObject.Predmet.OstaliListFormatedWithAdress_1">
      <item>SVJETLANA GAVRIĆ, Zagrebačka 10, 51000 Rijeka</item>
    </derivirana_varijabla>
  </DomainObject.Predmet.OstaliListFormatedWithAdress>
  <DomainObject.Predmet.OstaliListFormatedWithAdressOIB>
    <izvorni_sadrzaj>
      <item>SVJETLANA GAVRIĆ, Zagrebačka 10, 51000 Rijeka</item>
    </izvorni_sadrzaj>
    <derivirana_varijabla naziv="DomainObject.Predmet.OstaliListFormatedWithAdressOIB_1">
      <item>SVJETLANA GAVRIĆ, Zagrebačka 10, 51000 Rijeka</item>
    </derivirana_varijabla>
  </DomainObject.Predmet.OstaliListFormatedWithAdressOIB>
  <DomainObject.Predmet.OstaliListNazivFormated>
    <izvorni_sadrzaj>
      <item>SVJETLANA GAVRIĆ</item>
    </izvorni_sadrzaj>
    <derivirana_varijabla naziv="DomainObject.Predmet.OstaliListNazivFormated_1">
      <item>SVJETLANA GAVRIĆ</item>
    </derivirana_varijabla>
  </DomainObject.Predmet.OstaliListNazivFormated>
  <DomainObject.Predmet.OstaliListNazivFormatedOIB>
    <izvorni_sadrzaj>
      <item>SVJETLANA GAVRIĆ</item>
    </izvorni_sadrzaj>
    <derivirana_varijabla naziv="DomainObject.Predmet.OstaliListNazivFormatedOIB_1">
      <item>SVJETLANA GAVRIĆ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2016.</izvorni_sadrzaj>
    <derivirana_varijabla naziv="DomainObject.Datum_1">14. srpnja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OLIMP MAGNETICA društvo s ograničenom odgovornošću za proizvodnju i trgovinu</izvorni_sadrzaj>
    <derivirana_varijabla naziv="DomainObject.Predmet.ProtustrankaIDrugi_1">OLIMP MAGNETICA društvo s ograničenom odgovornošću za proizvodnju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OLIMP MAGNETICA društvo s ograničenom odgovornošću za proizvodnju i trgovinu, OIB 25099603931, Poslovna zona Novi Stankovci, Hrvatske Vlade 1, 23422 Stankovci</izvorni_sadrzaj>
    <derivirana_varijabla naziv="DomainObject.Predmet.ProtustrankaIDrugiAdressOIB_1">OLIMP MAGNETICA društvo s ograničenom odgovornošću za proizvodnju i trgovinu, OIB 25099603931, Poslovna zona Novi Stankovci, Hrvatske Vlade 1, 23422 Stankovci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OLIMP MAGNETICA društvo s ograničenom odgovornošću za proizvodnju i trgovinu</item>
      <item>SVJETLANA GAVRIĆ</item>
    </izvorni_sadrzaj>
    <derivirana_varijabla naziv="DomainObject.Predmet.SudioniciListNaziv_1">
      <item>FINA</item>
      <item>OLIMP MAGNETICA društvo s ograničenom odgovornošću za proizvodnju i trgovinu</item>
      <item>SVJETLANA GAVRIĆ</item>
    </derivirana_varijabla>
  </DomainObject.Predmet.SudioniciListNaziv>
  <DomainObject.Predmet.SudioniciListAdressOIB>
    <izvorni_sadrzaj>
      <item>FINA, OIB 85821130368</item>
      <item>OLIMP MAGNETICA društvo s ograničenom odgovornošću za proizvodnju i trgovinu, OIB 25099603931, Poslovna zona Novi Stankovci, Hrvatske Vlade 1,23422 Stankovci</item>
      <item>SVJETLANA GAVRIĆ, Zagrebačka 10,51000 Rijeka</item>
    </izvorni_sadrzaj>
    <derivirana_varijabla naziv="DomainObject.Predmet.SudioniciListAdressOIB_1">
      <item>FINA, OIB 85821130368</item>
      <item>OLIMP MAGNETICA društvo s ograničenom odgovornošću za proizvodnju i trgovinu, OIB 25099603931, Poslovna zona Novi Stankovci, Hrvatske Vlade 1,23422 Stankovci</item>
      <item>SVJETLANA GAVRIĆ, Zagrebačka 10,51000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25099603931</item>
      <item>, OIB null</item>
    </izvorni_sadrzaj>
    <derivirana_varijabla naziv="DomainObject.Predmet.SudioniciListNazivOIB_1">
      <item>, OIB 85821130368</item>
      <item>, OIB 25099603931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 Savić, OIB 44660472906, B. J. Jelačića 4/5 Zadar</item>
    </izvorni_sadrzaj>
    <derivirana_varijabla naziv="DomainObject.Predmet.StecajniUpraviteljiListAddressOIB_1">
      <item>Blaž Savić, OIB 44660472906, B. J. Jelačića 4/5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130852-DFF8-4F2B-9B98-2C579DFA76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618</properties:Words>
  <properties:Characters>3216</properties:Characters>
  <properties:Lines>90</properties:Lines>
  <properties:Paragraphs>28</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3930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2016-07-14T11:06:00Z</dcterms:created>
  <dc:creator>Ardena Bajlo</dc:creator>
  <cp:lastModifiedBy>Merlina Klišmanić</cp:lastModifiedBy>
  <cp:lastPrinted>2016-07-14T11:28:00Z</cp:lastPrinted>
  <dcterms:modified xmlns:xsi="http://www.w3.org/2001/XMLSchema-instance" xsi:type="dcterms:W3CDTF">2016-07-14T12:05:00Z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