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7336" w14:paraId="ee3733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D7C2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70 St-3007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AD7C2D" w:rsidRPr="00AD7C2D">
        <w:t xml:space="preserve"> Regionalna šahovska organizacija DUNAV-DRAVA-SAVA</w:t>
      </w:r>
      <w:r w:rsidR="00AD7C2D">
        <w:t xml:space="preserve"> OIB:</w:t>
      </w:r>
      <w:r w:rsidR="00AD7C2D" w:rsidRPr="00AD7C2D">
        <w:t xml:space="preserve"> 67507891901</w:t>
      </w:r>
      <w:r w:rsidR="00AD7C2D">
        <w:t xml:space="preserve"> iz Zagreba, Dragutina Golika 36</w:t>
      </w:r>
      <w:r>
        <w:t xml:space="preserve"> </w:t>
      </w:r>
      <w:r w:rsidR="00BA5774">
        <w:t>dana 11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AD7C2D" w:rsidRPr="00AD7C2D">
        <w:t xml:space="preserve"> Regionalna šahovska organizacija DUNAV-DRAVA-SAVA OIB: 67507891901 iz Zagreba, Dragutina Golika 36 </w:t>
      </w:r>
      <w:r w:rsidR="006026D2" w:rsidRPr="006026D2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D7C2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D7C2D" w:rsidRPr="00AD7C2D">
        <w:t xml:space="preserve"> Regionalna šahovska organizacija DUNAV-DRAVA-SAVA OIB: 67507891901 iz Zagreba, Dragutina Golika 36</w:t>
      </w:r>
      <w:r w:rsidR="00AD7C2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308F6" w:rsidP="00A167C6" w:rsidR="00EC159D">
      <w:pPr>
        <w:pStyle w:val="Bezproreda"/>
        <w:jc w:val="center"/>
      </w:pPr>
      <w:r>
        <w:t>U Zagrebu 11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3AF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D7C2D">
          <w:t>70.St-3007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44DF3"/>
    <w:rsid w:val="002308F6"/>
    <w:rsid w:val="003541C1"/>
    <w:rsid w:val="004A729E"/>
    <w:rsid w:val="00547662"/>
    <w:rsid w:val="006026D2"/>
    <w:rsid w:val="006C1BDC"/>
    <w:rsid w:val="006E1039"/>
    <w:rsid w:val="0092290B"/>
    <w:rsid w:val="00A167C6"/>
    <w:rsid w:val="00AD7C2D"/>
    <w:rsid w:val="00BA5774"/>
    <w:rsid w:val="00D574B1"/>
    <w:rsid w:val="00DA3AFE"/>
    <w:rsid w:val="00DF43CB"/>
    <w:rsid w:val="00EA044C"/>
    <w:rsid w:val="00EC159D"/>
    <w:rsid w:val="00ED255C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3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3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3007</izvorni_sadrzaj>
    <derivirana_varijabla naziv="DomainObject.Predmet.Broj_1">3007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St-3007/2015</izvorni_sadrzaj>
    <derivirana_varijabla naziv="DomainObject.Predmet.OznakaBroj_1">St-3007/2015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šahovska organizacija DUNAV-DRAVA-SAVA</izvorni_sadrzaj>
    <derivirana_varijabla naziv="DomainObject.Predmet.ProtustrankaFormated_1">  Regionalna šahovska organizacija DUNAV-DRAVA-SAVA</derivirana_varijabla>
  </DomainObject.Predmet.ProtustrankaFormated>
  <DomainObject.Predmet.ProtustrankaFormatedOIB>
    <izvorni_sadrzaj>  Regionalna šahovska organizacija DUNAV-DRAVA-SAVA, OIB 67507891901</izvorni_sadrzaj>
    <derivirana_varijabla naziv="DomainObject.Predmet.ProtustrankaFormatedOIB_1">  Regionalna šahovska organizacija DUNAV-DRAVA-SAVA, OIB 67507891901</derivirana_varijabla>
  </DomainObject.Predmet.ProtustrankaFormatedOIB>
  <DomainObject.Predmet.ProtustrankaFormatedWithAdress>
    <izvorni_sadrzaj> Regionalna šahovska organizacija DUNAV-DRAVA-SAVA, Dragutina Golika 36, 10000 Zagreb</izvorni_sadrzaj>
    <derivirana_varijabla naziv="DomainObject.Predmet.ProtustrankaFormatedWithAdress_1"> Regionalna šahovska organizacija DUNAV-DRAVA-SAVA, Dragutina Golika 36, 10000 Zagreb</derivirana_varijabla>
  </DomainObject.Predmet.ProtustrankaFormatedWithAdress>
  <DomainObject.Predmet.ProtustrankaFormatedWithAdressOIB>
    <izvorni_sadrzaj> Regionalna šahovska organizacija DUNAV-DRAVA-SAVA, OIB 67507891901, Dragutina Golika 36, 10000 Zagreb</izvorni_sadrzaj>
    <derivirana_varijabla naziv="DomainObject.Predmet.ProtustrankaFormatedWithAdressOIB_1"> Regionalna šahovska organizacija DUNAV-DRAVA-SAVA, OIB 67507891901, Dragutina Golika 36, 10000 Zagreb</derivirana_varijabla>
  </DomainObject.Predmet.ProtustrankaFormatedWithAdressOIB>
  <DomainObject.Predmet.ProtustrankaWithAdress>
    <izvorni_sadrzaj>Regionalna šahovska organizacija DUNAV-DRAVA-SAVA Dragutina Golika 36, 10000 Zagreb</izvorni_sadrzaj>
    <derivirana_varijabla naziv="DomainObject.Predmet.ProtustrankaWithAdress_1">Regionalna šahovska organizacija DUNAV-DRAVA-SAVA Dragutina Golika 36, 10000 Zagreb</derivirana_varijabla>
  </DomainObject.Predmet.ProtustrankaWithAdress>
  <DomainObject.Predmet.ProtustrankaWithAdressOIB>
    <izvorni_sadrzaj>Regionalna šahovska organizacija DUNAV-DRAVA-SAVA, OIB 67507891901, Dragutina Golika 36, 10000 Zagreb</izvorni_sadrzaj>
    <derivirana_varijabla naziv="DomainObject.Predmet.ProtustrankaWithAdressOIB_1">Regionalna šahovska organizacija DUNAV-DRAVA-SAVA, OIB 67507891901, Dragutina Golika 36, 10000 Zagreb</derivirana_varijabla>
  </DomainObject.Predmet.ProtustrankaWithAdressOIB>
  <DomainObject.Predmet.ProtustrankaNazivFormated>
    <izvorni_sadrzaj>Regionalna šahovska organizacija DUNAV-DRAVA-SAVA</izvorni_sadrzaj>
    <derivirana_varijabla naziv="DomainObject.Predmet.ProtustrankaNazivFormated_1">Regionalna šahovska organizacija DUNAV-DRAVA-SAVA</derivirana_varijabla>
  </DomainObject.Predmet.ProtustrankaNazivFormated>
  <DomainObject.Predmet.ProtustrankaNazivFormatedOIB>
    <izvorni_sadrzaj>Regionalna šahovska organizacija DUNAV-DRAVA-SAVA, OIB 67507891901</izvorni_sadrzaj>
    <derivirana_varijabla naziv="DomainObject.Predmet.ProtustrankaNazivFormatedOIB_1">Regionalna šahovska organizacija DUNAV-DRAVA-SAVA, OIB 67507891901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Regionalna šahovska organizacija DUNAV-DRAVA-SAVA</item>
    </izvorni_sadrzaj>
    <derivirana_varijabla naziv="DomainObject.Predmet.ProtuStrankaListFormated_1">
      <item>Regionalna šahovska organizacija DUNAV-DRAVA-SAVA</item>
    </derivirana_varijabla>
  </DomainObject.Predmet.ProtuStrankaListFormated>
  <DomainObject.Predmet.ProtuStrankaListFormatedOIB>
    <izvorni_sadrzaj>
      <item>Regionalna šahovska organizacija DUNAV-DRAVA-SAVA, OIB 67507891901</item>
    </izvorni_sadrzaj>
    <derivirana_varijabla naziv="DomainObject.Predmet.ProtuStrankaListFormatedOIB_1">
      <item>Regionalna šahovska organizacija DUNAV-DRAVA-SAVA, OIB 67507891901</item>
    </derivirana_varijabla>
  </DomainObject.Predmet.ProtuStrankaListFormatedOIB>
  <DomainObject.Predmet.ProtuStrankaListFormatedWithAdress>
    <izvorni_sadrzaj>
      <item>Regionalna šahovska organizacija DUNAV-DRAVA-SAVA, Dragutina Golika 36, 10000 Zagreb</item>
    </izvorni_sadrzaj>
    <derivirana_varijabla naziv="DomainObject.Predmet.ProtuStrankaListFormatedWithAdress_1">
      <item>Regionalna šahovska organizacija DUNAV-DRAVA-SAVA, Dragutina Golika 36, 10000 Zagreb</item>
    </derivirana_varijabla>
  </DomainObject.Predmet.ProtuStrankaListFormatedWithAdress>
  <DomainObject.Predmet.ProtuStrankaListFormatedWithAdressOIB>
    <izvorni_sadrzaj>
      <item>Regionalna šahovska organizacija DUNAV-DRAVA-SAVA, OIB 67507891901, Dragutina Golika 36, 10000 Zagreb</item>
    </izvorni_sadrzaj>
    <derivirana_varijabla naziv="DomainObject.Predmet.ProtuStrankaListFormatedWithAdressOIB_1">
      <item>Regionalna šahovska organizacija DUNAV-DRAVA-SAVA, OIB 67507891901, Dragutina Golika 36, 10000 Zagreb</item>
    </derivirana_varijabla>
  </DomainObject.Predmet.ProtuStrankaListFormatedWithAdressOIB>
  <DomainObject.Predmet.ProtuStrankaListNazivFormated>
    <izvorni_sadrzaj>
      <item>Regionalna šahovska organizacija DUNAV-DRAVA-SAVA</item>
    </izvorni_sadrzaj>
    <derivirana_varijabla naziv="DomainObject.Predmet.ProtuStrankaListNazivFormated_1">
      <item>Regionalna šahovska organizacija DUNAV-DRAVA-SAVA</item>
    </derivirana_varijabla>
  </DomainObject.Predmet.ProtuStrankaListNazivFormated>
  <DomainObject.Predmet.ProtuStrankaListNazivFormatedOIB>
    <izvorni_sadrzaj>
      <item>Regionalna šahovska organizacija DUNAV-DRAVA-SAVA, OIB 67507891901</item>
    </izvorni_sadrzaj>
    <derivirana_varijabla naziv="DomainObject.Predmet.ProtuStrankaListNazivFormatedOIB_1">
      <item>Regionalna šahovska organizacija DUNAV-DRAVA-SAVA, OIB 67507891901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Regionalna šahovska organizacija DUNAV-DRAVA-SAVA</izvorni_sadrzaj>
    <derivirana_varijabla naziv="DomainObject.Predmet.ProtustrankaIDrugi_1">Regionalna šahovska organizacija DUNAV-DRAVA-SAVA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Regionalna šahovska organizacija DUNAV-DRAVA-SAVA, OIB 67507891901, Dragutina Golika 36, 10000 Zagreb</izvorni_sadrzaj>
    <derivirana_varijabla naziv="DomainObject.Predmet.ProtustrankaIDrugiAdressOIB_1">Regionalna šahovska organizacija DUNAV-DRAVA-SAVA, OIB 67507891901,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Regionalna šahovska organizacija DUNAV-DRAVA-SAVA</item>
    </izvorni_sadrzaj>
    <derivirana_varijabla naziv="DomainObject.Predmet.SudioniciListNaziv_1">
      <item>FINA Regionalni centar Zagreb</item>
      <item>Regionalna šahovska organizacija DUNAV-DRAVA-SAVA</item>
    </derivirana_varijabla>
  </DomainObject.Predmet.SudioniciListNaziv>
  <DomainObject.Predmet.SudioniciListAdressOIB>
    <izvorni_sadrzaj>
      <item>FINA Regionalni centar Zagreb, OIB 85821130368, Trg svibanjskih žrtava 1995. 1,10000 Zagreb</item>
      <item>Regionalna šahovska organizacija DUNAV-DRAVA-SAVA, OIB 67507891901, Dragutina Golika 36,10000 Zagreb</item>
    </izvorni_sadrzaj>
    <derivirana_varijabla naziv="DomainObject.Predmet.SudioniciListAdressOIB_1">
      <item>FINA Regionalni centar Zagreb, OIB 85821130368, Trg svibanjskih žrtava 1995. 1,10000 Zagreb</item>
      <item>Regionalna šahovska organizacija DUNAV-DRAVA-SAVA, OIB 67507891901, Dragutina Golika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67507891901</item>
    </izvorni_sadrzaj>
    <derivirana_varijabla naziv="DomainObject.Predmet.SudioniciListNazivOIB_1">
      <item>, OIB 85821130368</item>
      <item>, OIB 67507891901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1792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2015-11-11T08:40:00Z</dcterms:created>
  <dc:creator>Maja Jurovicki</dc:creator>
  <cp:lastModifiedBy>Zlatka Plivelić</cp:lastModifiedBy>
  <cp:lastPrinted>2015-11-11T08:40:00Z</cp:lastPrinted>
  <dcterms:modified xmlns:xsi="http://www.w3.org/2001/XMLSchema-instance" xsi:type="dcterms:W3CDTF">2015-11-11T09:10:00Z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