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4a22" w14:paraId="2924a22" w:rsidRDefault="005A16E9" w:rsidP="00D70020" w:rsidR="005A16E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EC73EF">
        <w:rPr>
          <w:rFonts w:hAnsi="Times New Roman" w:ascii="Times New Roman"/>
          <w:szCs w:val="24"/>
          <w:lang w:val="hr-HR"/>
        </w:rPr>
        <w:t>2909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AE21C3" w:rsidRPr="00AE21C3">
        <w:rPr>
          <w:rFonts w:hAnsi="Times New Roman" w:ascii="Times New Roman"/>
          <w:szCs w:val="24"/>
          <w:lang w:val="hr-HR"/>
        </w:rPr>
        <w:t>KONTESA NERA MATRIMONIO jednostavno društvo s ograničenom odgovornošću za usluge</w:t>
      </w:r>
      <w:r w:rsidR="00573C52">
        <w:rPr>
          <w:rFonts w:hAnsi="Times New Roman" w:ascii="Times New Roman"/>
          <w:szCs w:val="24"/>
          <w:lang w:val="hr-HR"/>
        </w:rPr>
        <w:t xml:space="preserve">, Zagreb </w:t>
      </w:r>
      <w:r w:rsidR="00AD3E26">
        <w:rPr>
          <w:rFonts w:hAnsi="Times New Roman" w:ascii="Times New Roman"/>
          <w:szCs w:val="24"/>
          <w:lang w:val="hr-HR"/>
        </w:rPr>
        <w:t xml:space="preserve">(Grad Zagreb), </w:t>
      </w:r>
      <w:r w:rsidR="00AE21C3">
        <w:rPr>
          <w:rFonts w:hAnsi="Times New Roman" w:ascii="Times New Roman"/>
          <w:szCs w:val="24"/>
          <w:lang w:val="hr-HR"/>
        </w:rPr>
        <w:t>Maksimirska 76</w:t>
      </w:r>
      <w:r w:rsidR="00AD3E26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>OIB: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AE21C3" w:rsidRPr="00AE21C3">
        <w:rPr>
          <w:rFonts w:hAnsi="Times New Roman" w:ascii="Times New Roman"/>
          <w:szCs w:val="24"/>
          <w:lang w:val="hr-HR"/>
        </w:rPr>
        <w:t>88450553409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5A16E9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9C7393" w:rsidP="00997BA9" w:rsidR="009C739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E21C3" w:rsidRPr="00AE21C3">
        <w:rPr>
          <w:rFonts w:hAnsi="Times New Roman" w:ascii="Times New Roman"/>
          <w:szCs w:val="24"/>
          <w:lang w:val="hr-HR"/>
        </w:rPr>
        <w:t>KONTESA NERA MATRIMONIO jednostavno društvo s ograničenom odgovornošću za usluge</w:t>
      </w:r>
      <w:r w:rsidR="00AE21C3">
        <w:rPr>
          <w:rFonts w:hAnsi="Times New Roman" w:ascii="Times New Roman"/>
          <w:szCs w:val="24"/>
          <w:lang w:val="hr-HR"/>
        </w:rPr>
        <w:t xml:space="preserve">, Zagreb (Grad Zagreb), Maksimirska 76, OIB: </w:t>
      </w:r>
      <w:r w:rsidR="00AE21C3" w:rsidRPr="00AE21C3">
        <w:rPr>
          <w:rFonts w:hAnsi="Times New Roman" w:ascii="Times New Roman"/>
          <w:szCs w:val="24"/>
          <w:lang w:val="hr-HR"/>
        </w:rPr>
        <w:t>88450553409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B40D8" w:rsidRPr="005B40D8">
        <w:rPr>
          <w:rFonts w:hAnsi="Times New Roman" w:ascii="Times New Roman"/>
          <w:szCs w:val="24"/>
          <w:lang w:val="hr-HR"/>
        </w:rPr>
        <w:t>STRUJA-PROMET d.o.o.</w:t>
      </w:r>
      <w:r w:rsidR="005B40D8">
        <w:rPr>
          <w:rFonts w:hAnsi="Times New Roman" w:ascii="Times New Roman"/>
          <w:szCs w:val="24"/>
          <w:lang w:val="hr-HR"/>
        </w:rPr>
        <w:t xml:space="preserve">, Zagreb (Grad Zagreb), Brune Bušića 38, OIB: </w:t>
      </w:r>
      <w:r w:rsidR="005B40D8" w:rsidRPr="005B40D8">
        <w:rPr>
          <w:rFonts w:hAnsi="Times New Roman" w:ascii="Times New Roman"/>
          <w:szCs w:val="24"/>
          <w:lang w:val="hr-HR"/>
        </w:rPr>
        <w:t>96563113874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5A16E9">
        <w:rPr>
          <w:rFonts w:hAnsi="Times New Roman" w:ascii="Times New Roman"/>
          <w:szCs w:val="24"/>
          <w:lang w:val="hr-HR"/>
        </w:rPr>
        <w:t xml:space="preserve"> 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5A16E9" w:rsidP="00D44D4F" w:rsidR="005A16E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5A16E9" w:rsidP="00D44D4F" w:rsidR="005A16E9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4F5FEA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4F5FEA" w:rsidP="009A0A41" w:rsidR="004F5FEA">
      <w:pPr>
        <w:rPr>
          <w:rFonts w:hAnsi="Times New Roman" w:ascii="Times New Roman"/>
          <w:szCs w:val="24"/>
          <w:lang w:val="hr-HR"/>
        </w:rPr>
      </w:pPr>
    </w:p>
    <w:p w:rsidRDefault="004F5FEA" w:rsidR="004F5FEA" w:rsidRPr="004F5FEA">
      <w:pPr>
        <w:ind w:left="4320"/>
        <w:rPr>
          <w:rFonts w:hAnsi="Times New Roman" w:ascii="Times New Roman"/>
        </w:rPr>
      </w:pPr>
      <w:r w:rsidRPr="004F5FEA">
        <w:rPr>
          <w:rFonts w:hAnsi="Times New Roman" w:ascii="Times New Roman"/>
        </w:rPr>
        <w:t>Za točnost otpravka-ovlašteni službenik:</w:t>
      </w:r>
    </w:p>
    <w:p w:rsidRDefault="004F5FEA" w:rsidP="004F5FEA" w:rsidR="005B40D8">
      <w:pPr>
        <w:ind w:left="5040"/>
        <w:rPr>
          <w:rFonts w:hAnsi="Times New Roman" w:ascii="Times New Roman"/>
          <w:szCs w:val="24"/>
          <w:lang w:val="hr-HR"/>
        </w:rPr>
      </w:pPr>
      <w:r w:rsidRPr="004F5FEA">
        <w:rPr>
          <w:rFonts w:hAnsi="Times New Roman" w:ascii="Times New Roman"/>
        </w:rPr>
        <w:t xml:space="preserve">         (Katarina Babić)</w:t>
      </w:r>
    </w:p>
    <w:p w:rsidRDefault="005A16E9" w:rsidP="009A0A41" w:rsidR="005A16E9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030443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5F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EC73EF">
      <w:rPr>
        <w:rFonts w:hAnsi="Times New Roman" w:ascii="Times New Roman"/>
        <w:lang w:val="hr-HR"/>
      </w:rPr>
      <w:t>2909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443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4F5FEA"/>
    <w:rsid w:val="00512B33"/>
    <w:rsid w:val="00532B71"/>
    <w:rsid w:val="005340BD"/>
    <w:rsid w:val="00560D78"/>
    <w:rsid w:val="00573C52"/>
    <w:rsid w:val="00586826"/>
    <w:rsid w:val="005940E9"/>
    <w:rsid w:val="005967BE"/>
    <w:rsid w:val="005A16E9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E45E2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E21C3"/>
    <w:rsid w:val="00AF0B3B"/>
    <w:rsid w:val="00AF40B4"/>
    <w:rsid w:val="00B03169"/>
    <w:rsid w:val="00B24C3D"/>
    <w:rsid w:val="00BA7E0D"/>
    <w:rsid w:val="00BC6E3C"/>
    <w:rsid w:val="00BD5C02"/>
    <w:rsid w:val="00CA3B08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C73EF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4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4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4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4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4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4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4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4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St-2909/2018-4</izvorni_sadrzaj>
    <derivirana_varijabla naziv="DomainObject.Oznaka_1">St-2909/2018-4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St-2909/2018</izvorni_sadrzaj>
    <derivirana_varijabla naziv="DomainObject.Predmet.OznakaBroj_1">St-2909/2018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KONTESA NERA MATRIMONIO jednostavno društvo s ograničenom odgovornošću za usluge zastupanog po punomoćniku Tatjana Živković Nekić</izvorni_sadrzaj>
    <derivirana_varijabla naziv="DomainObject.Predmet.ProtustrankaFormated_1">  KONTESA NERA MATRIMONIO jednostavno društvo s ograničenom odgovornošću za usluge zastupanog po punomoćniku Tatjana Živković Nekić</derivirana_varijabla>
  </DomainObject.Predmet.ProtustrankaFormated>
  <DomainObject.Predmet.ProtustrankaFormatedOIB>
    <izvorni_sadrzaj>  KONTESA NERA MATRIMONIO jednostavno društvo s ograničenom odgovornošću za usluge, OIB 88450553409 zastupanog po punomoćniku Tatjana Živković Nekić</izvorni_sadrzaj>
    <derivirana_varijabla naziv="DomainObject.Predmet.ProtustrankaFormatedOIB_1">  KONTESA NERA MATRIMONIO jednostavno društvo s ograničenom odgovornošću za usluge, OIB 88450553409 zastupanog po punomoćniku Tatjana Živković Nekić</derivirana_varijabla>
  </DomainObject.Predmet.ProtustrankaFormatedOIB>
  <DomainObject.Predmet.ProtustrankaFormatedWithAdress>
    <izvorni_sadrzaj> KONTESA NERA MATRIMONIO jednostavno društvo s ograničenom odgovornošću za usluge, Maksimirska 76, 10000 Zagreb zastupanog po punomoćniku Tatjana Živković Nekić</izvorni_sadrzaj>
    <derivirana_varijabla naziv="DomainObject.Predmet.ProtustrankaFormatedWithAdress_1"> KONTESA NERA MATRIMONIO jednostavno društvo s ograničenom odgovornošću za usluge, Maksimirska 76, 10000 Zagreb zastupanog po punomoćniku Tatjana Živković Nekić</derivirana_varijabla>
  </DomainObject.Predmet.ProtustrankaFormatedWithAdress>
  <DomainObject.Predmet.ProtustrankaFormatedWithAdressOIB>
    <izvorni_sadrzaj> KONTESA NERA MATRIMONIO jednostavno društvo s ograničenom odgovornošću za usluge, OIB 88450553409, Maksimirska 76, 10000 Zagreb zastupanog po punomoćniku Tatjana Živković Nekić</izvorni_sadrzaj>
    <derivirana_varijabla naziv="DomainObject.Predmet.ProtustrankaFormatedWithAdressOIB_1"> KONTESA NERA MATRIMONIO jednostavno društvo s ograničenom odgovornošću za usluge, OIB 88450553409, Maksimirska 76, 10000 Zagreb zastupanog po punomoćniku Tatjana Živković Nekić</derivirana_varijabla>
  </DomainObject.Predmet.ProtustrankaFormatedWithAdressOIB>
  <DomainObject.Predmet.ProtustrankaWithAdress>
    <izvorni_sadrzaj>KONTESA NERA MATRIMONIO jednostavno društvo s ograničenom odgovornošću za usluge Maksimirska 76, 10000 Zagreb</izvorni_sadrzaj>
    <derivirana_varijabla naziv="DomainObject.Predmet.ProtustrankaWithAdress_1">KONTESA NERA MATRIMONIO jednostavno društvo s ograničenom odgovornošću za usluge Maksimirska 76, 10000 Zagreb</derivirana_varijabla>
  </DomainObject.Predmet.ProtustrankaWithAdress>
  <DomainObject.Predmet.ProtustrankaWithAdressOIB>
    <izvorni_sadrzaj>KONTESA NERA MATRIMONIO jednostavno društvo s ograničenom odgovornošću za usluge, OIB 88450553409, Maksimirska 76, 10000 Zagreb</izvorni_sadrzaj>
    <derivirana_varijabla naziv="DomainObject.Predmet.ProtustrankaWithAdressOIB_1">KONTESA NERA MATRIMONIO jednostavno društvo s ograničenom odgovornošću za usluge, OIB 88450553409, Maksimirska 76, 10000 Zagreb</derivirana_varijabla>
  </DomainObject.Predmet.ProtustrankaWithAdressOIB>
  <DomainObject.Predmet.ProtustrankaNazivFormated>
    <izvorni_sadrzaj>KONTESA NERA MATRIMONIO jednostavno društvo s ograničenom odgovornošću za usluge</izvorni_sadrzaj>
    <derivirana_varijabla naziv="DomainObject.Predmet.ProtustrankaNazivFormated_1">KONTESA NERA MATRIMONIO jednostavno društvo s ograničenom odgovornošću za usluge</derivirana_varijabla>
  </DomainObject.Predmet.ProtustrankaNazivFormated>
  <DomainObject.Predmet.ProtustrankaNazivFormatedOIB>
    <izvorni_sadrzaj>KONTESA NERA MATRIMONIO jednostavno društvo s ograničenom odgovornošću za usluge, OIB 88450553409</izvorni_sadrzaj>
    <derivirana_varijabla naziv="DomainObject.Predmet.ProtustrankaNazivFormatedOIB_1">KONTESA NERA MATRIMONIO jednostavno društvo s ograničenom odgovornošću za usluge, OIB 88450553409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 br.1, 10000 Zagreb</izvorni_sadrzaj>
    <derivirana_varijabla naziv="DomainObject.Predmet.StrankaFormatedWithAdress_1"> FINA Regionalni centar, Trg svibanjskih žrtava 1995 br.1, 10000 Zagreb</derivirana_varijabla>
  </DomainObject.Predmet.StrankaFormatedWithAdress>
  <DomainObject.Predmet.StrankaFormatedWithAdressOIB>
    <izvorni_sadrzaj> FINA Regionalni centar, OIB 85821130368, Trg svibanjskih žrtava 1995 br.1, 10000 Zagreb</izvorni_sadrzaj>
    <derivirana_varijabla naziv="DomainObject.Predmet.StrankaFormatedWithAdressOIB_1"> FINA Regionalni centar, OIB 85821130368, Trg svibanjskih žrtava 1995 br.1, 10000 Zagreb</derivirana_varijabla>
  </DomainObject.Predmet.StrankaFormatedWithAdressOIB>
  <DomainObject.Predmet.StrankaWithAdress>
    <izvorni_sadrzaj>FINA Regionalni centar Trg svibanjskih žrtava 1995 br.1,10000 Zagreb</izvorni_sadrzaj>
    <derivirana_varijabla naziv="DomainObject.Predmet.StrankaWithAdress_1">FINA Regionalni centar Trg svibanjskih žrtava 1995 br.1,10000 Zagreb</derivirana_varijabla>
  </DomainObject.Predmet.StrankaWithAdress>
  <DomainObject.Predmet.StrankaWithAdressOIB>
    <izvorni_sadrzaj>FINA Regionalni centar, OIB 85821130368, Trg svibanjskih žrtava 1995 br.1,10000 Zagreb</izvorni_sadrzaj>
    <derivirana_varijabla naziv="DomainObject.Predmet.StrankaWithAdressOIB_1">FINA Regionalni centar, OIB 85821130368, Trg svibanjskih žrtava 1995 br.1,10000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 br.1, 10000 Zagreb</item>
    </izvorni_sadrzaj>
    <derivirana_varijabla naziv="DomainObject.Predmet.StrankaListFormatedWithAdress_1">
      <item>FINA Regionalni centar, Trg svibanjskih žrtava 1995 br.1, 10000 Zagreb</item>
    </derivirana_varijabla>
  </DomainObject.Predmet.StrankaListFormatedWithAdress>
  <DomainObject.Predmet.StrankaListFormatedWithAdressOIB>
    <izvorni_sadrzaj>
      <item>FINA Regionalni centar, OIB 85821130368, Trg svibanjskih žrtava 1995 br.1, 10000 Zagreb</item>
    </izvorni_sadrzaj>
    <derivirana_varijabla naziv="DomainObject.Predmet.StrankaListFormatedWithAdressOIB_1">
      <item>FINA Regionalni centar, OIB 85821130368, Trg svibanjskih žrtava 1995 br.1,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KONTESA NERA MATRIMONIO jednostavno društvo s ograničenom odgovornošću za usluge zastupanog po punomoćniku Tatjana Živković Nekić</item>
    </izvorni_sadrzaj>
    <derivirana_varijabla naziv="DomainObject.Predmet.ProtuStrankaListFormated_1">
      <item>KONTESA NERA MATRIMONIO jednostavno društvo s ograničenom odgovornošću za usluge zastupanog po punomoćniku Tatjana Živković Nekić</item>
    </derivirana_varijabla>
  </DomainObject.Predmet.ProtuStrankaListFormated>
  <DomainObject.Predmet.ProtuStrankaListFormatedOIB>
    <izvorni_sadrzaj>
      <item>KONTESA NERA MATRIMONIO jednostavno društvo s ograničenom odgovornošću za usluge, OIB 88450553409 zastupanog po punomoćniku Tatjana Živković Nekić</item>
    </izvorni_sadrzaj>
    <derivirana_varijabla naziv="DomainObject.Predmet.ProtuStrankaListFormatedOIB_1">
      <item>KONTESA NERA MATRIMONIO jednostavno društvo s ograničenom odgovornošću za usluge, OIB 88450553409 zastupanog po punomoćniku Tatjana Živković Nekić</item>
    </derivirana_varijabla>
  </DomainObject.Predmet.ProtuStrankaListFormatedOIB>
  <DomainObject.Predmet.ProtuStrankaListFormatedWithAdress>
    <izvorni_sadrzaj>
      <item>KONTESA NERA MATRIMONIO jednostavno društvo s ograničenom odgovornošću za usluge, Maksimirska 76, 10000 Zagreb zastupanog po punomoćniku Tatjana Živković Nekić</item>
    </izvorni_sadrzaj>
    <derivirana_varijabla naziv="DomainObject.Predmet.ProtuStrankaListFormatedWithAdress_1">
      <item>KONTESA NERA MATRIMONIO jednostavno društvo s ograničenom odgovornošću za usluge, Maksimirska 76, 10000 Zagreb zastupanog po punomoćniku Tatjana Živković Nekić</item>
    </derivirana_varijabla>
  </DomainObject.Predmet.ProtuStrankaListFormatedWithAdress>
  <DomainObject.Predmet.ProtuStrankaListFormatedWithAdressOIB>
    <izvorni_sadrzaj>
      <item>KONTESA NERA MATRIMONIO jednostavno društvo s ograničenom odgovornošću za usluge, OIB 88450553409, Maksimirska 76, 10000 Zagreb zastupanog po punomoćniku Tatjana Živković Nekić</item>
    </izvorni_sadrzaj>
    <derivirana_varijabla naziv="DomainObject.Predmet.ProtuStrankaListFormatedWithAdressOIB_1">
      <item>KONTESA NERA MATRIMONIO jednostavno društvo s ograničenom odgovornošću za usluge, OIB 88450553409, Maksimirska 76, 10000 Zagreb zastupanog po punomoćniku Tatjana Živković Nekić</item>
    </derivirana_varijabla>
  </DomainObject.Predmet.ProtuStrankaListFormatedWithAdressOIB>
  <DomainObject.Predmet.ProtuStrankaListNazivFormated>
    <izvorni_sadrzaj>
      <item>KONTESA NERA MATRIMONIO jednostavno društvo s ograničenom odgovornošću za usluge</item>
    </izvorni_sadrzaj>
    <derivirana_varijabla naziv="DomainObject.Predmet.ProtuStrankaListNazivFormated_1">
      <item>KONTESA NERA MATRIMONIO jednostavno društvo s ograničenom odgovornošću za usluge</item>
    </derivirana_varijabla>
  </DomainObject.Predmet.ProtuStrankaListNazivFormated>
  <DomainObject.Predmet.ProtuStrankaListNazivFormatedOIB>
    <izvorni_sadrzaj>
      <item>KONTESA NERA MATRIMONIO jednostavno društvo s ograničenom odgovornošću za usluge, OIB 88450553409</item>
    </izvorni_sadrzaj>
    <derivirana_varijabla naziv="DomainObject.Predmet.ProtuStrankaListNazivFormatedOIB_1">
      <item>KONTESA NERA MATRIMONIO jednostavno društvo s ograničenom odgovornošću za usluge, OIB 88450553409</item>
    </derivirana_varijabla>
  </DomainObject.Predmet.ProtuStrankaListNazivFormatedOIB>
  <DomainObject.Predmet.OstaliListFormated>
    <izvorni_sadrzaj>
      <item>Tatjana Živković Nekić punomoćnica sudionika u postupku KONTESA NERA MATRIMONIO jednostavno društvo s ograničenom odgovornošću za usluge</item>
    </izvorni_sadrzaj>
    <derivirana_varijabla naziv="DomainObject.Predmet.OstaliListFormated_1">
      <item>Tatjana Živković Nekić punomoćnica sudionika u postupku KONTESA NERA MATRIMONIO jednostavno društvo s ograničenom odgovornošću za usluge</item>
    </derivirana_varijabla>
  </DomainObject.Predmet.OstaliListFormated>
  <DomainObject.Predmet.OstaliListFormatedOIB>
    <izvorni_sadrzaj>
      <item>Tatjana Živković Nekić, OIB 01461433990 punomoćnica sudionika u postupku KONTESA NERA MATRIMONIO jednostavno društvo s ograničenom odgovornošću za usluge</item>
    </izvorni_sadrzaj>
    <derivirana_varijabla naziv="DomainObject.Predmet.OstaliListFormatedOIB_1">
      <item>Tatjana Živković Nekić, OIB 01461433990 punomoćnica sudionika u postupku KONTESA NERA MATRIMONIO jednostavno društvo s ograničenom odgovornošću za usluge</item>
    </derivirana_varijabla>
  </DomainObject.Predmet.OstaliListFormatedOIB>
  <DomainObject.Predmet.OstaliListFormatedWithAdress>
    <izvorni_sadrzaj>
      <item>Tatjana Živković Nekić, Remete 62a, 10000 Zagreb punomoćnica sudionika u postupku KONTESA NERA MATRIMONIO jednostavno društvo s ograničenom odgovornošću za usluge</item>
    </izvorni_sadrzaj>
    <derivirana_varijabla naziv="DomainObject.Predmet.OstaliListFormatedWithAdress_1">
      <item>Tatjana Živković Nekić, Remete 62a, 10000 Zagreb punomoćnica sudionika u postupku KONTESA NERA MATRIMONIO jednostavno društvo s ograničenom odgovornošću za usluge</item>
    </derivirana_varijabla>
  </DomainObject.Predmet.OstaliListFormatedWithAdress>
  <DomainObject.Predmet.OstaliListFormatedWithAdressOIB>
    <izvorni_sadrzaj>
      <item>Tatjana Živković Nekić, OIB 01461433990, Remete 62a, 10000 Zagreb punomoćnica sudionika u postupku KONTESA NERA MATRIMONIO jednostavno društvo s ograničenom odgovornošću za usluge</item>
    </izvorni_sadrzaj>
    <derivirana_varijabla naziv="DomainObject.Predmet.OstaliListFormatedWithAdressOIB_1">
      <item>Tatjana Živković Nekić, OIB 01461433990, Remete 62a, 10000 Zagreb punomoćnica sudionika u postupku KONTESA NERA MATRIMONIO jednostavno društvo s ograničenom odgovornošću za usluge</item>
    </derivirana_varijabla>
  </DomainObject.Predmet.OstaliListFormatedWithAdressOIB>
  <DomainObject.Predmet.OstaliListNazivFormated>
    <izvorni_sadrzaj>
      <item>Tatjana Živković Nekić</item>
    </izvorni_sadrzaj>
    <derivirana_varijabla naziv="DomainObject.Predmet.OstaliListNazivFormated_1">
      <item>Tatjana Živković Nekić</item>
    </derivirana_varijabla>
  </DomainObject.Predmet.OstaliListNazivFormated>
  <DomainObject.Predmet.OstaliListNazivFormatedOIB>
    <izvorni_sadrzaj>
      <item>Tatjana Živković Nekić, OIB 01461433990</item>
    </izvorni_sadrzaj>
    <derivirana_varijabla naziv="DomainObject.Predmet.OstaliListNazivFormatedOIB_1">
      <item>Tatjana Živković Nekić, OIB 01461433990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St-2909/2018-4</izvorni_sadrzaj>
    <derivirana_varijabla naziv="DomainObject.PoslovniBrojDokumenta_1">St-2909/2018-4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KONTESA NERA MATRIMONIO jednostavno društvo s ograničenom odgovornošću za usluge</izvorni_sadrzaj>
    <derivirana_varijabla naziv="DomainObject.Predmet.ProtustrankaIDrugi_1">KONTESA NERA MATRIMONIO jednostavno društvo s ograničenom odgovornošću za usluge</derivirana_varijabla>
  </DomainObject.Predmet.ProtustrankaIDrugi>
  <DomainObject.Predmet.StrankaIDrugiAdressOIB>
    <izvorni_sadrzaj>FINA Regionalni centar, OIB 85821130368, Trg svibanjskih žrtava 1995 br.1, 10000 Zagreb</izvorni_sadrzaj>
    <derivirana_varijabla naziv="DomainObject.Predmet.StrankaIDrugiAdressOIB_1">FINA Regionalni centar, OIB 85821130368, Trg svibanjskih žrtava 1995 br.1, 10000 Zagreb</derivirana_varijabla>
  </DomainObject.Predmet.StrankaIDrugiAdressOIB>
  <DomainObject.Predmet.ProtustrankaIDrugiAdressOIB>
    <izvorni_sadrzaj>KONTESA NERA MATRIMONIO jednostavno društvo s ograničenom odgovornošću za usluge, OIB 88450553409, Maksimirska 76, 10000 Zagreb</izvorni_sadrzaj>
    <derivirana_varijabla naziv="DomainObject.Predmet.ProtustrankaIDrugiAdressOIB_1">KONTESA NERA MATRIMONIO jednostavno društvo s ograničenom odgovornošću za usluge, OIB 88450553409,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KONTESA NERA MATRIMONIO jednostavno društvo s ograničenom odgovornošću za usluge</item>
      <item>Tatjana Živković Nekić</item>
    </izvorni_sadrzaj>
    <derivirana_varijabla naziv="DomainObject.Predmet.SudioniciListNaziv_1">
      <item>FINA Regionalni centar</item>
      <item>KONTESA NERA MATRIMONIO jednostavno društvo s ograničenom odgovornošću za usluge</item>
      <item>Tatjana Živković Nekić</item>
    </derivirana_varijabla>
  </DomainObject.Predmet.SudioniciListNaziv>
  <DomainObject.Predmet.SudioniciListAdressOIB>
    <izvorni_sadrzaj>
      <item>FINA Regionalni centar, OIB 85821130368, Trg svibanjskih žrtava 1995 br.1,10000 Zagreb</item>
      <item>KONTESA NERA MATRIMONIO jednostavno društvo s ograničenom odgovornošću za usluge, OIB 88450553409, Maksimirska 76,10000 Zagreb</item>
      <item>Tatjana Živković Nekić, OIB 01461433990, Remete 62a,10000 Zagreb</item>
    </izvorni_sadrzaj>
    <derivirana_varijabla naziv="DomainObject.Predmet.SudioniciListAdressOIB_1">
      <item>FINA Regionalni centar, OIB 85821130368, Trg svibanjskih žrtava 1995 br.1,10000 Zagreb</item>
      <item>KONTESA NERA MATRIMONIO jednostavno društvo s ograničenom odgovornošću za usluge, OIB 88450553409, Maksimirska 76,10000 Zagreb</item>
      <item>Tatjana Živković Nekić, OIB 01461433990, Remete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88450553409</item>
      <item>, OIB 01461433990</item>
    </izvorni_sadrzaj>
    <derivirana_varijabla naziv="DomainObject.Predmet.SudioniciListNazivOIB_1">
      <item>, OIB 85821130368</item>
      <item>, OIB 88450553409</item>
      <item>, OIB 01461433990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50496-216A-4E73-9C3F-387DFE4B8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2006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2019-02-04T13:01:00Z</dcterms:created>
  <dc:creator>Sudsko vijeæe</dc:creator>
  <cp:lastModifiedBy>Katarina Babić</cp:lastModifiedBy>
  <cp:lastPrinted>2019-02-18T09:01:00Z</cp:lastPrinted>
  <dcterms:modified xmlns:xsi="http://www.w3.org/2001/XMLSchema-instance" xsi:type="dcterms:W3CDTF">2019-02-18T09:01:00Z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St-2909/2018-4 / Odluka - Zaključak (2909-18_ZAKLJUČAK-poziv_HZMO.docx)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