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7dbf" w14:paraId="d847dbf" w:rsidRDefault="002D77B4" w:rsidP="00597F65" w:rsidR="00597F65">
      <w:pPr>
        <w:jc w:val="right"/>
        <w15:collapsed w:val="false"/>
      </w:pPr>
      <w:r>
        <w:t>Broj: St-</w:t>
      </w:r>
      <w:r w:rsidR="003A5440">
        <w:t>9</w:t>
      </w:r>
      <w:r w:rsidR="006452B9">
        <w:t>93/16-</w:t>
      </w:r>
      <w:r w:rsidR="003A5440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3A5440">
        <w:t xml:space="preserve">FINA RC Osijek Podružnica Osijek za otvaranje stečajnog postupka nad dužnikom </w:t>
      </w:r>
      <w:r w:rsidR="003A5440">
        <w:rPr>
          <w:b/>
        </w:rPr>
        <w:t>UNDERGROUND d.o.o., Đakovo, Ante Starčevića 251, MBS: 030131651, OIB: 77129745075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452B9">
        <w:t>19. siječnja 2017.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3A5440">
        <w:rPr>
          <w:b/>
        </w:rPr>
        <w:t>UNDERGROUND d.o.o., Đakovo, Ante Starčevića 251, MBS: 030131651, OIB: 77129745075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452B9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452B9">
        <w:rPr>
          <w:b/>
        </w:rPr>
        <w:t>2. ožujka 2017.</w:t>
      </w:r>
      <w:r w:rsidR="00A23173">
        <w:rPr>
          <w:b/>
        </w:rPr>
        <w:t xml:space="preserve"> g. u </w:t>
      </w:r>
      <w:r w:rsidR="003A5440">
        <w:rPr>
          <w:b/>
        </w:rPr>
        <w:t>11,15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C57915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6452B9">
        <w:t xml:space="preserve"> </w:t>
      </w:r>
      <w:r w:rsidR="006452B9">
        <w:rPr>
          <w:b/>
        </w:rPr>
        <w:t xml:space="preserve">Jadranka </w:t>
      </w:r>
      <w:proofErr w:type="spellStart"/>
      <w:r w:rsidR="006452B9">
        <w:rPr>
          <w:b/>
        </w:rPr>
        <w:t>Šeput</w:t>
      </w:r>
      <w:proofErr w:type="spellEnd"/>
      <w:r w:rsidR="006452B9">
        <w:rPr>
          <w:b/>
        </w:rPr>
        <w:t>, Osijek, Dalmatinska 17, OIB: 56729601545.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3A5440">
        <w:t>29. travnja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3A5440">
        <w:rPr>
          <w:b/>
        </w:rPr>
        <w:t>UNDERGROUND d.o.o., Đakovo, Ante Starčevića 251, MBS: 030131651, OIB: 77129745075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3A5440" w:rsidP="003A5440" w:rsidR="003A5440">
      <w:pPr>
        <w:jc w:val="right"/>
      </w:pPr>
      <w:r>
        <w:t>Broj: St-993/16-5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3A5440">
        <w:t>27. travnja 2016. g</w:t>
      </w:r>
      <w:r w:rsidR="006452B9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3A5440">
        <w:t>120</w:t>
      </w:r>
      <w:r>
        <w:t xml:space="preserve"> dana u ukupnom iznosu od </w:t>
      </w:r>
      <w:r w:rsidR="003A5440">
        <w:t>44.062,89</w:t>
      </w:r>
      <w:r>
        <w:t xml:space="preserve"> kn u koji iznos je uračunata kamata i naknada FINE za provedbu ovrhe na novčanim sredstvima te da dužnik ima </w:t>
      </w:r>
      <w:r w:rsidR="00C57915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6452B9" w:rsidP="006452B9" w:rsidR="00133EE5" w:rsidRPr="006452B9">
      <w:pPr>
        <w:ind w:hanging="1080"/>
        <w:jc w:val="both"/>
        <w:rPr>
          <w:b/>
        </w:rPr>
      </w:pPr>
      <w:r>
        <w:tab/>
      </w:r>
      <w:r>
        <w:tab/>
      </w:r>
      <w:r w:rsidR="00133EE5">
        <w:t xml:space="preserve">Također, temeljem čl. 115. st. 2. citiranog zakona imenovan je privremeni stečajni upravitelj u osobi </w:t>
      </w:r>
      <w:r>
        <w:rPr>
          <w:b/>
        </w:rPr>
        <w:t xml:space="preserve">Jadranka </w:t>
      </w:r>
      <w:proofErr w:type="spellStart"/>
      <w:r>
        <w:rPr>
          <w:b/>
        </w:rPr>
        <w:t>Šeput</w:t>
      </w:r>
      <w:proofErr w:type="spellEnd"/>
      <w:r>
        <w:rPr>
          <w:b/>
        </w:rPr>
        <w:t xml:space="preserve">, Osijek, Dalmatinska 17, OIB: 56729601545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452B9">
        <w:t>19. siječnja 2017.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6452B9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6452B9">
        <w:t>:</w:t>
      </w:r>
    </w:p>
    <w:p w:rsidRDefault="006452B9" w:rsidP="006452B9" w:rsidR="00C5791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Pr="006452B9">
        <w:t>Jadranka</w:t>
      </w:r>
      <w:r>
        <w:t xml:space="preserve"> </w:t>
      </w:r>
      <w:proofErr w:type="spellStart"/>
      <w:r>
        <w:t>Šeput</w:t>
      </w:r>
      <w:proofErr w:type="spellEnd"/>
      <w:r>
        <w:t>, Osijek, Dalmatinska 17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6452B9" w:rsidP="004B741D" w:rsidR="006452B9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  <w:r w:rsidR="006452B9">
        <w:t xml:space="preserve"> 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6452B9">
        <w:t>2.3.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877CC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38D" w:rsidR="0006338D">
      <w:r>
        <w:separator/>
      </w:r>
    </w:p>
  </w:endnote>
  <w:endnote w:id="0" w:type="continuationSeparator">
    <w:p w:rsidRDefault="0006338D" w:rsidR="00063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38D" w:rsidR="0006338D">
      <w:r>
        <w:separator/>
      </w:r>
    </w:p>
  </w:footnote>
  <w:footnote w:id="0" w:type="continuationSeparator">
    <w:p w:rsidRDefault="0006338D" w:rsidR="00063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7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6338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877CC"/>
    <w:rsid w:val="00290B77"/>
    <w:rsid w:val="00291B9C"/>
    <w:rsid w:val="002D5985"/>
    <w:rsid w:val="002D77B4"/>
    <w:rsid w:val="00313F98"/>
    <w:rsid w:val="00316834"/>
    <w:rsid w:val="00316E40"/>
    <w:rsid w:val="00327B99"/>
    <w:rsid w:val="0033748D"/>
    <w:rsid w:val="00347D31"/>
    <w:rsid w:val="00366021"/>
    <w:rsid w:val="00377AF1"/>
    <w:rsid w:val="00386AD3"/>
    <w:rsid w:val="003A5440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452B9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53A"/>
    <w:rsid w:val="00B00E84"/>
    <w:rsid w:val="00B32D98"/>
    <w:rsid w:val="00B94A89"/>
    <w:rsid w:val="00BC33DE"/>
    <w:rsid w:val="00BF5580"/>
    <w:rsid w:val="00C008D6"/>
    <w:rsid w:val="00C15361"/>
    <w:rsid w:val="00C473BD"/>
    <w:rsid w:val="00C57915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1288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77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7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77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7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UNDERGROUND d.o.o. za proizvodnju, usluge i zastupanje</izvorni_sadrzaj>
    <derivirana_varijabla naziv="DomainObject.Predmet.ProtustrankaFormated_1">  UNDERGROUND d.o.o. za proizvodnju, usluge i zastupanje</derivirana_varijabla>
  </DomainObject.Predmet.ProtustrankaFormated>
  <DomainObject.Predmet.ProtustrankaFormatedOIB>
    <izvorni_sadrzaj>  UNDERGROUND d.o.o. za proizvodnju, usluge i zastupanje, OIB 77129745075</izvorni_sadrzaj>
    <derivirana_varijabla naziv="DomainObject.Predmet.ProtustrankaFormatedOIB_1">  UNDERGROUND d.o.o. za proizvodnju, usluge i zastupanje, OIB 77129745075</derivirana_varijabla>
  </DomainObject.Predmet.ProtustrankaFormatedOIB>
  <DomainObject.Predmet.ProtustrankaFormatedWithAdress>
    <izvorni_sadrzaj> UNDERGROUND d.o.o. za proizvodnju, usluge i zastupanje, Ante Starčevića 251, 31400 Đakovo</izvorni_sadrzaj>
    <derivirana_varijabla naziv="DomainObject.Predmet.ProtustrankaFormatedWithAdress_1"> UNDERGROUND d.o.o. za proizvodnju, usluge i zastupanje, Ante Starčevića 251, 31400 Đakovo</derivirana_varijabla>
  </DomainObject.Predmet.ProtustrankaFormatedWithAdress>
  <DomainObject.Predmet.ProtustrankaFormatedWithAdressOIB>
    <izvorni_sadrzaj> UNDERGROUND d.o.o. za proizvodnju, usluge i zastupanje, OIB 77129745075, Ante Starčevića 251, 31400 Đakovo</izvorni_sadrzaj>
    <derivirana_varijabla naziv="DomainObject.Predmet.ProtustrankaFormatedWithAdressOIB_1"> UNDERGROUND d.o.o. za proizvodnju, usluge i zastupanje, OIB 77129745075, Ante Starčevića 251, 31400 Đakovo</derivirana_varijabla>
  </DomainObject.Predmet.ProtustrankaFormatedWithAdressOIB>
  <DomainObject.Predmet.ProtustrankaWithAdress>
    <izvorni_sadrzaj>UNDERGROUND d.o.o. za proizvodnju, usluge i zastupanje Ante Starčevića 251, 31400 Đakovo</izvorni_sadrzaj>
    <derivirana_varijabla naziv="DomainObject.Predmet.ProtustrankaWithAdress_1">UNDERGROUND d.o.o. za proizvodnju, usluge i zastupanje Ante Starčevića 251, 31400 Đakovo</derivirana_varijabla>
  </DomainObject.Predmet.ProtustrankaWithAdress>
  <DomainObject.Predmet.ProtustrankaWithAdressOIB>
    <izvorni_sadrzaj>UNDERGROUND d.o.o. za proizvodnju, usluge i zastupanje, OIB 77129745075, Ante Starčevića 251, 31400 Đakovo</izvorni_sadrzaj>
    <derivirana_varijabla naziv="DomainObject.Predmet.ProtustrankaWithAdressOIB_1">UNDERGROUND d.o.o. za proizvodnju, usluge i zastupanje, OIB 77129745075, Ante Starčevića 251, 31400 Đakovo</derivirana_varijabla>
  </DomainObject.Predmet.ProtustrankaWithAdressOIB>
  <DomainObject.Predmet.ProtustrankaNazivFormated>
    <izvorni_sadrzaj>UNDERGROUND d.o.o. za proizvodnju, usluge i zastupanje</izvorni_sadrzaj>
    <derivirana_varijabla naziv="DomainObject.Predmet.ProtustrankaNazivFormated_1">UNDERGROUND d.o.o. za proizvodnju, usluge i zastupanje</derivirana_varijabla>
  </DomainObject.Predmet.ProtustrankaNazivFormated>
  <DomainObject.Predmet.ProtustrankaNazivFormatedOIB>
    <izvorni_sadrzaj>UNDERGROUND d.o.o. za proizvodnju, usluge i zastupanje, OIB 77129745075</izvorni_sadrzaj>
    <derivirana_varijabla naziv="DomainObject.Predmet.ProtustrankaNazivFormatedOIB_1">UNDERGROUND d.o.o. za proizvodnju, usluge i zastupanje, OIB 77129745075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UNDERGROUND d.o.o. za proizvodnju, usluge i zastupanje</item>
    </izvorni_sadrzaj>
    <derivirana_varijabla naziv="DomainObject.Predmet.ProtuStrankaListFormated_1">
      <item>UNDERGROUND d.o.o. za proizvodnju, usluge i zastupanje</item>
    </derivirana_varijabla>
  </DomainObject.Predmet.ProtuStrankaListFormated>
  <DomainObject.Predmet.ProtuStrankaListFormatedOIB>
    <izvorni_sadrzaj>
      <item>UNDERGROUND d.o.o. za proizvodnju, usluge i zastupanje, OIB 77129745075</item>
    </izvorni_sadrzaj>
    <derivirana_varijabla naziv="DomainObject.Predmet.ProtuStrankaListFormatedOIB_1">
      <item>UNDERGROUND d.o.o. za proizvodnju, usluge i zastupanje, OIB 77129745075</item>
    </derivirana_varijabla>
  </DomainObject.Predmet.ProtuStrankaListFormatedOIB>
  <DomainObject.Predmet.ProtuStrankaListFormatedWithAdress>
    <izvorni_sadrzaj>
      <item>UNDERGROUND d.o.o. za proizvodnju, usluge i zastupanje, Ante Starčevića 251, 31400 Đakovo</item>
    </izvorni_sadrzaj>
    <derivirana_varijabla naziv="DomainObject.Predmet.ProtuStrankaListFormatedWithAdress_1">
      <item>UNDERGROUND d.o.o. za proizvodnju, usluge i zastupanje, Ante Starčevića 251, 31400 Đakovo</item>
    </derivirana_varijabla>
  </DomainObject.Predmet.ProtuStrankaListFormatedWithAdress>
  <DomainObject.Predmet.ProtuStrankaListFormatedWithAdressOIB>
    <izvorni_sadrzaj>
      <item>UNDERGROUND d.o.o. za proizvodnju, usluge i zastupanje, OIB 77129745075, Ante Starčevića 251, 31400 Đakovo</item>
    </izvorni_sadrzaj>
    <derivirana_varijabla naziv="DomainObject.Predmet.ProtuStrankaListFormatedWithAdressOIB_1">
      <item>UNDERGROUND d.o.o. za proizvodnju, usluge i zastupanje, OIB 77129745075, Ante Starčevića 251, 31400 Đakovo</item>
    </derivirana_varijabla>
  </DomainObject.Predmet.ProtuStrankaListFormatedWithAdressOIB>
  <DomainObject.Predmet.ProtuStrankaListNazivFormated>
    <izvorni_sadrzaj>
      <item>UNDERGROUND d.o.o. za proizvodnju, usluge i zastupanje</item>
    </izvorni_sadrzaj>
    <derivirana_varijabla naziv="DomainObject.Predmet.ProtuStrankaListNazivFormated_1">
      <item>UNDERGROUND d.o.o. za proizvodnju, usluge i zastupanje</item>
    </derivirana_varijabla>
  </DomainObject.Predmet.ProtuStrankaListNazivFormated>
  <DomainObject.Predmet.ProtuStrankaListNazivFormatedOIB>
    <izvorni_sadrzaj>
      <item>UNDERGROUND d.o.o. za proizvodnju, usluge i zastupanje, OIB 77129745075</item>
    </izvorni_sadrzaj>
    <derivirana_varijabla naziv="DomainObject.Predmet.ProtuStrankaListNazivFormatedOIB_1">
      <item>UNDERGROUND d.o.o. za proizvodnju, usluge i zastupanje, OIB 77129745075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UNDERGROUND d.o.o. za proizvodnju, usluge i zastupanje</izvorni_sadrzaj>
    <derivirana_varijabla naziv="DomainObject.Predmet.ProtustrankaIDrugi_1">UNDERGROUND d.o.o. za proizvodnju, usluge i zastupanje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UNDERGROUND d.o.o. za proizvodnju, usluge i zastupanje, OIB 77129745075, Ante Starčevića 251, 31400 Đakovo</izvorni_sadrzaj>
    <derivirana_varijabla naziv="DomainObject.Predmet.ProtustrankaIDrugiAdressOIB_1">UNDERGROUND d.o.o. za proizvodnju, usluge i zastupanje, OIB 77129745075, Ante Starčevića 251,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UNDERGROUND d.o.o. za proizvodnju, usluge i zastupanje</item>
    </izvorni_sadrzaj>
    <derivirana_varijabla naziv="DomainObject.Predmet.SudioniciListNaziv_1">
      <item>FINA RC OSIJEK</item>
      <item>UNDERGROUND d.o.o. za proizvodnju, usluge i zastupanje</item>
    </derivirana_varijabla>
  </DomainObject.Predmet.SudioniciListNaziv>
  <DomainObject.Predmet.SudioniciListAdressOIB>
    <izvorni_sadrzaj>
      <item>FINA RC OSIJEK, OIB 85821130368</item>
      <item>UNDERGROUND d.o.o. za proizvodnju, usluge i zastupanje, OIB 77129745075, Ante Starčevića 251,31400 Đakovo</item>
    </izvorni_sadrzaj>
    <derivirana_varijabla naziv="DomainObject.Predmet.SudioniciListAdressOIB_1">
      <item>FINA RC OSIJEK, OIB 85821130368</item>
      <item>UNDERGROUND d.o.o. za proizvodnju, usluge i zastupanje, OIB 77129745075, Ante Starčevića 251,31400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77129745075</item>
    </izvorni_sadrzaj>
    <derivirana_varijabla naziv="DomainObject.Predmet.SudioniciListNazivOIB_1">
      <item>, OIB 85821130368</item>
      <item>, OIB 77129745075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03A05-804B-4966-A7DE-46A4C31B8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2530</properties:Characters>
  <properties:Lines>108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2017-01-19T07:52:00Z</dcterms:created>
  <dc:creator>hermanj</dc:creator>
  <cp:lastModifiedBy>Danijela Sekulić</cp:lastModifiedBy>
  <cp:lastPrinted>2017-01-19T07:50:00Z</cp:lastPrinted>
  <dcterms:modified xmlns:xsi="http://www.w3.org/2001/XMLSchema-instance" xsi:type="dcterms:W3CDTF">2017-01-19T07:53:00Z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