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faa6" w14:paraId="1e0faa6" w:rsidRDefault="0037520E" w:rsidP="0037520E" w:rsidR="0037520E">
      <w:pPr>
        <w:pStyle w:val="Zaglavlje"/>
        <w:jc w:val="right"/>
        <w15:collapsed w:val="false"/>
      </w:pPr>
      <w:bookmarkStart w:name="_GoBack" w:id="0"/>
      <w:bookmarkEnd w:id="0"/>
      <w:r>
        <w:t>Poslovni broj: 2 St-463/16-7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4DCB" w:rsidP="00044DCB" w:rsidR="00044DC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pStyle w:val="Zaglavlje"/>
        <w:jc w:val="center"/>
      </w:pPr>
      <w:r>
        <w:t>R E P U B L I K A    H R V A T S K A</w:t>
      </w:r>
    </w:p>
    <w:p w:rsidRDefault="00044DCB" w:rsidP="00044DCB" w:rsidR="00044DCB">
      <w:pPr>
        <w:pStyle w:val="Zaglavlje"/>
        <w:jc w:val="center"/>
      </w:pPr>
    </w:p>
    <w:p w:rsidRDefault="00044DCB" w:rsidP="00044DCB" w:rsidR="00044DCB">
      <w:pPr>
        <w:pStyle w:val="Zaglavlje"/>
        <w:jc w:val="center"/>
      </w:pPr>
      <w:r>
        <w:t>R J E Š E N J E</w:t>
      </w:r>
    </w:p>
    <w:p w:rsidRDefault="0037520E" w:rsidP="0037520E" w:rsidR="00044DCB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VETERINARSA AMBULANTA BUDDY d.o.o., OIB: 38413243459 sa sjedištem u Vukovarska 2 A, 42000 Varaždin</w:t>
      </w:r>
      <w:r w:rsidR="00044DCB">
        <w:t>, dana 3. listopada 2016. godine</w:t>
      </w:r>
    </w:p>
    <w:p w:rsidRDefault="00044DCB" w:rsidP="00044DCB" w:rsidR="00044DCB">
      <w:pPr>
        <w:spacing w:lineRule="auto" w:line="240" w:after="0"/>
      </w:pPr>
    </w:p>
    <w:p w:rsidRDefault="00044DCB" w:rsidP="00044DCB" w:rsidR="00044DCB">
      <w:pPr>
        <w:spacing w:lineRule="auto" w:line="240" w:after="0"/>
        <w:jc w:val="center"/>
      </w:pPr>
      <w:r>
        <w:t>r i j e š i o  j 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044DCB" w:rsidP="00044DCB" w:rsidR="00044DCB">
      <w:pPr>
        <w:spacing w:lineRule="auto" w:line="240" w:after="0"/>
        <w:jc w:val="both"/>
        <w:rPr>
          <w:color w:val="FF0000"/>
        </w:rPr>
      </w:pPr>
    </w:p>
    <w:p w:rsidRDefault="0037520E" w:rsidP="00044DCB" w:rsidR="00044DC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studeni 2016. u 10,00</w:t>
      </w:r>
      <w:r w:rsidR="00044DCB">
        <w:rPr>
          <w:b/>
          <w:u w:val="single"/>
        </w:rPr>
        <w:t xml:space="preserve"> sati</w:t>
      </w:r>
    </w:p>
    <w:p w:rsidRDefault="00044DCB" w:rsidP="00044DCB" w:rsidR="00044DC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044DCB" w:rsidP="00044DCB" w:rsidR="00044DC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044DCB" w:rsidP="00044DCB" w:rsidR="00044DC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044DCB" w:rsidP="00044DCB" w:rsidR="00044DCB">
      <w:pPr>
        <w:spacing w:lineRule="auto" w:line="240" w:after="0"/>
        <w:jc w:val="both"/>
      </w:pPr>
    </w:p>
    <w:p w:rsidRDefault="0037520E" w:rsidP="0037520E" w:rsidR="0037520E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7520E" w:rsidP="0037520E" w:rsidR="0037520E">
      <w:pPr>
        <w:spacing w:lineRule="auto" w:line="240" w:after="0"/>
        <w:jc w:val="both"/>
      </w:pPr>
      <w:r>
        <w:t>- direktor dužnika Anita Vidović, OIB: 45065114109 iz Varaždina, Vukovarska 2/A</w:t>
      </w:r>
    </w:p>
    <w:p w:rsidRDefault="0037520E" w:rsidP="0037520E" w:rsidR="0037520E">
      <w:pPr>
        <w:spacing w:lineRule="auto" w:line="240" w:after="0"/>
        <w:jc w:val="both"/>
      </w:pPr>
      <w:r>
        <w:t>- Županijsko državno odvjetništvo, Građansko-upravni odjel.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37520E" w:rsidP="00044DCB" w:rsidR="0037520E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  <w:r>
        <w:lastRenderedPageBreak/>
        <w:t>Obrazloženje</w:t>
      </w:r>
    </w:p>
    <w:p w:rsidRDefault="00044DCB" w:rsidP="00044DCB" w:rsidR="00044DCB">
      <w:pPr>
        <w:spacing w:lineRule="auto" w:line="240" w:after="0"/>
        <w:jc w:val="both"/>
      </w:pPr>
    </w:p>
    <w:p w:rsidRDefault="0037520E" w:rsidP="00044DCB" w:rsidR="0037520E">
      <w:pPr>
        <w:spacing w:lineRule="auto" w:line="240" w:after="0"/>
        <w:jc w:val="both"/>
      </w:pPr>
      <w:r>
        <w:tab/>
        <w:t>Raspravnim rješenjem od 29. kolovoza 2016., na prijedlog zakonske zastupnice dužnika, ročište je odgođeno radi pokušaja namirenja duga stečajnog dužnika.</w:t>
      </w:r>
    </w:p>
    <w:p w:rsidRDefault="0037520E" w:rsidP="00044DCB" w:rsidR="0037520E">
      <w:pPr>
        <w:spacing w:lineRule="auto" w:line="240" w:after="0"/>
        <w:jc w:val="both"/>
      </w:pPr>
      <w:r>
        <w:t xml:space="preserve"> </w:t>
      </w:r>
    </w:p>
    <w:p w:rsidRDefault="0037520E" w:rsidP="0037520E" w:rsidR="00044DCB">
      <w:pPr>
        <w:spacing w:lineRule="auto" w:line="240" w:after="0"/>
        <w:ind w:firstLine="708"/>
        <w:jc w:val="both"/>
      </w:pPr>
      <w:r>
        <w:t>Kako je podneskom od 23. rujna 2016. zakonska zastupnica dužnika obavijestila sud da nije uspjela namiriti dug te da je suglasna s otvaranjem stečajnog postupka</w:t>
      </w:r>
      <w:r w:rsidR="00044DCB">
        <w:t xml:space="preserve">, valjalo je odrediti novi termin ročišta i ponovno pozvati osobe iz točke I izreke, pri čemu se </w:t>
      </w:r>
      <w:r>
        <w:t>zakonskoj zastupnici</w:t>
      </w:r>
      <w:r w:rsidR="00044DCB">
        <w:t xml:space="preserve"> dužnika nalaže da dostavi traženu dokumentaciju.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  <w:r>
        <w:t>U Varaždinu, 3. listopada 2016. godine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Bubaš,v.r.</w:t>
      </w:r>
    </w:p>
    <w:p w:rsidRDefault="00044DCB" w:rsidP="00044DCB" w:rsidR="00044DCB">
      <w:pPr>
        <w:spacing w:lineRule="auto" w:line="240" w:after="0"/>
        <w:jc w:val="both"/>
      </w:pPr>
    </w:p>
    <w:p w:rsidRDefault="00155CE4" w:rsidP="00044DCB" w:rsidR="00155CE4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 xml:space="preserve">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UPUTA O PRAVNOM LIJEKU :</w:t>
      </w:r>
    </w:p>
    <w:p w:rsidRDefault="00044DCB" w:rsidP="00044DCB" w:rsidR="00044DC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DNA:</w:t>
      </w:r>
    </w:p>
    <w:p w:rsidRDefault="0037520E" w:rsidP="0037520E" w:rsidR="0037520E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7520E" w:rsidP="0037520E" w:rsidR="0037520E">
      <w:pPr>
        <w:spacing w:lineRule="auto" w:line="240" w:after="0"/>
        <w:jc w:val="both"/>
      </w:pPr>
      <w:r>
        <w:t>- direktor dužnika Anita Vidović, OIB: 45065114109 iz Varaždina, Vukovarska 2/A</w:t>
      </w:r>
    </w:p>
    <w:p w:rsidRDefault="0037520E" w:rsidP="0037520E" w:rsidR="0037520E">
      <w:pPr>
        <w:spacing w:lineRule="auto" w:line="240" w:after="0"/>
        <w:jc w:val="both"/>
      </w:pPr>
      <w:r>
        <w:t>- Županijsko državno odvjetništvo, Građansko-upravni odjel.</w:t>
      </w:r>
    </w:p>
    <w:p w:rsidRDefault="00044DCB" w:rsidP="00044DCB" w:rsidR="00044DCB">
      <w:pPr>
        <w:spacing w:lineRule="auto" w:line="240" w:after="0"/>
        <w:jc w:val="both"/>
      </w:pPr>
      <w:r>
        <w:t xml:space="preserve">- stečajna e-Oglasna ploča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B10620" w:rsidR="00B10620"/>
    <w:sectPr w:rsidSect="00044DCB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844" w:rsidP="00044DCB" w:rsidR="00762844">
      <w:pPr>
        <w:spacing w:lineRule="auto" w:line="240" w:after="0"/>
      </w:pPr>
      <w:r>
        <w:separator/>
      </w:r>
    </w:p>
  </w:endnote>
  <w:endnote w:id="0" w:type="continuationSeparator">
    <w:p w:rsidRDefault="00762844" w:rsidP="00044DCB" w:rsidR="007628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844" w:rsidP="00044DCB" w:rsidR="00762844">
      <w:pPr>
        <w:spacing w:lineRule="auto" w:line="240" w:after="0"/>
      </w:pPr>
      <w:r>
        <w:separator/>
      </w:r>
    </w:p>
  </w:footnote>
  <w:footnote w:id="0" w:type="continuationSeparator">
    <w:p w:rsidRDefault="00762844" w:rsidP="00044DCB" w:rsidR="007628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718089"/>
      <w:docPartObj>
        <w:docPartGallery w:val="Page Numbers (Top of Page)"/>
        <w:docPartUnique/>
      </w:docPartObj>
    </w:sdtPr>
    <w:sdtEndPr/>
    <w:sdtContent>
      <w:p w:rsidRDefault="00044DCB" w:rsidR="00044D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CE4">
          <w:rPr>
            <w:noProof/>
          </w:rPr>
          <w:t>2</w:t>
        </w:r>
        <w:r>
          <w:fldChar w:fldCharType="end"/>
        </w:r>
      </w:p>
    </w:sdtContent>
  </w:sdt>
  <w:p w:rsidRDefault="0037520E" w:rsidP="0037520E" w:rsidR="0037520E">
    <w:pPr>
      <w:pStyle w:val="Zaglavlje"/>
      <w:jc w:val="right"/>
    </w:pPr>
    <w:r>
      <w:t>Poslovni broj: 2 St-463/16-7</w:t>
    </w:r>
  </w:p>
  <w:p w:rsidRDefault="00044DCB" w:rsidR="00044D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DCB"/>
    <w:rsid w:val="00044DCB"/>
    <w:rsid w:val="00155CE4"/>
    <w:rsid w:val="0037520E"/>
    <w:rsid w:val="0050452D"/>
    <w:rsid w:val="00762844"/>
    <w:rsid w:val="00B10620"/>
    <w:rsid w:val="00E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DC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4DC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4DC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DC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4DC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4DC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3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92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37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BUDDY d.o.o. za veterinarsku djelatnost</izvorni_sadrzaj>
    <derivirana_varijabla naziv="DomainObject.Predmet.ProtustrankaFormated_1">  VETERINARSKA AMBULANTA BUDDY d.o.o. za veterinarsku djelatnost</derivirana_varijabla>
  </DomainObject.Predmet.ProtustrankaFormated>
  <DomainObject.Predmet.ProtustrankaFormatedOIB>
    <izvorni_sadrzaj>  VETERINARSKA AMBULANTA BUDDY d.o.o. za veterinarsku djelatnost, OIB 38413243459</izvorni_sadrzaj>
    <derivirana_varijabla naziv="DomainObject.Predmet.ProtustrankaFormatedOIB_1">  VETERINARSKA AMBULANTA BUDDY d.o.o. za veterinarsku djelatnost, OIB 38413243459</derivirana_varijabla>
  </DomainObject.Predmet.ProtustrankaFormatedOIB>
  <DomainObject.Predmet.ProtustrankaFormatedWithAdress>
    <izvorni_sadrzaj> VETERINARSKA AMBULANTA BUDDY d.o.o. za veterinarsku djelatnost, Vukovarska 2/A, 42000 Varaždin</izvorni_sadrzaj>
    <derivirana_varijabla naziv="DomainObject.Predmet.ProtustrankaFormatedWithAdress_1"> VETERINARSKA AMBULANTA BUDDY d.o.o. za veterinarsku djelatnost, Vukovarska 2/A, 42000 Varaždin</derivirana_varijabla>
  </DomainObject.Predmet.ProtustrankaFormatedWithAdress>
  <DomainObject.Predmet.ProtustrankaFormatedWithAdressOIB>
    <izvorni_sadrzaj> VETERINARSKA AMBULANTA BUDDY d.o.o. za veterinarsku djelatnost, OIB 38413243459, Vukovarska 2/A, 42000 Varaždin</izvorni_sadrzaj>
    <derivirana_varijabla naziv="DomainObject.Predmet.ProtustrankaFormatedWithAdressOIB_1"> VETERINARSKA AMBULANTA BUDDY d.o.o. za veterinarsku djelatnost, OIB 38413243459, Vukovarska 2/A, 42000 Varaždin</derivirana_varijabla>
  </DomainObject.Predmet.ProtustrankaFormatedWithAdressOIB>
  <DomainObject.Predmet.ProtustrankaWithAdress>
    <izvorni_sadrzaj>VETERINARSKA AMBULANTA BUDDY d.o.o. za veterinarsku djelatnost Vukovarska 2/A, 42000 Varaždin</izvorni_sadrzaj>
    <derivirana_varijabla naziv="DomainObject.Predmet.ProtustrankaWithAdress_1">VETERINARSKA AMBULANTA BUDDY d.o.o. za veterinarsku djelatnost Vukovarska 2/A, 42000 Varaždin</derivirana_varijabla>
  </DomainObject.Predmet.ProtustrankaWithAdress>
  <DomainObject.Predmet.ProtustrankaWithAdressOIB>
    <izvorni_sadrzaj>VETERINARSKA AMBULANTA BUDDY d.o.o. za veterinarsku djelatnost, OIB 38413243459, Vukovarska 2/A, 42000 Varaždin</izvorni_sadrzaj>
    <derivirana_varijabla naziv="DomainObject.Predmet.ProtustrankaWithAdressOIB_1">VETERINARSKA AMBULANTA BUDDY d.o.o. za veterinarsku djelatnost, OIB 38413243459, Vukovarska 2/A, 42000 Varaždin</derivirana_varijabla>
  </DomainObject.Predmet.ProtustrankaWithAdressOIB>
  <DomainObject.Predmet.ProtustrankaNazivFormated>
    <izvorni_sadrzaj>VETERINARSKA AMBULANTA BUDDY d.o.o. za veterinarsku djelatnost</izvorni_sadrzaj>
    <derivirana_varijabla naziv="DomainObject.Predmet.ProtustrankaNazivFormated_1">VETERINARSKA AMBULANTA BUDDY d.o.o. za veterinarsku djelatnost</derivirana_varijabla>
  </DomainObject.Predmet.ProtustrankaNazivFormated>
  <DomainObject.Predmet.ProtustrankaNazivFormatedOIB>
    <izvorni_sadrzaj>VETERINARSKA AMBULANTA BUDDY d.o.o. za veterinarsku djelatnost, OIB 38413243459</izvorni_sadrzaj>
    <derivirana_varijabla naziv="DomainObject.Predmet.ProtustrankaNazivFormatedOIB_1">VETERINARSKA AMBULANTA BUDDY d.o.o. za veterinarsku djelatnost, OIB 38413243459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41759.40</izvorni_sadrzaj>
    <derivirana_varijabla naziv="DomainObject.Predmet.TrenutnaVrijednost_1">41759.40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AMBULANTA BUDDY d.o.o. za veterinarsku djelatnost</item>
    </izvorni_sadrzaj>
    <derivirana_varijabla naziv="DomainObject.Predmet.ProtuStrankaListFormated_1">
      <item>VETERINARSKA AMBULANTA BUDDY d.o.o. za veterinarsku djelatnost</item>
    </derivirana_varijabla>
  </DomainObject.Predmet.ProtuStrankaListFormated>
  <DomainObject.Predmet.ProtuStrankaListFormatedOIB>
    <izvorni_sadrzaj>
      <item>VETERINARSKA AMBULANTA BUDDY d.o.o. za veterinarsku djelatnost, OIB 38413243459</item>
    </izvorni_sadrzaj>
    <derivirana_varijabla naziv="DomainObject.Predmet.ProtuStrankaListFormatedOIB_1">
      <item>VETERINARSKA AMBULANTA BUDDY d.o.o. za veterinarsku djelatnost, OIB 38413243459</item>
    </derivirana_varijabla>
  </DomainObject.Predmet.ProtuStrankaListFormatedOIB>
  <DomainObject.Predmet.ProtuStrankaListFormatedWithAdress>
    <izvorni_sadrzaj>
      <item>VETERINARSKA AMBULANTA BUDDY d.o.o. za veterinarsku djelatnost, Vukovarska 2/A, 42000 Varaždin</item>
    </izvorni_sadrzaj>
    <derivirana_varijabla naziv="DomainObject.Predmet.ProtuStrankaListFormatedWithAdress_1">
      <item>VETERINARSKA AMBULANTA BUDDY d.o.o. za veterinarsku djelatnost, Vukovarska 2/A, 42000 Varaždin</item>
    </derivirana_varijabla>
  </DomainObject.Predmet.ProtuStrankaListFormatedWithAdress>
  <DomainObject.Predmet.ProtuStrankaListFormatedWithAdressOIB>
    <izvorni_sadrzaj>
      <item>VETERINARSKA AMBULANTA BUDDY d.o.o. za veterinarsku djelatnost, OIB 38413243459, Vukovarska 2/A, 42000 Varaždin</item>
    </izvorni_sadrzaj>
    <derivirana_varijabla naziv="DomainObject.Predmet.ProtuStrankaListFormatedWithAdressOIB_1">
      <item>VETERINARSKA AMBULANTA BUDDY d.o.o. za veterinarsku djelatnost, OIB 38413243459, Vukovarska 2/A, 42000 Varaždin</item>
    </derivirana_varijabla>
  </DomainObject.Predmet.ProtuStrankaListFormatedWithAdressOIB>
  <DomainObject.Predmet.ProtuStrankaListNazivFormated>
    <izvorni_sadrzaj>
      <item>VETERINARSKA AMBULANTA BUDDY d.o.o. za veterinarsku djelatnost</item>
    </izvorni_sadrzaj>
    <derivirana_varijabla naziv="DomainObject.Predmet.ProtuStrankaListNazivFormated_1">
      <item>VETERINARSKA AMBULANTA BUDDY d.o.o. za veterinarsku djelatnost</item>
    </derivirana_varijabla>
  </DomainObject.Predmet.ProtuStrankaListNazivFormated>
  <DomainObject.Predmet.ProtuStrankaListNazivFormatedOIB>
    <izvorni_sadrzaj>
      <item>VETERINARSKA AMBULANTA BUDDY d.o.o. za veterinarsku djelatnost, OIB 38413243459</item>
    </izvorni_sadrzaj>
    <derivirana_varijabla naziv="DomainObject.Predmet.ProtuStrankaListNazivFormatedOIB_1">
      <item>VETERINARSKA AMBULANTA BUDDY d.o.o. za veterinarsku djelatnost, OIB 38413243459</item>
    </derivirana_varijabla>
  </DomainObject.Predmet.ProtuStrankaListNazivFormatedOIB>
  <DomainObject.Predmet.OstaliListFormated>
    <izvorni_sadrzaj>
      <item>Sudski registar</item>
      <item>Anita Vidović</item>
    </izvorni_sadrzaj>
    <derivirana_varijabla naziv="DomainObject.Predmet.OstaliListFormated_1">
      <item>Sudski registar</item>
      <item>Anita Vidović</item>
    </derivirana_varijabla>
  </DomainObject.Predmet.OstaliListFormated>
  <DomainObject.Predmet.OstaliListFormatedOIB>
    <izvorni_sadrzaj>
      <item>Sudski registar</item>
      <item>Anita Vidović, OIB 45065114109</item>
    </izvorni_sadrzaj>
    <derivirana_varijabla naziv="DomainObject.Predmet.OstaliListFormatedOIB_1">
      <item>Sudski registar</item>
      <item>Anita Vidović, OIB 45065114109</item>
    </derivirana_varijabla>
  </DomainObject.Predmet.OstaliListFormatedOIB>
  <DomainObject.Predmet.OstaliListFormatedWithAdress>
    <izvorni_sadrzaj>
      <item>Sudski registar</item>
      <item>Anita Vidović, Vukovarska 2a, 42000 Varaždin</item>
    </izvorni_sadrzaj>
    <derivirana_varijabla naziv="DomainObject.Predmet.OstaliListFormatedWithAdress_1">
      <item>Sudski registar</item>
      <item>Anita Vidović, Vukovarska 2a, 42000 Varaždin</item>
    </derivirana_varijabla>
  </DomainObject.Predmet.OstaliListFormatedWithAdress>
  <DomainObject.Predmet.OstaliListFormatedWithAdressOIB>
    <izvorni_sadrzaj>
      <item>Sudski registar</item>
      <item>Anita Vidović, OIB 45065114109, Vukovarska 2a, 42000 Varaždin</item>
    </izvorni_sadrzaj>
    <derivirana_varijabla naziv="DomainObject.Predmet.OstaliListFormatedWithAdressOIB_1">
      <item>Sudski registar</item>
      <item>Anita Vidović, OIB 45065114109, Vukovarska 2a, 42000 Varaždin</item>
    </derivirana_varijabla>
  </DomainObject.Predmet.OstaliListFormatedWithAdressOIB>
  <DomainObject.Predmet.OstaliListNazivFormated>
    <izvorni_sadrzaj>
      <item>Sudski registar</item>
      <item>Anita Vidović</item>
    </izvorni_sadrzaj>
    <derivirana_varijabla naziv="DomainObject.Predmet.OstaliListNazivFormated_1">
      <item>Sudski registar</item>
      <item>Anita Vidović</item>
    </derivirana_varijabla>
  </DomainObject.Predmet.OstaliListNazivFormated>
  <DomainObject.Predmet.OstaliListNazivFormatedOIB>
    <izvorni_sadrzaj>
      <item>Sudski registar</item>
      <item>Anita Vidović, OIB 45065114109</item>
    </izvorni_sadrzaj>
    <derivirana_varijabla naziv="DomainObject.Predmet.OstaliListNazivFormatedOIB_1">
      <item>Sudski registar</item>
      <item>Anita Vidović, OIB 45065114109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AMBULANTA BUDDY d.o.o. za veterinarsku djelatnost</izvorni_sadrzaj>
    <derivirana_varijabla naziv="DomainObject.Predmet.ProtustrankaIDrugi_1">VETERINARSKA AMBULANTA BUDDY d.o.o. za veterinarsku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AMBULANTA BUDDY d.o.o. za veterinarsku djelatnost, OIB 38413243459, Vukovarska 2/A, 42000 Varaždin</izvorni_sadrzaj>
    <derivirana_varijabla naziv="DomainObject.Predmet.ProtustrankaIDrugiAdressOIB_1">VETERINARSKA AMBULANTA BUDDY d.o.o. za veterinarsku djelatnost, OIB 38413243459, Vukovarska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AMBULANTA BUDDY d.o.o. za veterinarsku djelatnost</item>
      <item>Sudski registar</item>
      <item>Anita Vidović</item>
    </izvorni_sadrzaj>
    <derivirana_varijabla naziv="DomainObject.Predmet.SudioniciListNaziv_1">
      <item>Financijska agencija</item>
      <item>VETERINARSKA AMBULANTA BUDDY d.o.o. za veterinarsku djelatnost</item>
      <item>Sudski registar</item>
      <item>Anita Vidović</item>
    </derivirana_varijabla>
  </DomainObject.Predmet.SudioniciListNaziv>
  <DomainObject.Predmet.SudioniciListAdressOIB>
    <izvorni_sadrzaj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izvorni_sadrzaj>
    <derivirana_varijabla naziv="DomainObject.Predmet.SudioniciListAdressOIB_1"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38413243459</item>
      <item>, OIB null</item>
      <item>, OIB 45065114109</item>
    </izvorni_sadrzaj>
    <derivirana_varijabla naziv="DomainObject.Predmet.SudioniciListNazivOIB_1">
      <item>, OIB 85821130368</item>
      <item>, OIB 38413243459</item>
      <item>, OIB null</item>
      <item>, OIB 45065114109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2170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2016-10-03T10:31:00Z</dcterms:created>
  <dc:creator>Marko Makaj</dc:creator>
  <cp:lastModifiedBy>Marko Makaj</cp:lastModifiedBy>
  <cp:lastPrinted>2016-10-03T07:42:00Z</cp:lastPrinted>
  <dcterms:modified xmlns:xsi="http://www.w3.org/2001/XMLSchema-instance" xsi:type="dcterms:W3CDTF">2016-10-03T10:34:00Z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