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07a1" w14:paraId="55007a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D60A29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66B80">
        <w:rPr>
          <w:sz w:val="22"/>
          <w:szCs w:val="22"/>
        </w:rPr>
        <w:tab/>
      </w:r>
      <w:r w:rsidR="00C66B80">
        <w:rPr>
          <w:sz w:val="22"/>
          <w:szCs w:val="22"/>
        </w:rPr>
        <w:tab/>
      </w:r>
      <w:r w:rsidR="00C66B80">
        <w:rPr>
          <w:sz w:val="22"/>
          <w:szCs w:val="22"/>
        </w:rPr>
        <w:tab/>
      </w:r>
      <w:r w:rsidR="00C66B80">
        <w:rPr>
          <w:sz w:val="22"/>
          <w:szCs w:val="22"/>
        </w:rPr>
        <w:tab/>
      </w:r>
      <w:r w:rsidR="00C66B80">
        <w:rPr>
          <w:sz w:val="22"/>
          <w:szCs w:val="22"/>
        </w:rPr>
        <w:tab/>
      </w:r>
      <w:r w:rsidR="00C66B80">
        <w:rPr>
          <w:sz w:val="22"/>
          <w:szCs w:val="22"/>
        </w:rPr>
        <w:tab/>
        <w:t xml:space="preserve">         6</w:t>
      </w:r>
      <w:r w:rsidR="00D60A29">
        <w:rPr>
          <w:sz w:val="22"/>
          <w:szCs w:val="22"/>
        </w:rPr>
        <w:t xml:space="preserve"> St-</w:t>
      </w:r>
      <w:r w:rsidR="0017296E">
        <w:rPr>
          <w:sz w:val="22"/>
          <w:szCs w:val="22"/>
        </w:rPr>
        <w:t>497/17-3</w:t>
      </w:r>
    </w:p>
    <w:p w:rsidRDefault="00857D02" w:rsidP="004B741D" w:rsidR="00857D02"/>
    <w:p w:rsidRDefault="00D60A29" w:rsidP="004B741D" w:rsidR="00D60A29"/>
    <w:p w:rsidRDefault="00D60A29" w:rsidP="004B741D" w:rsidR="00D60A29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</w:t>
      </w:r>
      <w:r w:rsidR="0017296E">
        <w:t xml:space="preserve">stečajnog postupka nad dužnikom: </w:t>
      </w:r>
      <w:r w:rsidR="0017296E">
        <w:rPr>
          <w:b/>
        </w:rPr>
        <w:t>ISOLIERUNG-CRO j.d.o.o. za termoizolaciju i ostale građevinske usluge, OSIJEK, Zeleno polje 27,</w:t>
      </w:r>
      <w:r w:rsidR="00151B50">
        <w:rPr>
          <w:b/>
        </w:rPr>
        <w:t xml:space="preserve"> </w:t>
      </w:r>
      <w:r w:rsidR="00202E1C">
        <w:rPr>
          <w:b/>
        </w:rPr>
        <w:t xml:space="preserve">OIB: </w:t>
      </w:r>
      <w:r w:rsidR="0017296E">
        <w:rPr>
          <w:b/>
        </w:rPr>
        <w:t>32673619087</w:t>
      </w:r>
      <w:r w:rsidR="00D60A29">
        <w:rPr>
          <w:b/>
        </w:rPr>
        <w:t>,</w:t>
      </w:r>
      <w:r w:rsidR="00202E1C">
        <w:rPr>
          <w:b/>
        </w:rPr>
        <w:t xml:space="preserve"> MBS: </w:t>
      </w:r>
      <w:r w:rsidR="0017296E">
        <w:rPr>
          <w:b/>
        </w:rPr>
        <w:t>030162963</w:t>
      </w:r>
      <w:r w:rsidR="0072710A">
        <w:t xml:space="preserve">, </w:t>
      </w:r>
      <w:r w:rsidR="003B4C28">
        <w:t xml:space="preserve">dana </w:t>
      </w:r>
      <w:r w:rsidR="0017296E">
        <w:t>5. svibnja</w:t>
      </w:r>
      <w:r w:rsidR="00D60A29">
        <w:t xml:space="preserve"> </w:t>
      </w:r>
      <w:r w:rsidR="002A6867">
        <w:t>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D60A29" w:rsidP="004B741D" w:rsidR="00D60A29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D60A29" w:rsidR="002A6867">
      <w:pPr>
        <w:numPr>
          <w:ilvl w:val="0"/>
          <w:numId w:val="8"/>
        </w:numPr>
        <w:ind w:hanging="425" w:left="1134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17296E" w:rsidRPr="0017296E">
        <w:rPr>
          <w:b/>
        </w:rPr>
        <w:t xml:space="preserve">ADRIJANA KEREŠI, Osijek, Sarajevska 7, </w:t>
      </w:r>
      <w:r w:rsidR="00202E1C" w:rsidRPr="0017296E">
        <w:rPr>
          <w:b/>
        </w:rPr>
        <w:t xml:space="preserve">OIB: </w:t>
      </w:r>
      <w:r w:rsidR="0017296E" w:rsidRPr="0017296E">
        <w:rPr>
          <w:b/>
        </w:rPr>
        <w:t>31284681064</w:t>
      </w:r>
      <w:r w:rsidR="00202E1C" w:rsidRPr="0017296E">
        <w:rPr>
          <w:b/>
        </w:rPr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17296E">
        <w:rPr>
          <w:b/>
        </w:rPr>
        <w:t>497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17296E">
        <w:rPr>
          <w:b/>
        </w:rPr>
        <w:t>ISOLIERUNG-CRO j.d.o.o. za termoizolaciju i ostale građevinske usluge, OSIJEK, Zeleno polje 27, OIB: 32673619087, MBS: 030162963</w:t>
      </w:r>
      <w:r w:rsidR="0017296E">
        <w:t xml:space="preserve"> </w:t>
      </w:r>
      <w:r w:rsidR="00202E1C">
        <w:t>(čl. 113 st. 1 Stečajnog zakona – NN 71/15 u vezi s čl. 114 st. 1 SZ).</w:t>
      </w:r>
    </w:p>
    <w:p w:rsidRDefault="00D60A29" w:rsidP="00D60A29" w:rsidR="00D60A29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</w:t>
      </w:r>
      <w:r w:rsidR="00D60A29" w:rsidRPr="00D60A29">
        <w:t xml:space="preserve"> </w:t>
      </w:r>
      <w:r w:rsidR="0017296E">
        <w:t xml:space="preserve">ADRIJANA KEREŠI, Osijek, Sarajevska 7, OIB: 31284681064,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</w:t>
      </w:r>
      <w:r w:rsidR="00D60A29">
        <w:t>1/15).</w:t>
      </w:r>
    </w:p>
    <w:p w:rsidRDefault="00D60A29" w:rsidP="00D60A29" w:rsidR="00D60A29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 xml:space="preserve">Poziva se zakonski </w:t>
      </w:r>
      <w:r w:rsidR="002A6867">
        <w:t>zastupni</w:t>
      </w:r>
      <w:r w:rsidR="0085153E">
        <w:t>k</w:t>
      </w:r>
      <w:r w:rsidR="002A6867">
        <w:t xml:space="preserve"> dužnika</w:t>
      </w:r>
      <w:r w:rsidR="0017296E" w:rsidRPr="0017296E">
        <w:t xml:space="preserve"> </w:t>
      </w:r>
      <w:r w:rsidR="0017296E">
        <w:t>ADRIJANA KEREŠI, Osijek, Sarajevska 7, OIB: 31284681064</w:t>
      </w:r>
      <w:r w:rsidR="00D60A29">
        <w:t xml:space="preserve">, </w:t>
      </w:r>
      <w:r>
        <w:t>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  <w:r w:rsidR="00D60A29">
        <w:t xml:space="preserve"> </w:t>
      </w:r>
    </w:p>
    <w:p w:rsidRDefault="00D60A29" w:rsidP="00D60A29" w:rsidR="00D60A29">
      <w:pPr>
        <w:pStyle w:val="Odlomakpopisa"/>
        <w:ind w:left="1068"/>
        <w:jc w:val="both"/>
      </w:pPr>
    </w:p>
    <w:p w:rsidRDefault="00A55821" w:rsidP="00D60A29" w:rsidR="00D60A29">
      <w:pPr>
        <w:pStyle w:val="Odlomakpopisa"/>
        <w:numPr>
          <w:ilvl w:val="0"/>
          <w:numId w:val="8"/>
        </w:numPr>
        <w:jc w:val="both"/>
      </w:pPr>
      <w:r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17296E">
        <w:t xml:space="preserve">ADRIJANA KEREŠI, Osijek, Sarajevska 7, OIB: 31284681064,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</w:t>
      </w:r>
    </w:p>
    <w:p w:rsidRDefault="00D60A29" w:rsidP="0017296E" w:rsidR="00D60A29"/>
    <w:p w:rsidRDefault="0017296E" w:rsidP="0017296E" w:rsidR="0017296E"/>
    <w:p w:rsidRDefault="00C66B80" w:rsidP="00D60A29" w:rsidR="00D60A29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6</w:t>
      </w:r>
      <w:r w:rsidR="00D60A29">
        <w:rPr>
          <w:sz w:val="22"/>
          <w:szCs w:val="22"/>
        </w:rPr>
        <w:t xml:space="preserve"> St-</w:t>
      </w:r>
      <w:r w:rsidR="0017296E">
        <w:rPr>
          <w:sz w:val="22"/>
          <w:szCs w:val="22"/>
        </w:rPr>
        <w:t>497/17-3</w:t>
      </w:r>
    </w:p>
    <w:p w:rsidRDefault="00D60A29" w:rsidP="00D60A29" w:rsidR="00D60A29" w:rsidRPr="00A27295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D60A29" w:rsidP="00D60A29" w:rsidR="00D60A29">
      <w:pPr>
        <w:pStyle w:val="Odlomakpopisa"/>
        <w:ind w:left="1068"/>
        <w:jc w:val="both"/>
      </w:pPr>
    </w:p>
    <w:p w:rsidRDefault="00D60A29" w:rsidP="00D60A29" w:rsidR="00D60A29">
      <w:pPr>
        <w:pStyle w:val="Odlomakpopisa"/>
      </w:pPr>
    </w:p>
    <w:p w:rsidRDefault="00A55821" w:rsidP="00D60A29" w:rsidR="00D60A29">
      <w:pPr>
        <w:pStyle w:val="Odlomakpopisa"/>
        <w:ind w:left="1068"/>
        <w:jc w:val="both"/>
      </w:pPr>
      <w:r>
        <w:t xml:space="preserve">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2A6867" w:rsidP="00D60A29" w:rsidR="002A6867">
      <w:pPr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202E1C" w:rsidP="002A6867" w:rsidR="00202E1C">
      <w:pPr>
        <w:ind w:firstLine="720"/>
        <w:jc w:val="both"/>
      </w:pPr>
    </w:p>
    <w:p w:rsidRDefault="00A55821" w:rsidP="00D60A29" w:rsidR="00A55821">
      <w:pPr>
        <w:pStyle w:val="Odlomakpopisa"/>
        <w:numPr>
          <w:ilvl w:val="0"/>
          <w:numId w:val="8"/>
        </w:numPr>
        <w:jc w:val="both"/>
      </w:pPr>
      <w:r>
        <w:t>Za davanje neistinitog ili nepotpunog popisa imovine i obveza (prokazni popis imovine), dužnik odgovara kao za davanje lažnoga iskaza u postupku pred sudom (čl. 17 st. 3 SZ).</w:t>
      </w:r>
    </w:p>
    <w:p w:rsidRDefault="00D60A29" w:rsidP="00D60A29" w:rsidR="00D60A29">
      <w:pPr>
        <w:ind w:left="708"/>
        <w:jc w:val="both"/>
      </w:pPr>
    </w:p>
    <w:p w:rsidRDefault="00207436" w:rsidP="00D60A29" w:rsidR="00207436">
      <w:pPr>
        <w:pStyle w:val="Odlomakpopisa"/>
        <w:numPr>
          <w:ilvl w:val="0"/>
          <w:numId w:val="8"/>
        </w:numPr>
        <w:jc w:val="both"/>
      </w:pPr>
      <w:r>
        <w:t>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17296E">
        <w:t>ADRIJANA KEREŠI, Osijek, Sarajevska 7, OIB: 31284681064, d</w:t>
      </w:r>
      <w:r w:rsidRPr="00E06CD0">
        <w:t>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D60A29" w:rsidP="00D60A29" w:rsidR="00D60A29">
      <w:pPr>
        <w:pStyle w:val="Odlomakpopisa"/>
      </w:pPr>
    </w:p>
    <w:p w:rsidRDefault="00A55821" w:rsidP="00D60A29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7296E">
        <w:t>5. svibnja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EB18D6" w:rsidP="005E5D90" w:rsidR="00EB18D6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  <w:r w:rsidR="00D60A29">
        <w:t xml:space="preserve"> </w:t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</w:r>
      <w:r w:rsidR="00D60A29">
        <w:tab/>
        <w:t>STEČAJNA SUTKINJA :</w:t>
      </w:r>
    </w:p>
    <w:p w:rsidRDefault="00D60A29" w:rsidP="004B741D" w:rsidR="00857D02">
      <w:pPr>
        <w:pStyle w:val="Tijeloteksta"/>
        <w:jc w:val="left"/>
      </w:pPr>
      <w:r>
        <w:t>Marija Galić</w:t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 w:rsidR="004B741D">
        <w:tab/>
      </w:r>
      <w:r>
        <w:t>Nada Roso</w:t>
      </w:r>
      <w:r w:rsidR="004B741D"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17296E" w:rsidP="00D60A29" w:rsidR="002A6867" w:rsidRPr="002A6867">
      <w:pPr>
        <w:numPr>
          <w:ilvl w:val="0"/>
          <w:numId w:val="6"/>
        </w:numPr>
        <w:ind w:right="5103"/>
        <w:jc w:val="both"/>
      </w:pPr>
      <w:r>
        <w:t xml:space="preserve">Zak. zast. dužnika ADRIJANA KEREŠI, Osijek, Sarajevska 7, </w:t>
      </w:r>
      <w:r w:rsidR="00D60A29">
        <w:t>D</w:t>
      </w:r>
      <w:r w:rsidR="0085153E">
        <w:t>užnik</w:t>
      </w:r>
    </w:p>
    <w:p w:rsidRDefault="00F81165" w:rsidP="00D60A29" w:rsidR="00470B34">
      <w:pPr>
        <w:numPr>
          <w:ilvl w:val="0"/>
          <w:numId w:val="6"/>
        </w:numPr>
        <w:ind w:right="5103"/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D60A29" w:rsidR="00470B34">
      <w:pPr>
        <w:numPr>
          <w:ilvl w:val="0"/>
          <w:numId w:val="6"/>
        </w:numPr>
        <w:ind w:right="5103"/>
        <w:jc w:val="both"/>
      </w:pPr>
      <w:r>
        <w:t>K</w:t>
      </w:r>
      <w:r w:rsidR="00D60A29">
        <w:t>al.</w:t>
      </w:r>
      <w:r w:rsidR="00EB18D6">
        <w:t xml:space="preserve"> </w:t>
      </w:r>
      <w:r w:rsidR="0017296E">
        <w:t>5.6.17.</w:t>
      </w:r>
    </w:p>
    <w:p w:rsidRDefault="004B741D" w:rsidP="00D60A29" w:rsidR="004B741D">
      <w:pPr>
        <w:pStyle w:val="Tijeloteksta"/>
        <w:tabs>
          <w:tab w:pos="1785" w:val="left"/>
        </w:tabs>
        <w:ind w:right="5103"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A29" w:rsidR="00D60A29">
      <w:r>
        <w:separator/>
      </w:r>
    </w:p>
  </w:endnote>
  <w:endnote w:id="0" w:type="continuationSeparator">
    <w:p w:rsidRDefault="00D60A29" w:rsidR="00D60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A29" w:rsidR="00D60A29">
      <w:r>
        <w:separator/>
      </w:r>
    </w:p>
  </w:footnote>
  <w:footnote w:id="0" w:type="continuationSeparator">
    <w:p w:rsidRDefault="00D60A29" w:rsidR="00D60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A29" w:rsidP="00AD24AA" w:rsidR="00D60A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0A29" w:rsidR="00D60A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A29" w:rsidR="00D60A29">
    <w:pPr>
      <w:pStyle w:val="Zaglavlje"/>
      <w:jc w:val="center"/>
    </w:pPr>
  </w:p>
  <w:p w:rsidRDefault="00D60A29" w:rsidP="00086232" w:rsidR="00D60A2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296E"/>
    <w:rsid w:val="001742E1"/>
    <w:rsid w:val="0019752C"/>
    <w:rsid w:val="001A0170"/>
    <w:rsid w:val="001A6201"/>
    <w:rsid w:val="001B4A5D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7CEE"/>
    <w:rsid w:val="00A91ED3"/>
    <w:rsid w:val="00A96A2B"/>
    <w:rsid w:val="00AB56F9"/>
    <w:rsid w:val="00AD24AA"/>
    <w:rsid w:val="00AD76C3"/>
    <w:rsid w:val="00B00D62"/>
    <w:rsid w:val="00B11D59"/>
    <w:rsid w:val="00B41F79"/>
    <w:rsid w:val="00B923EB"/>
    <w:rsid w:val="00BC33DE"/>
    <w:rsid w:val="00BF7940"/>
    <w:rsid w:val="00C15361"/>
    <w:rsid w:val="00C26291"/>
    <w:rsid w:val="00C3548B"/>
    <w:rsid w:val="00C66B80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0A29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18D6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60A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B4A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4A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A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A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60A2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B4A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4A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A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A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St-497/2017-3</izvorni_sadrzaj>
    <derivirana_varijabla naziv="DomainObject.Oznaka_1">St-497/2017-3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ISOLIERUNG-CRO j.d.o.o. za termoizolaciju i ostale građevinske usluge</izvorni_sadrzaj>
    <derivirana_varijabla naziv="DomainObject.Predmet.ProtustrankaFormated_1">  ISOLIERUNG-CRO j.d.o.o. za termoizolaciju i ostale građevinske usluge</derivirana_varijabla>
  </DomainObject.Predmet.ProtustrankaFormated>
  <DomainObject.Predmet.ProtustrankaFormatedOIB>
    <izvorni_sadrzaj>  ISOLIERUNG-CRO j.d.o.o. za termoizolaciju i ostale građevinske usluge, OIB 32673619087</izvorni_sadrzaj>
    <derivirana_varijabla naziv="DomainObject.Predmet.ProtustrankaFormatedOIB_1">  ISOLIERUNG-CRO j.d.o.o. za termoizolaciju i ostale građevinske usluge, OIB 32673619087</derivirana_varijabla>
  </DomainObject.Predmet.ProtustrankaFormatedOIB>
  <DomainObject.Predmet.ProtustrankaFormatedWithAdress>
    <izvorni_sadrzaj> ISOLIERUNG-CRO j.d.o.o. za termoizolaciju i ostale građevinske usluge, Zeleno polje 27, 31000 Osijek</izvorni_sadrzaj>
    <derivirana_varijabla naziv="DomainObject.Predmet.ProtustrankaFormatedWithAdress_1"> ISOLIERUNG-CRO j.d.o.o. za termoizolaciju i ostale građevinske usluge, Zeleno polje 27, 31000 Osijek</derivirana_varijabla>
  </DomainObject.Predmet.ProtustrankaFormatedWithAdress>
  <DomainObject.Predmet.ProtustrankaFormatedWithAdressOIB>
    <izvorni_sadrzaj> ISOLIERUNG-CRO j.d.o.o. za termoizolaciju i ostale građevinske usluge, OIB 32673619087, Zeleno polje 27, 31000 Osijek</izvorni_sadrzaj>
    <derivirana_varijabla naziv="DomainObject.Predmet.ProtustrankaFormatedWithAdressOIB_1"> ISOLIERUNG-CRO j.d.o.o. za termoizolaciju i ostale građevinske usluge, OIB 32673619087, Zeleno polje 27, 31000 Osijek</derivirana_varijabla>
  </DomainObject.Predmet.ProtustrankaFormatedWithAdressOIB>
  <DomainObject.Predmet.ProtustrankaWithAdress>
    <izvorni_sadrzaj>ISOLIERUNG-CRO j.d.o.o. za termoizolaciju i ostale građevinske usluge Zeleno polje 27, 31000 Osijek</izvorni_sadrzaj>
    <derivirana_varijabla naziv="DomainObject.Predmet.ProtustrankaWithAdress_1">ISOLIERUNG-CRO j.d.o.o. za termoizolaciju i ostale građevinske usluge Zeleno polje 27, 31000 Osijek</derivirana_varijabla>
  </DomainObject.Predmet.ProtustrankaWithAdress>
  <DomainObject.Predmet.ProtustrankaWithAdressOIB>
    <izvorni_sadrzaj>ISOLIERUNG-CRO j.d.o.o. za termoizolaciju i ostale građevinske usluge, OIB 32673619087, Zeleno polje 27, 31000 Osijek</izvorni_sadrzaj>
    <derivirana_varijabla naziv="DomainObject.Predmet.ProtustrankaWithAdressOIB_1">ISOLIERUNG-CRO j.d.o.o. za termoizolaciju i ostale građevinske usluge, OIB 32673619087, Zeleno polje 27, 31000 Osijek</derivirana_varijabla>
  </DomainObject.Predmet.ProtustrankaWithAdressOIB>
  <DomainObject.Predmet.ProtustrankaNazivFormated>
    <izvorni_sadrzaj>ISOLIERUNG-CRO j.d.o.o. za termoizolaciju i ostale građevinske usluge</izvorni_sadrzaj>
    <derivirana_varijabla naziv="DomainObject.Predmet.ProtustrankaNazivFormated_1">ISOLIERUNG-CRO j.d.o.o. za termoizolaciju i ostale građevinske usluge</derivirana_varijabla>
  </DomainObject.Predmet.ProtustrankaNazivFormated>
  <DomainObject.Predmet.ProtustrankaNazivFormatedOIB>
    <izvorni_sadrzaj>ISOLIERUNG-CRO j.d.o.o. za termoizolaciju i ostale građevinske usluge, OIB 32673619087</izvorni_sadrzaj>
    <derivirana_varijabla naziv="DomainObject.Predmet.ProtustrankaNazivFormatedOIB_1">ISOLIERUNG-CRO j.d.o.o. za termoizolaciju i ostale građevinske usluge, OIB 32673619087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ISOLIERUNG-CRO j.d.o.o. za termoizolaciju i ostale građevinske usluge</item>
    </izvorni_sadrzaj>
    <derivirana_varijabla naziv="DomainObject.Predmet.ProtuStrankaListFormated_1">
      <item>ISOLIERUNG-CRO j.d.o.o. za termoizolaciju i ostale građevinske usluge</item>
    </derivirana_varijabla>
  </DomainObject.Predmet.ProtuStrankaListFormated>
  <DomainObject.Predmet.ProtuStrankaListFormatedOIB>
    <izvorni_sadrzaj>
      <item>ISOLIERUNG-CRO j.d.o.o. za termoizolaciju i ostale građevinske usluge, OIB 32673619087</item>
    </izvorni_sadrzaj>
    <derivirana_varijabla naziv="DomainObject.Predmet.ProtuStrankaListFormatedOIB_1">
      <item>ISOLIERUNG-CRO j.d.o.o. za termoizolaciju i ostale građevinske usluge, OIB 32673619087</item>
    </derivirana_varijabla>
  </DomainObject.Predmet.ProtuStrankaListFormatedOIB>
  <DomainObject.Predmet.ProtuStrankaListFormatedWithAdress>
    <izvorni_sadrzaj>
      <item>ISOLIERUNG-CRO j.d.o.o. za termoizolaciju i ostale građevinske usluge, Zeleno polje 27, 31000 Osijek</item>
    </izvorni_sadrzaj>
    <derivirana_varijabla naziv="DomainObject.Predmet.ProtuStrankaListFormatedWithAdress_1">
      <item>ISOLIERUNG-CRO j.d.o.o. za termoizolaciju i ostale građevinske usluge, Zeleno polje 27, 31000 Osijek</item>
    </derivirana_varijabla>
  </DomainObject.Predmet.ProtuStrankaListFormatedWithAdress>
  <DomainObject.Predmet.ProtuStrankaListFormatedWithAdressOIB>
    <izvorni_sadrzaj>
      <item>ISOLIERUNG-CRO j.d.o.o. za termoizolaciju i ostale građevinske usluge, OIB 32673619087, Zeleno polje 27, 31000 Osijek</item>
    </izvorni_sadrzaj>
    <derivirana_varijabla naziv="DomainObject.Predmet.ProtuStrankaListFormatedWithAdressOIB_1">
      <item>ISOLIERUNG-CRO j.d.o.o. za termoizolaciju i ostale građevinske usluge, OIB 32673619087, Zeleno polje 27, 31000 Osijek</item>
    </derivirana_varijabla>
  </DomainObject.Predmet.ProtuStrankaListFormatedWithAdressOIB>
  <DomainObject.Predmet.ProtuStrankaListNazivFormated>
    <izvorni_sadrzaj>
      <item>ISOLIERUNG-CRO j.d.o.o. za termoizolaciju i ostale građevinske usluge</item>
    </izvorni_sadrzaj>
    <derivirana_varijabla naziv="DomainObject.Predmet.ProtuStrankaListNazivFormated_1">
      <item>ISOLIERUNG-CRO j.d.o.o. za termoizolaciju i ostale građevinske usluge</item>
    </derivirana_varijabla>
  </DomainObject.Predmet.ProtuStrankaListNazivFormated>
  <DomainObject.Predmet.ProtuStrankaListNazivFormatedOIB>
    <izvorni_sadrzaj>
      <item>ISOLIERUNG-CRO j.d.o.o. za termoizolaciju i ostale građevinske usluge, OIB 32673619087</item>
    </izvorni_sadrzaj>
    <derivirana_varijabla naziv="DomainObject.Predmet.ProtuStrankaListNazivFormatedOIB_1">
      <item>ISOLIERUNG-CRO j.d.o.o. za termoizolaciju i ostale građevinske usluge, OIB 32673619087</item>
    </derivirana_varijabla>
  </DomainObject.Predmet.ProtuStrankaListNazivFormatedOIB>
  <DomainObject.Predmet.OstaliListFormated>
    <izvorni_sadrzaj>
      <item>Adrijana Kereši</item>
    </izvorni_sadrzaj>
    <derivirana_varijabla naziv="DomainObject.Predmet.OstaliListFormated_1">
      <item>Adrijana Kereši</item>
    </derivirana_varijabla>
  </DomainObject.Predmet.OstaliListFormated>
  <DomainObject.Predmet.OstaliListFormatedOIB>
    <izvorni_sadrzaj>
      <item>Adrijana Kereši, OIB 31284681064</item>
    </izvorni_sadrzaj>
    <derivirana_varijabla naziv="DomainObject.Predmet.OstaliListFormatedOIB_1">
      <item>Adrijana Kereši, OIB 31284681064</item>
    </derivirana_varijabla>
  </DomainObject.Predmet.OstaliListFormatedOIB>
  <DomainObject.Predmet.OstaliListFormatedWithAdress>
    <izvorni_sadrzaj>
      <item>Adrijana Kereši, Sarajevska 7, 31000 Osijek</item>
    </izvorni_sadrzaj>
    <derivirana_varijabla naziv="DomainObject.Predmet.OstaliListFormatedWithAdress_1">
      <item>Adrijana Kereši, Sarajevska 7, 31000 Osijek</item>
    </derivirana_varijabla>
  </DomainObject.Predmet.OstaliListFormatedWithAdress>
  <DomainObject.Predmet.OstaliListFormatedWithAdressOIB>
    <izvorni_sadrzaj>
      <item>Adrijana Kereši, OIB 31284681064, Sarajevska 7, 31000 Osijek</item>
    </izvorni_sadrzaj>
    <derivirana_varijabla naziv="DomainObject.Predmet.OstaliListFormatedWithAdressOIB_1">
      <item>Adrijana Kereši, OIB 31284681064, Sarajevska 7, 31000 Osijek</item>
    </derivirana_varijabla>
  </DomainObject.Predmet.OstaliListFormatedWithAdressOIB>
  <DomainObject.Predmet.OstaliListNazivFormated>
    <izvorni_sadrzaj>
      <item>Adrijana Kereši</item>
    </izvorni_sadrzaj>
    <derivirana_varijabla naziv="DomainObject.Predmet.OstaliListNazivFormated_1">
      <item>Adrijana Kereši</item>
    </derivirana_varijabla>
  </DomainObject.Predmet.OstaliListNazivFormated>
  <DomainObject.Predmet.OstaliListNazivFormatedOIB>
    <izvorni_sadrzaj>
      <item>Adrijana Kereši, OIB 31284681064</item>
    </izvorni_sadrzaj>
    <derivirana_varijabla naziv="DomainObject.Predmet.OstaliListNazivFormatedOIB_1">
      <item>Adrijana Kereši, OIB 31284681064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St-497/2017-3</izvorni_sadrzaj>
    <derivirana_varijabla naziv="DomainObject.PoslovniBrojDokumenta_1">St-497/2017-3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ISOLIERUNG-CRO j.d.o.o. za termoizolaciju i ostale građevinske usluge</izvorni_sadrzaj>
    <derivirana_varijabla naziv="DomainObject.Predmet.ProtustrankaIDrugi_1">ISOLIERUNG-CRO j.d.o.o. za termoizolaciju i ostale građevinske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ISOLIERUNG-CRO j.d.o.o. za termoizolaciju i ostale građevinske usluge, OIB 32673619087, Zeleno polje 27, 31000 Osijek</izvorni_sadrzaj>
    <derivirana_varijabla naziv="DomainObject.Predmet.ProtustrankaIDrugiAdressOIB_1">ISOLIERUNG-CRO j.d.o.o. za termoizolaciju i ostale građevinske usluge, OIB 32673619087, Zeleno polje 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ISOLIERUNG-CRO j.d.o.o. za termoizolaciju i ostale građevinske usluge</item>
      <item>Adrijana Kereši</item>
    </izvorni_sadrzaj>
    <derivirana_varijabla naziv="DomainObject.Predmet.SudioniciListNaziv_1">
      <item>FINA RC OSIJEK</item>
      <item>ISOLIERUNG-CRO j.d.o.o. za termoizolaciju i ostale građevinske usluge</item>
      <item>Adrijana Kereši</item>
    </derivirana_varijabla>
  </DomainObject.Predmet.SudioniciListNaziv>
  <DomainObject.Predmet.SudioniciListAdressOIB>
    <izvorni_sadrzaj>
      <item>FINA RC OSIJEK, OIB 85821130368</item>
      <item>ISOLIERUNG-CRO j.d.o.o. za termoizolaciju i ostale građevinske usluge, OIB 32673619087, Zeleno polje 27,31000 Osijek</item>
      <item>Adrijana Kereši, OIB 31284681064, Sarajevska 7,31000 Osijek</item>
    </izvorni_sadrzaj>
    <derivirana_varijabla naziv="DomainObject.Predmet.SudioniciListAdressOIB_1">
      <item>FINA RC OSIJEK, OIB 85821130368</item>
      <item>ISOLIERUNG-CRO j.d.o.o. za termoizolaciju i ostale građevinske usluge, OIB 32673619087, Zeleno polje 27,31000 Osijek</item>
      <item>Adrijana Kereši, OIB 31284681064, Sarajevska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32673619087</item>
      <item>, OIB 31284681064</item>
    </izvorni_sadrzaj>
    <derivirana_varijabla naziv="DomainObject.Predmet.SudioniciListNazivOIB_1">
      <item>, OIB 85821130368</item>
      <item>, OIB 32673619087</item>
      <item>, OIB 31284681064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0C721-5D5B-4EBE-A91E-EF758E308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2580</properties:Characters>
  <properties:Lines>97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2017-02-09T08:24:00Z</dcterms:created>
  <dc:creator>hermanj</dc:creator>
  <cp:lastModifiedBy>Marija Galić</cp:lastModifiedBy>
  <cp:lastPrinted>2017-05-05T08:24:00Z</cp:lastPrinted>
  <dcterms:modified xmlns:xsi="http://www.w3.org/2001/XMLSchema-instance" xsi:type="dcterms:W3CDTF">2017-05-05T10:41:00Z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St-497/2017-3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