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67703E" w:rsidR="00997629" w:rsidRPr="00997629">
        <w:tc>
          <w:tcPr>
            <w:tcW w:type="dxa" w:w="2985"/>
            <w:shd w:fill="auto" w:color="auto" w:val="clear"/>
          </w:tcPr>
          <w:p w:rsidRDefault="00997629" w:rsidP="00997629" w:rsidR="00997629" w:rsidRPr="00997629">
            <w:pPr>
              <w:widowControl/>
              <w:suppressAutoHyphens w:val="false"/>
              <w:jc w:val="center"/>
              <w:rPr>
                <w:rFonts w:cs="Times New Roman" w:eastAsia="Calibri"/>
                <w:kern w:val="0"/>
                <w:lang w:bidi="ar-SA" w:eastAsia="en-US"/>
              </w:rPr>
            </w:pPr>
            <w:bookmarkStart w:name="_GoBack" w:id="0"/>
            <w:bookmarkEnd w:id="0"/>
            <w:r w:rsidRPr="00997629">
              <w:rPr>
                <w:rFonts w:cs="Times New Roman" w:eastAsia="Calibri"/>
                <w:noProof/>
                <w:kern w:val="0"/>
                <w:lang w:bidi="ar-SA"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97629" w:rsidP="00997629" w:rsidR="00997629" w:rsidRPr="00997629">
            <w:pPr>
              <w:widowControl/>
              <w:suppressAutoHyphens w:val="false"/>
              <w:jc w:val="center"/>
              <w:rPr>
                <w:rFonts w:cs="Times New Roman" w:eastAsia="Calibri"/>
                <w:kern w:val="0"/>
                <w:lang w:bidi="ar-SA" w:eastAsia="en-US"/>
              </w:rPr>
            </w:pPr>
            <w:r w:rsidRPr="00997629">
              <w:rPr>
                <w:rFonts w:cs="Times New Roman" w:eastAsia="Calibri"/>
                <w:kern w:val="0"/>
                <w:lang w:bidi="ar-SA" w:eastAsia="en-US"/>
              </w:rPr>
              <w:t>Republika Hrvatska</w:t>
            </w:r>
          </w:p>
          <w:p w:rsidRDefault="00997629" w:rsidP="00997629" w:rsidR="00997629" w:rsidRPr="00997629">
            <w:pPr>
              <w:widowControl/>
              <w:suppressAutoHyphens w:val="false"/>
              <w:jc w:val="center"/>
              <w:rPr>
                <w:rFonts w:cs="Times New Roman" w:eastAsia="Calibri"/>
                <w:kern w:val="0"/>
                <w:lang w:bidi="ar-SA" w:eastAsia="en-US"/>
              </w:rPr>
            </w:pPr>
            <w:r w:rsidRPr="00997629">
              <w:rPr>
                <w:rFonts w:cs="Times New Roman" w:eastAsia="Calibri"/>
                <w:kern w:val="0"/>
                <w:lang w:bidi="ar-SA" w:eastAsia="en-US"/>
              </w:rPr>
              <w:t>Trgovački sud u Varaždinu</w:t>
            </w:r>
          </w:p>
          <w:p w:rsidRDefault="00997629" w:rsidP="00997629" w:rsidR="00997629" w:rsidRPr="00997629">
            <w:pPr>
              <w:widowControl/>
              <w:suppressAutoHyphens w:val="false"/>
              <w:jc w:val="center"/>
              <w:rPr>
                <w:rFonts w:cs="Times New Roman" w:eastAsia="Calibri"/>
                <w:kern w:val="0"/>
                <w:lang w:bidi="ar-SA" w:eastAsia="en-US"/>
              </w:rPr>
            </w:pPr>
            <w:r w:rsidRPr="00997629">
              <w:rPr>
                <w:rFonts w:cs="Times New Roman" w:eastAsia="Calibri"/>
                <w:kern w:val="0"/>
                <w:lang w:bidi="ar-SA" w:eastAsia="en-US"/>
              </w:rPr>
              <w:t>Varaždin, Braće Radić 2</w:t>
            </w:r>
          </w:p>
        </w:tc>
      </w:tr>
    </w:tbl>
    <w:p w14:textId="677e27c" w14:paraId="677e27c" w:rsidRDefault="00997629" w:rsidP="00997629" w:rsidR="00997629" w:rsidRPr="00997629">
      <w:pPr>
        <w:widowControl/>
        <w:suppressAutoHyphens w:val="false"/>
        <w:jc w:val="right"/>
        <w15:collapsed w:val="false"/>
        <w:rPr>
          <w:rFonts w:cs="Times New Roman" w:eastAsia="Calibri"/>
          <w:kern w:val="0"/>
          <w:sz w:val="12"/>
          <w:lang w:bidi="ar-SA" w:eastAsia="en-US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67703E" w:rsidR="00997629" w:rsidRPr="00997629">
        <w:trPr>
          <w:jc w:val="right"/>
        </w:trPr>
        <w:tc>
          <w:tcPr>
            <w:tcW w:type="dxa" w:w="4320"/>
          </w:tcPr>
          <w:p w:rsidRDefault="00E95D85" w:rsidP="004F7979" w:rsidR="00997629" w:rsidRPr="00997629">
            <w:pPr>
              <w:widowControl/>
              <w:suppressAutoHyphens w:val="false"/>
              <w:jc w:val="right"/>
              <w:rPr>
                <w:rFonts w:cs="Times New Roman" w:eastAsia="Times New Roman"/>
                <w:kern w:val="0"/>
                <w:lang w:bidi="ar-SA" w:eastAsia="hr-HR"/>
              </w:rPr>
            </w:pPr>
            <w:r>
              <w:rPr>
                <w:rFonts w:cs="Times New Roman" w:eastAsia="Times New Roman"/>
                <w:kern w:val="0"/>
                <w:lang w:bidi="ar-SA" w:eastAsia="hr-HR"/>
              </w:rPr>
              <w:t>Poslovni broj: 5 St-</w:t>
            </w:r>
            <w:r w:rsidR="004F7979">
              <w:rPr>
                <w:rFonts w:cs="Times New Roman" w:eastAsia="Times New Roman"/>
                <w:kern w:val="0"/>
                <w:lang w:bidi="ar-SA" w:eastAsia="hr-HR"/>
              </w:rPr>
              <w:t>15/18-9</w:t>
            </w:r>
          </w:p>
        </w:tc>
      </w:tr>
    </w:tbl>
    <w:p w:rsidRDefault="00240DAF" w:rsidP="00F83C1C" w:rsidR="00240DAF">
      <w:pPr>
        <w:jc w:val="both"/>
        <w:rPr>
          <w:bCs/>
        </w:rPr>
      </w:pPr>
    </w:p>
    <w:p w:rsidRDefault="00240DAF" w:rsidP="00F83C1C" w:rsidR="00240DAF" w:rsidRPr="00F83C1C">
      <w:pPr>
        <w:jc w:val="both"/>
      </w:pPr>
    </w:p>
    <w:p w:rsidRDefault="00666C4B" w:rsidR="00BA0147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BA0147" w:rsid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J E Š E N J E</w:t>
      </w:r>
    </w:p>
    <w:p w:rsidRDefault="000B44AC" w:rsidP="00BF4648" w:rsidR="000B44AC">
      <w:pPr>
        <w:rPr>
          <w:rFonts w:cs="Times New Roman"/>
        </w:rPr>
      </w:pPr>
    </w:p>
    <w:p w:rsidRDefault="00BF4648" w:rsidP="00BF4648" w:rsidR="00BF4648" w:rsidRPr="00BA0147">
      <w:pPr>
        <w:rPr>
          <w:rFonts w:cs="Times New Roman"/>
        </w:rPr>
      </w:pPr>
    </w:p>
    <w:p w:rsidRDefault="00666C4B" w:rsidP="00E95D85" w:rsidR="00EF04AA" w:rsidRPr="00BA0147">
      <w:pPr>
        <w:ind w:firstLine="708"/>
        <w:jc w:val="both"/>
        <w:rPr>
          <w:rFonts w:cs="Times New Roman"/>
        </w:rPr>
      </w:pPr>
      <w:r>
        <w:rPr>
          <w:rFonts w:cs="Times New Roman"/>
        </w:rPr>
        <w:tab/>
      </w:r>
      <w:r w:rsidR="00240DAF">
        <w:rPr>
          <w:rFonts w:cs="Times New Roman"/>
        </w:rPr>
        <w:t>Trgovački sud u Varaždinu</w:t>
      </w:r>
      <w:r w:rsidR="00EF04AA">
        <w:rPr>
          <w:rFonts w:cs="Times New Roman"/>
        </w:rPr>
        <w:t xml:space="preserve">, </w:t>
      </w:r>
      <w:r w:rsidR="00EF04AA" w:rsidRPr="00BA0147">
        <w:rPr>
          <w:rFonts w:cs="Times New Roman"/>
        </w:rPr>
        <w:t xml:space="preserve">po sucu toga </w:t>
      </w:r>
      <w:r w:rsidR="00213CEE">
        <w:rPr>
          <w:rFonts w:cs="Times New Roman"/>
        </w:rPr>
        <w:t xml:space="preserve">suda Kseniji Flack-Makitan, kao </w:t>
      </w:r>
      <w:r w:rsidR="00EF04AA" w:rsidRPr="00BA0147">
        <w:rPr>
          <w:rFonts w:cs="Times New Roman"/>
        </w:rPr>
        <w:t>sucu u stečajnom predmetu</w:t>
      </w:r>
      <w:r w:rsidR="004F7979">
        <w:rPr>
          <w:rFonts w:cs="Times New Roman"/>
          <w:kern w:val="2"/>
        </w:rPr>
        <w:t xml:space="preserve"> </w:t>
      </w:r>
      <w:r w:rsidR="004F7979" w:rsidRPr="003554C7">
        <w:rPr>
          <w:kern w:val="2"/>
        </w:rPr>
        <w:t xml:space="preserve">povodom </w:t>
      </w:r>
      <w:r w:rsidR="004F7979" w:rsidRPr="003554C7">
        <w:t>prijedloga predlagatelja Financijske agencije, Regionalni centar Zagreb, Podružnica Varaždin, za otvaranje stečajnog postupka nad dužnikom</w:t>
      </w:r>
      <w:r w:rsidR="004F7979" w:rsidRPr="003554C7">
        <w:rPr>
          <w:kern w:val="2"/>
        </w:rPr>
        <w:t xml:space="preserve"> MAVREK d.o.o., Žarovnica, Žarovnica 120, Lepoglava, OIB: 75728026630</w:t>
      </w:r>
      <w:r w:rsidR="00E95D85">
        <w:t>,</w:t>
      </w:r>
      <w:r w:rsidR="00E95D85">
        <w:rPr>
          <w:rFonts w:cs="Times New Roman"/>
        </w:rPr>
        <w:t xml:space="preserve"> </w:t>
      </w:r>
      <w:r w:rsidR="004F7979">
        <w:rPr>
          <w:rFonts w:cs="Times New Roman"/>
        </w:rPr>
        <w:t>6. ožujka</w:t>
      </w:r>
      <w:r w:rsidR="00185BAE">
        <w:rPr>
          <w:rFonts w:cs="Times New Roman"/>
        </w:rPr>
        <w:t xml:space="preserve"> 2018</w:t>
      </w:r>
      <w:r w:rsidR="00F83C1C">
        <w:rPr>
          <w:rFonts w:cs="Times New Roman"/>
        </w:rPr>
        <w:t>.</w:t>
      </w:r>
    </w:p>
    <w:p w:rsidRDefault="005F7221" w:rsidR="005F7221" w:rsidRPr="00BA0147">
      <w:pPr>
        <w:jc w:val="both"/>
        <w:rPr>
          <w:rFonts w:cs="Times New Roman"/>
        </w:rPr>
      </w:pPr>
    </w:p>
    <w:p w:rsidRDefault="005F7221" w:rsidP="005F7221" w:rsidR="000B44AC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5F7221" w:rsidP="005F7221" w:rsidR="005F7221" w:rsidRPr="00412CB1">
      <w:pPr>
        <w:jc w:val="both"/>
      </w:pPr>
    </w:p>
    <w:p w:rsidRDefault="00EF04AA" w:rsidP="00EF04AA" w:rsidR="00EF04AA">
      <w:pPr>
        <w:ind w:firstLine="709"/>
        <w:jc w:val="both"/>
      </w:pPr>
      <w:r>
        <w:t>Pozivaju se osobe koje imaju pravni interes za provedbom ovog stečajnog postupka nad stečajnim dužnikom</w:t>
      </w:r>
      <w:r w:rsidR="004F7979">
        <w:t xml:space="preserve"> </w:t>
      </w:r>
      <w:r w:rsidR="004F7979" w:rsidRPr="003554C7">
        <w:rPr>
          <w:kern w:val="2"/>
        </w:rPr>
        <w:t>MAVREK d.o.o., Žarovnica, Žarovnica 120, Lepoglava, OIB: 75728026630</w:t>
      </w:r>
      <w:r>
        <w:t>, da u roku od 15 dana od objave na mrežnoj</w:t>
      </w:r>
      <w:r w:rsidR="00E95D85">
        <w:t xml:space="preserve"> stranici e-Oglasna ploča suda, </w:t>
      </w:r>
      <w:r>
        <w:t>uplate predujam za namirenje troškova prethodnog i otvorenog stečajnog postupka u iznosu</w:t>
      </w:r>
      <w:r w:rsidR="00BF4648">
        <w:t xml:space="preserve"> od 5</w:t>
      </w:r>
      <w:r>
        <w:t>.000,00 kn, na račun ovoga suda koji se vodi kod Hrvatske poštanske banke d.d. Zagreb, IBAN: HR40 2390 0011 3000 0275 4, model: 02, s pozivom na poslovni broj spisa St-</w:t>
      </w:r>
      <w:r w:rsidR="004F7979">
        <w:t>15/18</w:t>
      </w:r>
      <w:r>
        <w:t>, jer će u protivnom sud donijeti rješenje o otvaranju i zaključenju stečajnog postupka.</w:t>
      </w:r>
    </w:p>
    <w:p w:rsidRDefault="00A61381" w:rsidP="005F7221" w:rsidR="00A61381"/>
    <w:p w:rsidRDefault="00B6748D" w:rsidP="00CE6118" w:rsidR="00B6748D">
      <w:pPr>
        <w:jc w:val="center"/>
      </w:pPr>
    </w:p>
    <w:p w:rsidRDefault="00012293" w:rsidP="00CE6118" w:rsidR="00CE6118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4F7979">
        <w:rPr>
          <w:rFonts w:cs="Times New Roman"/>
        </w:rPr>
        <w:t>6. ožujka</w:t>
      </w:r>
      <w:r w:rsidR="00185BAE">
        <w:rPr>
          <w:rFonts w:cs="Times New Roman"/>
        </w:rPr>
        <w:t xml:space="preserve"> 2018</w:t>
      </w:r>
      <w:r w:rsidR="00CE6118">
        <w:rPr>
          <w:rFonts w:cs="Times New Roman"/>
        </w:rPr>
        <w:t>. godine.</w:t>
      </w:r>
    </w:p>
    <w:p w:rsidRDefault="00A61381" w:rsidP="00CE6118" w:rsidR="00A61381">
      <w:pPr>
        <w:jc w:val="center"/>
        <w:rPr>
          <w:rFonts w:cs="Times New Roman"/>
        </w:rPr>
      </w:pPr>
    </w:p>
    <w:p w:rsidRDefault="00666C4B" w:rsidP="00461516" w:rsidR="00666C4B"/>
    <w:p w:rsidRDefault="00666C4B" w:rsidP="00F83C1C" w:rsidR="00C42207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A09E6">
        <w:tab/>
      </w:r>
      <w:r w:rsidR="005A09E6">
        <w:tab/>
      </w:r>
      <w:r w:rsidR="00C42207" w:rsidRPr="007A26C1">
        <w:rPr>
          <w:rFonts w:cs="Times New Roman"/>
        </w:rPr>
        <w:t>S</w:t>
      </w:r>
      <w:r w:rsidR="00240DAF">
        <w:rPr>
          <w:rFonts w:cs="Times New Roman"/>
        </w:rPr>
        <w:t>udac</w:t>
      </w:r>
    </w:p>
    <w:p w:rsidRDefault="00EF04AA" w:rsidP="00A61381" w:rsidR="00EF04AA">
      <w:pPr>
        <w:jc w:val="both"/>
        <w:rPr>
          <w:rFonts w:cs="Times New Roman"/>
        </w:rPr>
      </w:pPr>
    </w:p>
    <w:p w:rsidRDefault="00F83C1C" w:rsidP="00C42207" w:rsidR="00F83C1C">
      <w:pPr>
        <w:ind w:firstLine="708" w:left="5664"/>
        <w:jc w:val="both"/>
        <w:rPr>
          <w:rFonts w:cs="Times New Roman"/>
        </w:rPr>
      </w:pPr>
    </w:p>
    <w:p w:rsidRDefault="00C42207" w:rsidP="00EF04AA" w:rsidR="00C42207">
      <w:pPr>
        <w:ind w:firstLine="708" w:left="4956"/>
        <w:jc w:val="both"/>
        <w:rPr>
          <w:rFonts w:cs="Times New Roman"/>
        </w:rPr>
      </w:pPr>
      <w:r w:rsidRPr="007A26C1">
        <w:rPr>
          <w:rFonts w:cs="Times New Roman"/>
        </w:rPr>
        <w:t>Ksenija Flack-Makitan</w:t>
      </w:r>
      <w:r w:rsidR="00240DAF">
        <w:rPr>
          <w:rFonts w:cs="Times New Roman"/>
        </w:rPr>
        <w:t>, v.r.</w:t>
      </w:r>
    </w:p>
    <w:p w:rsidRDefault="00B6748D" w:rsidP="00EF04AA" w:rsidR="00B6748D">
      <w:pPr>
        <w:ind w:firstLine="708" w:left="4956"/>
        <w:jc w:val="both"/>
        <w:rPr>
          <w:rFonts w:cs="Times New Roman"/>
        </w:rPr>
      </w:pPr>
    </w:p>
    <w:p w:rsidRDefault="001D2BCB" w:rsidP="00CE6118" w:rsidR="001D2BCB">
      <w:pPr>
        <w:jc w:val="both"/>
      </w:pPr>
    </w:p>
    <w:p w:rsidRDefault="00A61381" w:rsidR="0079114C">
      <w:pPr>
        <w:jc w:val="both"/>
      </w:pPr>
      <w:r>
        <w:t>POUKA O PRAVNOM LIJEKU:</w:t>
      </w:r>
    </w:p>
    <w:p w:rsidRDefault="00A61381" w:rsidR="00A61381">
      <w:pPr>
        <w:jc w:val="both"/>
      </w:pPr>
      <w:r>
        <w:t xml:space="preserve">Protiv ovog rješenja posebna žalba nije dopuštena. </w:t>
      </w:r>
      <w:r w:rsidR="00657482">
        <w:t>(čl. 18. st. 2. i 19. st. 7. Stečajnog zakona).</w:t>
      </w:r>
    </w:p>
    <w:p w:rsidRDefault="00A61381" w:rsidR="00A61381">
      <w:pPr>
        <w:jc w:val="both"/>
      </w:pPr>
    </w:p>
    <w:p w:rsidRDefault="00461516" w:rsidP="006C5FEF" w:rsidR="0079114C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EF04AA" w:rsidP="00EF04AA" w:rsidR="00EF04AA">
      <w:pPr>
        <w:pStyle w:val="Odlomakpopisa"/>
        <w:numPr>
          <w:ilvl w:val="0"/>
          <w:numId w:val="8"/>
        </w:numPr>
        <w:jc w:val="both"/>
        <w:rPr>
          <w:rFonts w:cs="Times New Roman"/>
        </w:rPr>
      </w:pPr>
      <w:r>
        <w:rPr>
          <w:rFonts w:cs="Times New Roman"/>
        </w:rPr>
        <w:t>E-oglasna ploča suda</w:t>
      </w:r>
    </w:p>
    <w:p w:rsidRDefault="000B44AC" w:rsidP="00BF4648" w:rsidR="000B44AC" w:rsidRPr="005A09E6">
      <w:pPr>
        <w:widowControl/>
        <w:suppressAutoHyphens w:val="false"/>
        <w:jc w:val="both"/>
        <w:rPr>
          <w:rFonts w:cs="Times New Roman"/>
        </w:rPr>
      </w:pPr>
    </w:p>
    <w:sectPr w:rsidSect="00BF4648" w:rsidR="000B44AC" w:rsidRPr="005A09E6">
      <w:headerReference w:type="default" r:id="rId11"/>
      <w:headerReference w:type="first" r:id="rId12"/>
      <w:pgSz w:h="16838" w:w="11906"/>
      <w:pgMar w:gutter="0" w:footer="720" w:header="720" w:left="1134" w:bottom="284" w:right="1134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17C7" w:rsidP="00BA0147" w:rsidR="000717C7">
      <w:r>
        <w:separator/>
      </w:r>
    </w:p>
  </w:endnote>
  <w:endnote w:id="0" w:type="continuationSeparator">
    <w:p w:rsidRDefault="000717C7" w:rsidP="00BA0147" w:rsidR="000717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17C7" w:rsidP="00BA0147" w:rsidR="000717C7">
      <w:r>
        <w:separator/>
      </w:r>
    </w:p>
  </w:footnote>
  <w:footnote w:id="0" w:type="continuationSeparator">
    <w:p w:rsidRDefault="000717C7" w:rsidP="00BA0147" w:rsidR="000717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97629">
      <w:rPr>
        <w:noProof/>
      </w:rPr>
      <w:t>2</w:t>
    </w:r>
    <w:r>
      <w:fldChar w:fldCharType="end"/>
    </w:r>
  </w:p>
  <w:p w:rsidRDefault="006063E0" w:rsidP="006063E0" w:rsidR="006063E0">
    <w:pPr>
      <w:pStyle w:val="Zaglavlje"/>
    </w:pPr>
    <w:r>
      <w:tab/>
    </w:r>
    <w:r>
      <w:tab/>
    </w:r>
    <w:r w:rsidR="006B5EF7">
      <w:t>Poslovni broj: 5 St-</w:t>
    </w:r>
    <w:r w:rsidR="00BF4648">
      <w:t>448/16-6</w:t>
    </w:r>
  </w:p>
  <w:p w:rsidRDefault="006063E0" w:rsidR="006063E0">
    <w:pPr>
      <w:pStyle w:val="Zaglavlje"/>
      <w:jc w:val="center"/>
    </w:pPr>
  </w:p>
  <w:p w:rsidRDefault="00BA0147" w:rsidR="00BA01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</w:pPr>
  </w:p>
  <w:p w:rsidRDefault="00BA0147" w:rsidR="0079114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162F3F84"/>
    <w:multiLevelType w:val="hybridMultilevel"/>
    <w:tmpl w:val="C598F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6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7"/>
  </w:num>
  <w:num w:numId="6">
    <w:abstractNumId w:val="5"/>
  </w:num>
  <w:num w:numId="7">
    <w:abstractNumId w:val="6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147"/>
    <w:rsid w:val="0000244C"/>
    <w:rsid w:val="00004464"/>
    <w:rsid w:val="00012293"/>
    <w:rsid w:val="0001658C"/>
    <w:rsid w:val="000531BB"/>
    <w:rsid w:val="000717C7"/>
    <w:rsid w:val="000B44AC"/>
    <w:rsid w:val="000C472A"/>
    <w:rsid w:val="000D6933"/>
    <w:rsid w:val="000F0DE4"/>
    <w:rsid w:val="000F55DF"/>
    <w:rsid w:val="00117ED2"/>
    <w:rsid w:val="001611DE"/>
    <w:rsid w:val="00185BAE"/>
    <w:rsid w:val="00193562"/>
    <w:rsid w:val="001D0412"/>
    <w:rsid w:val="001D2BCB"/>
    <w:rsid w:val="00213CEE"/>
    <w:rsid w:val="00217753"/>
    <w:rsid w:val="002341FF"/>
    <w:rsid w:val="00240DAF"/>
    <w:rsid w:val="0027697F"/>
    <w:rsid w:val="002A7120"/>
    <w:rsid w:val="002A7BAD"/>
    <w:rsid w:val="002D481B"/>
    <w:rsid w:val="002D4F2D"/>
    <w:rsid w:val="00317223"/>
    <w:rsid w:val="003538D1"/>
    <w:rsid w:val="00363E19"/>
    <w:rsid w:val="003A689F"/>
    <w:rsid w:val="003B3055"/>
    <w:rsid w:val="003F0BEA"/>
    <w:rsid w:val="00406AF2"/>
    <w:rsid w:val="0044358D"/>
    <w:rsid w:val="0046016D"/>
    <w:rsid w:val="00461516"/>
    <w:rsid w:val="004D15D7"/>
    <w:rsid w:val="004D6A77"/>
    <w:rsid w:val="004F0C0D"/>
    <w:rsid w:val="004F7979"/>
    <w:rsid w:val="0058239B"/>
    <w:rsid w:val="00586314"/>
    <w:rsid w:val="00591BCF"/>
    <w:rsid w:val="0059284F"/>
    <w:rsid w:val="005A09E6"/>
    <w:rsid w:val="005A139C"/>
    <w:rsid w:val="005A53BD"/>
    <w:rsid w:val="005A7952"/>
    <w:rsid w:val="005D0175"/>
    <w:rsid w:val="005F4618"/>
    <w:rsid w:val="005F7221"/>
    <w:rsid w:val="006063E0"/>
    <w:rsid w:val="00613CF2"/>
    <w:rsid w:val="00640372"/>
    <w:rsid w:val="00657482"/>
    <w:rsid w:val="00666C4B"/>
    <w:rsid w:val="00681854"/>
    <w:rsid w:val="006873E3"/>
    <w:rsid w:val="00695D0C"/>
    <w:rsid w:val="006B57C6"/>
    <w:rsid w:val="006B5EF7"/>
    <w:rsid w:val="006C5FEF"/>
    <w:rsid w:val="00720601"/>
    <w:rsid w:val="00724390"/>
    <w:rsid w:val="0072529F"/>
    <w:rsid w:val="007410CE"/>
    <w:rsid w:val="00742B02"/>
    <w:rsid w:val="0076577E"/>
    <w:rsid w:val="0079114C"/>
    <w:rsid w:val="007D470A"/>
    <w:rsid w:val="0080270A"/>
    <w:rsid w:val="00806764"/>
    <w:rsid w:val="00812800"/>
    <w:rsid w:val="0081324C"/>
    <w:rsid w:val="008B385D"/>
    <w:rsid w:val="008B5950"/>
    <w:rsid w:val="008C14BC"/>
    <w:rsid w:val="0092371F"/>
    <w:rsid w:val="00926C33"/>
    <w:rsid w:val="00953C7E"/>
    <w:rsid w:val="009668AE"/>
    <w:rsid w:val="00970E9C"/>
    <w:rsid w:val="00997629"/>
    <w:rsid w:val="009C0AFE"/>
    <w:rsid w:val="009D227F"/>
    <w:rsid w:val="009F187F"/>
    <w:rsid w:val="009F4BEF"/>
    <w:rsid w:val="00A4112C"/>
    <w:rsid w:val="00A506D7"/>
    <w:rsid w:val="00A61381"/>
    <w:rsid w:val="00AC55E9"/>
    <w:rsid w:val="00AC7798"/>
    <w:rsid w:val="00AD4CB2"/>
    <w:rsid w:val="00AF1E8D"/>
    <w:rsid w:val="00B15F84"/>
    <w:rsid w:val="00B520A6"/>
    <w:rsid w:val="00B6748D"/>
    <w:rsid w:val="00B92546"/>
    <w:rsid w:val="00BA0147"/>
    <w:rsid w:val="00BA4A3C"/>
    <w:rsid w:val="00BB7851"/>
    <w:rsid w:val="00BE5D64"/>
    <w:rsid w:val="00BF4648"/>
    <w:rsid w:val="00C23175"/>
    <w:rsid w:val="00C42207"/>
    <w:rsid w:val="00C46CF2"/>
    <w:rsid w:val="00C61628"/>
    <w:rsid w:val="00C73667"/>
    <w:rsid w:val="00CA6997"/>
    <w:rsid w:val="00CA7317"/>
    <w:rsid w:val="00CE6118"/>
    <w:rsid w:val="00CF79A6"/>
    <w:rsid w:val="00D077D7"/>
    <w:rsid w:val="00D20DAD"/>
    <w:rsid w:val="00D22FDA"/>
    <w:rsid w:val="00D27615"/>
    <w:rsid w:val="00D33E0A"/>
    <w:rsid w:val="00D36DC6"/>
    <w:rsid w:val="00D70B9C"/>
    <w:rsid w:val="00DB63DD"/>
    <w:rsid w:val="00E0463A"/>
    <w:rsid w:val="00E35839"/>
    <w:rsid w:val="00E557EB"/>
    <w:rsid w:val="00E717D2"/>
    <w:rsid w:val="00E924AB"/>
    <w:rsid w:val="00E95D85"/>
    <w:rsid w:val="00EA5506"/>
    <w:rsid w:val="00EC3F7F"/>
    <w:rsid w:val="00EF04AA"/>
    <w:rsid w:val="00EF51DF"/>
    <w:rsid w:val="00F04E7C"/>
    <w:rsid w:val="00F07400"/>
    <w:rsid w:val="00F83C1C"/>
    <w:rsid w:val="00FD3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glavlje1" w:type="paragraph">
    <w:name w:val="Zaglavlje1"/>
    <w:basedOn w:val="Normal"/>
    <w:next w:val="Tijeloteksta"/>
    <w:pPr>
      <w:keepNext/>
      <w:spacing w:after="120" w:before="240"/>
    </w:pPr>
    <w:rPr>
      <w:rFonts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hAnsi="Tahoma" w:ascii="Tahoma"/>
      <w:sz w:val="16"/>
      <w:szCs w:val="14"/>
    </w:rPr>
  </w:style>
  <w:style w:customStyle="true" w:styleId="TekstbaloniaChar" w:type="character">
    <w:name w:val="Tekst balončića Char"/>
    <w:link w:val="Tekstbalonia"/>
    <w:uiPriority w:val="99"/>
    <w:semiHidden/>
    <w:rsid w:val="00CE6118"/>
    <w:rPr>
      <w:rFonts w:cs="Mangal" w:eastAsia="SimSun" w:hAnsi="Tahoma" w:asci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9D22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227F"/>
    <w:rPr>
      <w:rFonts w:cs="Times New Roman" w:eastAsia="Calibri" w:hAnsi="Times New Roman" w:ascii="Times New Roman"/>
      <w:kern w:val="0"/>
      <w:sz w:val="24"/>
      <w:bdr w:space="0" w:sz="0" w:color="auto" w:val="none"/>
      <w:shd w:fill="auto" w:color="auto" w:val="clear"/>
      <w:lang w:bidi="ar-SA" w:eastAsia="en-US" w:val="hr-HR"/>
    </w:rPr>
  </w:style>
  <w:style w:customStyle="true" w:styleId="PozadinaSvijetloZuta" w:type="character">
    <w:name w:val="Pozadina_SvijetloZuta"/>
    <w:basedOn w:val="Zadanifontodlomka"/>
    <w:rsid w:val="009D227F"/>
    <w:rPr>
      <w:rFonts w:cs="Times New Roman" w:eastAsia="Calibri"/>
      <w:kern w:val="0"/>
      <w:bdr w:space="0" w:sz="0" w:color="auto" w:val="none"/>
      <w:shd w:fill="FFFFCC" w:color="auto" w:val="clear"/>
      <w:lang w:bidi="ar-SA" w:eastAsia="en-US" w:val="hr-HR"/>
    </w:rPr>
  </w:style>
  <w:style w:customStyle="true" w:styleId="PozadinaSvijetloCrvena" w:type="character">
    <w:name w:val="Pozadina_SvijetloCrvena"/>
    <w:basedOn w:val="eSPISCCParagraphDefaultFont"/>
    <w:rsid w:val="009D227F"/>
    <w:rPr>
      <w:rFonts w:cs="Times New Roman" w:eastAsia="Calibri" w:hAnsi="Times New Roman" w:ascii="Times New Roman"/>
      <w:kern w:val="0"/>
      <w:sz w:val="24"/>
      <w:bdr w:space="0" w:sz="0" w:color="auto" w:val="none"/>
      <w:shd w:fill="FFCCCC" w:color="auto" w:val="clear"/>
      <w:lang w:bidi="ar-SA" w:eastAsia="en-US" w:val="hr-HR"/>
    </w:rPr>
  </w:style>
  <w:style w:customStyle="true" w:styleId="PozadinaSvijetloZelena" w:type="character">
    <w:name w:val="Pozadina_SvijetloZelena"/>
    <w:basedOn w:val="eSPISCCParagraphDefaultFont"/>
    <w:rsid w:val="009D227F"/>
    <w:rPr>
      <w:rFonts w:cs="Times New Roman" w:eastAsia="Calibri" w:hAnsi="Times New Roman" w:ascii="Times New Roman"/>
      <w:kern w:val="0"/>
      <w:sz w:val="24"/>
      <w:bdr w:space="0" w:sz="0" w:color="auto" w:val="none"/>
      <w:shd w:fill="CCFFCC" w:color="auto" w:val="clear"/>
      <w:lang w:bidi="ar-SA"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1" w:type="paragraph">
    <w:name w:val="Zaglavlje1"/>
    <w:basedOn w:val="Normal"/>
    <w:next w:val="Tijeloteksta"/>
    <w:pPr>
      <w:keepNext/>
      <w:spacing w:after="120" w:before="240"/>
    </w:pPr>
    <w:rPr>
      <w:rFonts w:ascii="Ari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customStyle="1" w:styleId="TekstbaloniaChar" w:type="character">
    <w:name w:val="Tekst balončića Char"/>
    <w:link w:val="Tekstbalonia"/>
    <w:uiPriority w:val="99"/>
    <w:semiHidden/>
    <w:rsid w:val="00CE6118"/>
    <w:rPr>
      <w:rFonts w:ascii="Tahoma" w:cs="Mangal" w:eastAsia="SimSun" w:hAns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9D22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227F"/>
    <w:rPr>
      <w:rFonts w:ascii="Times New Roman" w:cs="Times New Roman" w:eastAsia="Calibri" w:hAnsi="Times New Roman"/>
      <w:kern w:val="0"/>
      <w:sz w:val="24"/>
      <w:bdr w:color="auto" w:space="0" w:sz="0" w:val="none"/>
      <w:shd w:color="auto" w:fill="auto" w:val="clear"/>
      <w:lang w:bidi="ar-SA" w:eastAsia="en-US" w:val="hr-HR"/>
    </w:rPr>
  </w:style>
  <w:style w:customStyle="1" w:styleId="PozadinaSvijetloZuta" w:type="character">
    <w:name w:val="Pozadina_SvijetloZuta"/>
    <w:basedOn w:val="Zadanifontodlomka"/>
    <w:rsid w:val="009D227F"/>
    <w:rPr>
      <w:rFonts w:cs="Times New Roman" w:eastAsia="Calibri"/>
      <w:kern w:val="0"/>
      <w:bdr w:color="auto" w:space="0" w:sz="0" w:val="none"/>
      <w:shd w:color="auto" w:fill="FFFFCC" w:val="clear"/>
      <w:lang w:bidi="ar-SA" w:eastAsia="en-US" w:val="hr-HR"/>
    </w:rPr>
  </w:style>
  <w:style w:customStyle="1" w:styleId="PozadinaSvijetloCrvena" w:type="character">
    <w:name w:val="Pozadina_SvijetloCrvena"/>
    <w:basedOn w:val="eSPISCCParagraphDefaultFont"/>
    <w:rsid w:val="009D227F"/>
    <w:rPr>
      <w:rFonts w:ascii="Times New Roman" w:cs="Times New Roman" w:eastAsia="Calibri" w:hAnsi="Times New Roman"/>
      <w:kern w:val="0"/>
      <w:sz w:val="24"/>
      <w:bdr w:color="auto" w:space="0" w:sz="0" w:val="none"/>
      <w:shd w:color="auto" w:fill="FFCCCC" w:val="clear"/>
      <w:lang w:bidi="ar-SA" w:eastAsia="en-US" w:val="hr-HR"/>
    </w:rPr>
  </w:style>
  <w:style w:customStyle="1" w:styleId="PozadinaSvijetloZelena" w:type="character">
    <w:name w:val="Pozadina_SvijetloZelena"/>
    <w:basedOn w:val="eSPISCCParagraphDefaultFont"/>
    <w:rsid w:val="009D227F"/>
    <w:rPr>
      <w:rFonts w:ascii="Times New Roman" w:cs="Times New Roman" w:eastAsia="Calibri" w:hAnsi="Times New Roman"/>
      <w:kern w:val="0"/>
      <w:sz w:val="24"/>
      <w:bdr w:color="auto" w:space="0" w:sz="0" w:val="none"/>
      <w:shd w:color="auto" w:fill="CCFFCC" w:val="clear"/>
      <w:lang w:bidi="ar-SA"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5250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ožujka 2018.</izvorni_sadrzaj>
    <derivirana_varijabla naziv="DomainObject.DatumDonosenjaOdluke_1">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St-15/2018-9</izvorni_sadrzaj>
    <derivirana_varijabla naziv="DomainObject.Oznaka_1">St-15/2018-9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</izvorni_sadrzaj>
    <derivirana_varijabla naziv="DomainObject.Predmet.Broj_1">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2018.</izvorni_sadrzaj>
    <derivirana_varijabla naziv="DomainObject.Predmet.DatumOsnivanja_1">11.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St-15/2018</izvorni_sadrzaj>
    <derivirana_varijabla naziv="DomainObject.Predmet.OznakaBroj_1">St-15/2018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MAVREK društvo s ograničenom odgovornošću za usluge i trgovinu zastupanog po punomoćniku Davorka Mavrek</izvorni_sadrzaj>
    <derivirana_varijabla naziv="DomainObject.Predmet.ProtustrankaFormated_1">  MAVREK društvo s ograničenom odgovornošću za usluge i trgovinu zastupanog po punomoćniku Davorka Mavrek</derivirana_varijabla>
  </DomainObject.Predmet.ProtustrankaFormated>
  <DomainObject.Predmet.ProtustrankaFormatedOIB>
    <izvorni_sadrzaj>  MAVREK društvo s ograničenom odgovornošću za usluge i trgovinu, OIB 75728026630 zastupanog po punomoćniku Davorka Mavrek</izvorni_sadrzaj>
    <derivirana_varijabla naziv="DomainObject.Predmet.ProtustrankaFormatedOIB_1">  MAVREK društvo s ograničenom odgovornošću za usluge i trgovinu, OIB 75728026630 zastupanog po punomoćniku Davorka Mavrek</derivirana_varijabla>
  </DomainObject.Predmet.ProtustrankaFormatedOIB>
  <DomainObject.Predmet.ProtustrankaFormatedWithAdress>
    <izvorni_sadrzaj> MAVREK društvo s ograničenom odgovornošću za usluge i trgovinu, Žarovnica 120, 42250 Žarovnica zastupanog po punomoćniku Davorka Mavrek</izvorni_sadrzaj>
    <derivirana_varijabla naziv="DomainObject.Predmet.ProtustrankaFormatedWithAdress_1"> MAVREK društvo s ograničenom odgovornošću za usluge i trgovinu, Žarovnica 120, 42250 Žarovnica zastupanog po punomoćniku Davorka Mavrek</derivirana_varijabla>
  </DomainObject.Predmet.ProtustrankaFormatedWithAdress>
  <DomainObject.Predmet.ProtustrankaFormatedWithAdressOIB>
    <izvorni_sadrzaj> MAVREK društvo s ograničenom odgovornošću za usluge i trgovinu, OIB 75728026630, Žarovnica 120, 42250 Žarovnica zastupanog po punomoćniku Davorka Mavrek</izvorni_sadrzaj>
    <derivirana_varijabla naziv="DomainObject.Predmet.ProtustrankaFormatedWithAdressOIB_1"> MAVREK društvo s ograničenom odgovornošću za usluge i trgovinu, OIB 75728026630, Žarovnica 120, 42250 Žarovnica zastupanog po punomoćniku Davorka Mavrek</derivirana_varijabla>
  </DomainObject.Predmet.ProtustrankaFormatedWithAdressOIB>
  <DomainObject.Predmet.ProtustrankaWithAdress>
    <izvorni_sadrzaj>MAVREK društvo s ograničenom odgovornošću za usluge i trgovinu Žarovnica 120, 42250 Žarovnica</izvorni_sadrzaj>
    <derivirana_varijabla naziv="DomainObject.Predmet.ProtustrankaWithAdress_1">MAVREK društvo s ograničenom odgovornošću za usluge i trgovinu Žarovnica 120, 42250 Žarovnica</derivirana_varijabla>
  </DomainObject.Predmet.ProtustrankaWithAdress>
  <DomainObject.Predmet.ProtustrankaWithAdressOIB>
    <izvorni_sadrzaj>MAVREK društvo s ograničenom odgovornošću za usluge i trgovinu, OIB 75728026630, Žarovnica 120, 42250 Žarovnica</izvorni_sadrzaj>
    <derivirana_varijabla naziv="DomainObject.Predmet.ProtustrankaWithAdressOIB_1">MAVREK društvo s ograničenom odgovornošću za usluge i trgovinu, OIB 75728026630, Žarovnica 120, 42250 Žarovnica</derivirana_varijabla>
  </DomainObject.Predmet.ProtustrankaWithAdressOIB>
  <DomainObject.Predmet.ProtustrankaNazivFormated>
    <izvorni_sadrzaj>MAVREK društvo s ograničenom odgovornošću za usluge i trgovinu</izvorni_sadrzaj>
    <derivirana_varijabla naziv="DomainObject.Predmet.ProtustrankaNazivFormated_1">MAVREK društvo s ograničenom odgovornošću za usluge i trgovinu</derivirana_varijabla>
  </DomainObject.Predmet.ProtustrankaNazivFormated>
  <DomainObject.Predmet.ProtustrankaNazivFormatedOIB>
    <izvorni_sadrzaj>MAVREK društvo s ograničenom odgovornošću za usluge i trgovinu, OIB 75728026630</izvorni_sadrzaj>
    <derivirana_varijabla naziv="DomainObject.Predmet.ProtustrankaNazivFormatedOIB_1">MAVREK društvo s ograničenom odgovornošću za usluge i trgovinu, OIB 75728026630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38925.39</izvorni_sadrzaj>
    <derivirana_varijabla naziv="DomainObject.Predmet.TrenutnaVrijednost_1">38925.39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MAVREK društvo s ograničenom odgovornošću za usluge i trgovinu zastupanog po punomoćniku Davorka Mavrek</item>
    </izvorni_sadrzaj>
    <derivirana_varijabla naziv="DomainObject.Predmet.ProtuStrankaListFormated_1">
      <item>MAVREK društvo s ograničenom odgovornošću za usluge i trgovinu zastupanog po punomoćniku Davorka Mavrek</item>
    </derivirana_varijabla>
  </DomainObject.Predmet.ProtuStrankaListFormated>
  <DomainObject.Predmet.ProtuStrankaListFormatedOIB>
    <izvorni_sadrzaj>
      <item>MAVREK društvo s ograničenom odgovornošću za usluge i trgovinu, OIB 75728026630 zastupanog po punomoćniku Davorka Mavrek</item>
    </izvorni_sadrzaj>
    <derivirana_varijabla naziv="DomainObject.Predmet.ProtuStrankaListFormatedOIB_1">
      <item>MAVREK društvo s ograničenom odgovornošću za usluge i trgovinu, OIB 75728026630 zastupanog po punomoćniku Davorka Mavrek</item>
    </derivirana_varijabla>
  </DomainObject.Predmet.ProtuStrankaListFormatedOIB>
  <DomainObject.Predmet.ProtuStrankaListFormatedWithAdress>
    <izvorni_sadrzaj>
      <item>MAVREK društvo s ograničenom odgovornošću za usluge i trgovinu, Žarovnica 120, 42250 Žarovnica zastupanog po punomoćniku Davorka Mavrek</item>
    </izvorni_sadrzaj>
    <derivirana_varijabla naziv="DomainObject.Predmet.ProtuStrankaListFormatedWithAdress_1">
      <item>MAVREK društvo s ograničenom odgovornošću za usluge i trgovinu, Žarovnica 120, 42250 Žarovnica zastupanog po punomoćniku Davorka Mavrek</item>
    </derivirana_varijabla>
  </DomainObject.Predmet.ProtuStrankaListFormatedWithAdress>
  <DomainObject.Predmet.ProtuStrankaListFormatedWithAdressOIB>
    <izvorni_sadrzaj>
      <item>MAVREK društvo s ograničenom odgovornošću za usluge i trgovinu, OIB 75728026630, Žarovnica 120, 42250 Žarovnica zastupanog po punomoćniku Davorka Mavrek</item>
    </izvorni_sadrzaj>
    <derivirana_varijabla naziv="DomainObject.Predmet.ProtuStrankaListFormatedWithAdressOIB_1">
      <item>MAVREK društvo s ograničenom odgovornošću za usluge i trgovinu, OIB 75728026630, Žarovnica 120, 42250 Žarovnica zastupanog po punomoćniku Davorka Mavrek</item>
    </derivirana_varijabla>
  </DomainObject.Predmet.ProtuStrankaListFormatedWithAdressOIB>
  <DomainObject.Predmet.ProtuStrankaListNazivFormated>
    <izvorni_sadrzaj>
      <item>MAVREK društvo s ograničenom odgovornošću za usluge i trgovinu</item>
    </izvorni_sadrzaj>
    <derivirana_varijabla naziv="DomainObject.Predmet.ProtuStrankaListNazivFormated_1">
      <item>MAVREK društvo s ograničenom odgovornošću za usluge i trgovinu</item>
    </derivirana_varijabla>
  </DomainObject.Predmet.ProtuStrankaListNazivFormated>
  <DomainObject.Predmet.ProtuStrankaListNazivFormatedOIB>
    <izvorni_sadrzaj>
      <item>MAVREK društvo s ograničenom odgovornošću za usluge i trgovinu, OIB 75728026630</item>
    </izvorni_sadrzaj>
    <derivirana_varijabla naziv="DomainObject.Predmet.ProtuStrankaListNazivFormatedOIB_1">
      <item>MAVREK društvo s ograničenom odgovornošću za usluge i trgovinu, OIB 75728026630</item>
    </derivirana_varijabla>
  </DomainObject.Predmet.ProtuStrankaListNazivFormatedOIB>
  <DomainObject.Predmet.OstaliListFormated>
    <izvorni_sadrzaj>
      <item>Sudski registar</item>
      <item>Davorka Mavrek punomoćnik sudionika u postupku MAVREK društvo s ograničenom odgovornošću za usluge i trgovinu</item>
    </izvorni_sadrzaj>
    <derivirana_varijabla naziv="DomainObject.Predmet.OstaliListFormated_1">
      <item>Sudski registar</item>
      <item>Davorka Mavrek punomoćnik sudionika u postupku MAVREK društvo s ograničenom odgovornošću za usluge i trgovinu</item>
    </derivirana_varijabla>
  </DomainObject.Predmet.OstaliListFormated>
  <DomainObject.Predmet.OstaliListFormatedOIB>
    <izvorni_sadrzaj>
      <item>Sudski registar</item>
      <item>Davorka Mavrek, OIB 77966927576 punomoćnik sudionika u postupku MAVREK društvo s ograničenom odgovornošću za usluge i trgovinu</item>
    </izvorni_sadrzaj>
    <derivirana_varijabla naziv="DomainObject.Predmet.OstaliListFormatedOIB_1">
      <item>Sudski registar</item>
      <item>Davorka Mavrek, OIB 77966927576 punomoćnik sudionika u postupku MAVREK društvo s ograničenom odgovornošću za usluge i trgovinu</item>
    </derivirana_varijabla>
  </DomainObject.Predmet.OstaliListFormatedOIB>
  <DomainObject.Predmet.OstaliListFormatedWithAdress>
    <izvorni_sadrzaj>
      <item>Sudski registar</item>
      <item>Davorka Mavrek, Žarovnica 120, 42250 Žarovnica punomoćnik sudionika u postupku MAVREK društvo s ograničenom odgovornošću za usluge i trgovinu</item>
    </izvorni_sadrzaj>
    <derivirana_varijabla naziv="DomainObject.Predmet.OstaliListFormatedWithAdress_1">
      <item>Sudski registar</item>
      <item>Davorka Mavrek, Žarovnica 120, 42250 Žarovnica punomoćnik sudionika u postupku MAVREK društvo s ograničenom odgovornošću za usluge i trgovinu</item>
    </derivirana_varijabla>
  </DomainObject.Predmet.OstaliListFormatedWithAdress>
  <DomainObject.Predmet.OstaliListFormatedWithAdressOIB>
    <izvorni_sadrzaj>
      <item>Sudski registar</item>
      <item>Davorka Mavrek, OIB 77966927576, Žarovnica 120, 42250 Žarovnica punomoćnik sudionika u postupku MAVREK društvo s ograničenom odgovornošću za usluge i trgovinu</item>
    </izvorni_sadrzaj>
    <derivirana_varijabla naziv="DomainObject.Predmet.OstaliListFormatedWithAdressOIB_1">
      <item>Sudski registar</item>
      <item>Davorka Mavrek, OIB 77966927576, Žarovnica 120, 42250 Žarovnica punomoćnik sudionika u postupku MAVREK društvo s ograničenom odgovornošću za usluge i trgovinu</item>
    </derivirana_varijabla>
  </DomainObject.Predmet.OstaliListFormatedWithAdressOIB>
  <DomainObject.Predmet.OstaliListNazivFormated>
    <izvorni_sadrzaj>
      <item>Sudski registar</item>
      <item>Davorka Mavrek</item>
    </izvorni_sadrzaj>
    <derivirana_varijabla naziv="DomainObject.Predmet.OstaliListNazivFormated_1">
      <item>Sudski registar</item>
      <item>Davorka Mavrek</item>
    </derivirana_varijabla>
  </DomainObject.Predmet.OstaliListNazivFormated>
  <DomainObject.Predmet.OstaliListNazivFormatedOIB>
    <izvorni_sadrzaj>
      <item>Sudski registar</item>
      <item>Davorka Mavrek, OIB 77966927576</item>
    </izvorni_sadrzaj>
    <derivirana_varijabla naziv="DomainObject.Predmet.OstaliListNazivFormatedOIB_1">
      <item>Sudski registar</item>
      <item>Davorka Mavrek, OIB 77966927576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2018.</izvorni_sadrzaj>
    <derivirana_varijabla naziv="DomainObject.Datum_1">6. ožujka 2018.</derivirana_varijabla>
  </DomainObject.Datum>
  <DomainObject.PoslovniBrojDokumenta>
    <izvorni_sadrzaj>St-15/2018-9</izvorni_sadrzaj>
    <derivirana_varijabla naziv="DomainObject.PoslovniBrojDokumenta_1">St-15/2018-9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MAVREK društvo s ograničenom odgovornošću za usluge i trgovinu</izvorni_sadrzaj>
    <derivirana_varijabla naziv="DomainObject.Predmet.ProtustrankaIDrugi_1">MAVREK društvo s ograničenom odgovornošću za usluge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MAVREK društvo s ograničenom odgovornošću za usluge i trgovinu, OIB 75728026630, Žarovnica 120, 42250 Žarovnica</izvorni_sadrzaj>
    <derivirana_varijabla naziv="DomainObject.Predmet.ProtustrankaIDrugiAdressOIB_1">MAVREK društvo s ograničenom odgovornošću za usluge i trgovinu, OIB 75728026630, Žarovnica 120, 42250 Žarovnica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MAVREK društvo s ograničenom odgovornošću za usluge i trgovinu</item>
      <item>Sudski registar</item>
      <item>Davorka Mavrek</item>
    </izvorni_sadrzaj>
    <derivirana_varijabla naziv="DomainObject.Predmet.SudioniciListNaziv_1">
      <item>Financijska agencija</item>
      <item>MAVREK društvo s ograničenom odgovornošću za usluge i trgovinu</item>
      <item>Sudski registar</item>
      <item>Davorka Mavrek</item>
    </derivirana_varijabla>
  </DomainObject.Predmet.SudioniciListNaziv>
  <DomainObject.Predmet.SudioniciListAdressOIB>
    <izvorni_sadrzaj>
      <item>Financijska agencija, OIB 85821130368, Ulica grada Vukovara 70,10000 Zagreb</item>
      <item>MAVREK društvo s ograničenom odgovornošću za usluge i trgovinu, OIB 75728026630, Žarovnica 120,42250 Žarovnica</item>
      <item>Sudski registar</item>
      <item>Davorka Mavrek, OIB 77966927576, Žarovnica 120,42250 Žarovnica</item>
    </izvorni_sadrzaj>
    <derivirana_varijabla naziv="DomainObject.Predmet.SudioniciListAdressOIB_1">
      <item>Financijska agencija, OIB 85821130368, Ulica grada Vukovara 70,10000 Zagreb</item>
      <item>MAVREK društvo s ograničenom odgovornošću za usluge i trgovinu, OIB 75728026630, Žarovnica 120,42250 Žarovnica</item>
      <item>Sudski registar</item>
      <item>Davorka Mavrek, OIB 77966927576, Žarovnica 120,42250 Žarovnica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75728026630</item>
      <item>, OIB null</item>
      <item>, OIB 77966927576</item>
    </izvorni_sadrzaj>
    <derivirana_varijabla naziv="DomainObject.Predmet.SudioniciListNazivOIB_1">
      <item>, OIB 85821130368</item>
      <item>, OIB 75728026630</item>
      <item>, OIB null</item>
      <item>, OIB 77966927576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B72EC4-0FDC-4C94-BDAD-AD5F89AD368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220</properties:Words>
  <properties:Characters>1101</properties:Characters>
  <properties:Lines>43</properties:Lines>
  <properties:Paragraphs>16</properties:Paragraphs>
  <properties:TotalTime>66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2015-12-17T13:07:00Z</dcterms:created>
  <dc:creator>Ksenija Flack Makitan</dc:creator>
  <cp:lastModifiedBy>Lea Rogina</cp:lastModifiedBy>
  <cp:lastPrinted>2018-03-06T11:34:00Z</cp:lastPrinted>
  <dcterms:modified xmlns:xsi="http://www.w3.org/2001/XMLSchema-instance" xsi:type="dcterms:W3CDTF">2018-03-06T11:36:00Z</dcterms:modified>
  <cp:revision>47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St-15/2018-9 / Odluka - Oglas (ST-15-18-9 rješenje - poziv na uplatu predujma po NOVOM SZ Obrazac 3. - cl.62.st.5. SP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