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6012" w14:paraId="b1b6012" w:rsidRDefault="000260CF" w:rsidP="000260CF" w:rsidR="000260CF" w:rsidRPr="0080791F">
      <w:pPr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80791F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Zagreb, Amruševa 2/II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                    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r w:rsidR="00A94840">
        <w:rPr>
          <w:rFonts w:hAnsi="Times New Roman" w:ascii="Times New Roman"/>
          <w:color w:themeColor="text1" w:val="000000"/>
          <w:sz w:val="24"/>
          <w:szCs w:val="24"/>
          <w:lang w:val="hr-HR"/>
        </w:rPr>
        <w:t>3352/16-30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E P U B L I K A  H R V A T S K A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4D60B1" w:rsidR="000260CF" w:rsidRPr="0080791F">
      <w:pPr>
        <w:pStyle w:val="Tijeloteksta-uvlaka2"/>
        <w:ind w:firstLine="0"/>
        <w:rPr>
          <w:color w:themeColor="text1" w:val="000000"/>
          <w:szCs w:val="24"/>
        </w:rPr>
      </w:pPr>
      <w:r w:rsidRPr="0080791F">
        <w:rPr>
          <w:color w:themeColor="text1" w:val="000000"/>
          <w:szCs w:val="24"/>
        </w:rPr>
        <w:tab/>
      </w:r>
      <w:r w:rsidR="004D60B1" w:rsidRPr="0080791F">
        <w:rPr>
          <w:color w:themeColor="text1" w:val="000000"/>
          <w:szCs w:val="24"/>
        </w:rPr>
        <w:t xml:space="preserve">Trgovački sud u Zagrebu, po sucu pojedincu Vesni Malenica kao stečajnom sucu u prethodnom postupku radi utvrđivanja uvjeta za otvaranje stečajnog postupka nad </w:t>
      </w:r>
      <w:r w:rsidR="004A4A96">
        <w:rPr>
          <w:color w:themeColor="text1" w:val="000000"/>
          <w:szCs w:val="24"/>
        </w:rPr>
        <w:t xml:space="preserve">dužnikom </w:t>
      </w:r>
      <w:r w:rsidR="00A549C3">
        <w:rPr>
          <w:szCs w:val="24"/>
        </w:rPr>
        <w:t xml:space="preserve"> </w:t>
      </w:r>
      <w:r w:rsidR="00A94840">
        <w:rPr>
          <w:szCs w:val="24"/>
        </w:rPr>
        <w:t>SPEKTAR PROMOCIJA d. o. o., Zagreb, Oboj 66, OIB 27501233030</w:t>
      </w:r>
      <w:r w:rsidR="00A549C3">
        <w:t>, 14. srpnja 2017.</w:t>
      </w:r>
    </w:p>
    <w:p w:rsidRDefault="004D60B1" w:rsidP="004D60B1" w:rsidR="004D60B1" w:rsidRPr="0080791F">
      <w:pPr>
        <w:pStyle w:val="Tijeloteksta-uvlaka2"/>
        <w:ind w:firstLine="0"/>
        <w:rPr>
          <w:color w:themeColor="text1" w:val="000000"/>
          <w:szCs w:val="24"/>
        </w:rPr>
      </w:pPr>
    </w:p>
    <w:p w:rsidRDefault="004D1904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i j e š i o  j e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D810FC" w:rsidP="000260CF" w:rsidR="000260CF" w:rsidRPr="00E80E96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6961" w:rsidRPr="00E80E96">
        <w:rPr>
          <w:rFonts w:hAnsi="Times New Roman" w:ascii="Times New Roman"/>
          <w:color w:val="auto"/>
          <w:sz w:val="24"/>
          <w:szCs w:val="24"/>
        </w:rPr>
        <w:t>Ivan Kapor, Zagreb, Radićevo šetalište 29, OIB 93902711585</w:t>
      </w:r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>3.</w:t>
      </w:r>
      <w:r w:rsidR="00DD1D92" w:rsidRPr="00E80E96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E80E9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DD1D92" w:rsidRPr="00E80E96">
        <w:rPr>
          <w:rFonts w:hAnsi="Times New Roman" w:ascii="Times New Roman"/>
          <w:color w:val="auto"/>
          <w:sz w:val="24"/>
          <w:szCs w:val="24"/>
        </w:rPr>
        <w:t xml:space="preserve"> 7123600003115831734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E80E9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Obrazloženje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17FAF" w:rsidP="00F17FAF" w:rsidR="00F17FAF" w:rsidRPr="0080791F">
      <w:pPr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Temeljem odredbe čl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 94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 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(NN 71/15)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r w:rsidR="00E80E96">
        <w:rPr>
          <w:rFonts w:hAnsi="Times New Roman" w:ascii="Times New Roman"/>
          <w:color w:themeColor="text1" w:val="000000"/>
          <w:sz w:val="24"/>
          <w:szCs w:val="24"/>
          <w:lang w:val="hr-HR"/>
        </w:rPr>
        <w:t>14</w:t>
      </w:r>
      <w:r w:rsidR="0080791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 srpanj</w:t>
      </w:r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2017.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1C0F4E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POUKA O PRAVNOM LIJEKU: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1C0F4E" w:rsidP="00AB7A2F" w:rsidR="001C0F4E" w:rsidRPr="001C0F4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C0F4E" w:rsidP="00995CE9" w:rsidR="001C0F4E" w:rsidRPr="001C0F4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0F4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80791F">
      <w:pPr>
        <w:ind w:firstLine="26" w:left="-26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ind w:firstLine="26" w:left="-26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ind w:firstLine="26" w:left="-26"/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ind w:right="565" w:left="709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A2933" w:rsidP="000260CF" w:rsidR="00FA2933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1A6B42" w:rsidR="00FA2933" w:rsidRPr="0080791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0F4E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F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1C0F4E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33A1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2D38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0F4E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635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4A96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0B1"/>
    <w:rsid w:val="004D6708"/>
    <w:rsid w:val="004D6961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1F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49C3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840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1D92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96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5A0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1C0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F4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F4E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F4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F4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1C0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F4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F4E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F4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F4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St-3352/2016</izvorni_sadrzaj>
    <derivirana_varijabla naziv="DomainObject.Predmet.OznakaBroj_1">St-3352/2016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PROMOCIJA d.o.o. zastupanog po punomoćniku Vedran Dragović; Igor Sertić</izvorni_sadrzaj>
    <derivirana_varijabla naziv="DomainObject.Predmet.ProtustrankaFormated_1">  SPEKTAR PROMOCIJA d.o.o. zastupanog po punomoćniku Vedran Dragović; Igor Sertić</derivirana_varijabla>
  </DomainObject.Predmet.ProtustrankaFormated>
  <DomainObject.Predmet.ProtustrankaFormatedOIB>
    <izvorni_sadrzaj>  SPEKTAR PROMOCIJA d.o.o., OIB 27501233030 zastupanog po punomoćniku Vedran Dragović; Igor Sertić</izvorni_sadrzaj>
    <derivirana_varijabla naziv="DomainObject.Predmet.ProtustrankaFormatedOIB_1">  SPEKTAR PROMOCIJA d.o.o., OIB 27501233030 zastupanog po punomoćniku Vedran Dragović; Igor Sertić</derivirana_varijabla>
  </DomainObject.Predmet.ProtustrankaFormatedOIB>
  <DomainObject.Predmet.ProtustrankaFormatedWithAdress>
    <izvorni_sadrzaj> SPEKTAR PROMOCIJA d.o.o., Oboj 66, 10000 Zagreb zastupanog po punomoćniku Vedran Dragović; Igor Sertić</izvorni_sadrzaj>
    <derivirana_varijabla naziv="DomainObject.Predmet.ProtustrankaFormatedWithAdress_1"> SPEKTAR PROMOCIJA d.o.o., Oboj 66, 10000 Zagreb zastupanog po punomoćniku Vedran Dragović; Igor Sertić</derivirana_varijabla>
  </DomainObject.Predmet.ProtustrankaFormatedWithAdress>
  <DomainObject.Predmet.ProtustrankaFormatedWithAdressOIB>
    <izvorni_sadrzaj> SPEKTAR PROMOCIJA d.o.o., OIB 27501233030, Oboj 66, 10000 Zagreb zastupanog po punomoćniku Vedran Dragović; Igor Sertić</izvorni_sadrzaj>
    <derivirana_varijabla naziv="DomainObject.Predmet.ProtustrankaFormatedWithAdressOIB_1"> SPEKTAR PROMOCIJA d.o.o., OIB 27501233030, Oboj 66, 10000 Zagreb zastupanog po punomoćniku Vedran Dragović; Igor Sertić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radiotelevizija, OIB 68419124305</izvorni_sadrzaj>
    <derivirana_varijabla naziv="DomainObject.Predmet.StrankaFormatedOIB_1">  FINA Regionalni centar Zagreb, OIB 85821130368; Hrvatska radiotelevizija, OIB 68419124305</derivirana_varijabla>
  </DomainObject.Predmet.StrankaFormatedOIB>
  <DomainObject.Predmet.StrankaFormatedWithAdress>
    <izvorni_sadrzaj> FINA Regionalni centar Zagreb, Trg svibanjskih žrtava 1995. br. 1, 10000 Zagreb; Hrvatska radiotelevizija, Prisavlje 3, 10000 Zagreb</izvorni_sadrzaj>
    <derivirana_varijabla naziv="DomainObject.Predmet.StrankaFormatedWithAdress_1"> FINA Regionalni centar Zagreb, Trg svibanjskih žrtava 1995. br.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br. 1, 10000 Zagreb; Hrvatska radiotelevizija, OIB 68419124305, Prisavlje 3, 10000 Zagreb</izvorni_sadrzaj>
    <derivirana_varijabla naziv="DomainObject.Predmet.StrankaFormatedWithAdressOIB_1"> FINA Regionalni centar Zagreb, OIB 85821130368, Trg svibanjskih žrtava 1995. br. 1, 10000 Zagreb; Hrvatska radiotelevizija, OIB 68419124305, Prisavlje 3, 10000 Zagreb</derivirana_varijabla>
  </DomainObject.Predmet.StrankaFormatedWithAdressOIB>
  <DomainObject.Predmet.StrankaWithAdress>
    <izvorni_sadrzaj>FINA Regionalni centar Zagreb Trg svibanjskih žrtava 1995. br. 1,10000 Zagreb,Hrvatska radiotelevizija Prisavlje 3,10000 Zagreb</izvorni_sadrzaj>
    <derivirana_varijabla naziv="DomainObject.Predmet.StrankaWithAdress_1">FINA Regionalni centar Zagreb Trg svibanjskih žrtava 1995. br. 1,10000 Zagreb,Hrvatska radiotelevizija Prisavlje 3,10000 Zagreb</derivirana_varijabla>
  </DomainObject.Predmet.StrankaWithAdress>
  <DomainObject.Predmet.StrankaWithAdressOIB>
    <izvorni_sadrzaj>FINA Regionalni centar Zagreb, OIB 85821130368, Trg svibanjskih žrtava 1995. br. 1,10000 Zagreb,Hrvatska radiotelevizija, OIB 68419124305, Prisavlje 3,10000 Zagreb</izvorni_sadrzaj>
    <derivirana_varijabla naziv="DomainObject.Predmet.StrankaWithAdressOIB_1">FINA Regionalni centar Zagreb, OIB 85821130368, Trg svibanjskih žrtava 1995. br. 1,10000 Zagreb,Hrvatska radiotelevizija, OIB 68419124305,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radiotelevizija, OIB 68419124305</izvorni_sadrzaj>
    <derivirana_varijabla naziv="DomainObject.Predmet.StrankaNazivFormatedOIB_1">FINA Regionalni centar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</izvorni_sadrzaj>
    <derivirana_varijabla naziv="DomainObject.Predmet.StrankaListFormatedOIB_1">
      <item>FINA Regionalni centar Zagreb, OIB 85821130368</item>
      <item>Hrvatska radiotelevizija, OIB 68419124305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br.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radiotelevizija, OIB 68419124305, Prisavlje 3, 10000 Zagreb</item>
    </izvorni_sadrzaj>
    <derivirana_varijabla naziv="DomainObject.Predmet.StrankaListFormatedWithAdressOIB_1">
      <item>FINA Regionalni centar Zagreb, OIB 85821130368, Trg svibanjskih žrtava 1995. br. 1,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</izvorni_sadrzaj>
    <derivirana_varijabla naziv="DomainObject.Predmet.StrankaListNazivFormatedOIB_1">
      <item>FINA Regionalni centar Zagreb, OIB 85821130368</item>
      <item>Hrvatska radiotelevizija, OIB 68419124305</item>
    </derivirana_varijabla>
  </DomainObject.Predmet.StrankaListNazivFormatedOIB>
  <DomainObject.Predmet.ProtuStrankaListFormated>
    <izvorni_sadrzaj>
      <item>SPEKTAR PROMOCIJA d.o.o. zastupanog po punomoćniku Vedran Dragović; Igor Sertić</item>
    </izvorni_sadrzaj>
    <derivirana_varijabla naziv="DomainObject.Predmet.ProtuStrankaListFormated_1">
      <item>SPEKTAR PROMOCIJA d.o.o. zastupanog po punomoćniku Vedran Dragović; Igor Sertić</item>
    </derivirana_varijabla>
  </DomainObject.Predmet.ProtuStrankaListFormated>
  <DomainObject.Predmet.ProtuStrankaListFormatedOIB>
    <izvorni_sadrzaj>
      <item>SPEKTAR PROMOCIJA d.o.o., OIB 27501233030 zastupanog po punomoćniku Vedran Dragović; Igor Sertić</item>
    </izvorni_sadrzaj>
    <derivirana_varijabla naziv="DomainObject.Predmet.ProtuStrankaListFormatedOIB_1">
      <item>SPEKTAR PROMOCIJA d.o.o., OIB 27501233030 zastupanog po punomoćniku Vedran Dragović; Igor Sertić</item>
    </derivirana_varijabla>
  </DomainObject.Predmet.ProtuStrankaListFormatedOIB>
  <DomainObject.Predmet.ProtuStrankaListFormatedWithAdress>
    <izvorni_sadrzaj>
      <item>SPEKTAR PROMOCIJA d.o.o., Oboj 66, 10000 Zagreb zastupanog po punomoćniku Vedran Dragović; Igor Sertić</item>
    </izvorni_sadrzaj>
    <derivirana_varijabla naziv="DomainObject.Predmet.ProtuStrankaListFormatedWithAdress_1">
      <item>SPEKTAR PROMOCIJA d.o.o., Oboj 66, 10000 Zagreb zastupanog po punomoćniku Vedran Dragović; Igor Sertić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Dragović; Igor Sertić</item>
    </izvorni_sadrzaj>
    <derivirana_varijabla naziv="DomainObject.Predmet.ProtuStrankaListFormatedWithAdressOIB_1">
      <item>SPEKTAR PROMOCIJA d.o.o., OIB 27501233030, Oboj 66, 10000 Zagreb zastupanog po punomoćniku Vedran Dragović; Igor Sertić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  <item>Igor Sertić punomoćnik sudionika u postupku SPEKTAR PROMOCIJA d.o.o.</item>
      <item>Ivan Kapor</item>
    </izvorni_sadrzaj>
    <derivirana_varijabla naziv="DomainObject.Predmet.OstaliListFormated_1">
      <item>Vedran Dragović punomoćnik sudionika u postupku SPEKTAR PROMOCIJA d.o.o.</item>
      <item>Igor Sertić punomoćnik sudionika u postupku SPEKTAR PROMOCIJA d.o.o.</item>
      <item>Ivan Kapor</item>
    </derivirana_varijabla>
  </DomainObject.Predmet.OstaliListFormated>
  <DomainObject.Predmet.OstaliListFormatedOIB>
    <izvorni_sadrzaj>
      <item>Vedran Dragović, OIB 90694219503 punomoćnik sudionika u postupku SPEKTAR PROMOCIJA d.o.o.</item>
      <item>Igor Sertić, OIB 41863700193 punomoćnik sudionika u postupku SPEKTAR PROMOCIJA d.o.o.</item>
      <item>Ivan Kapor, OIB 93902711585</item>
    </izvorni_sadrzaj>
    <derivirana_varijabla naziv="DomainObject.Predmet.OstaliListFormatedOIB_1">
      <item>Vedran Dragović, OIB 90694219503 punomoćnik sudionika u postupku SPEKTAR PROMOCIJA d.o.o.</item>
      <item>Igor Sertić, OIB 41863700193 punomoćnik sudionika u postupku SPEKTAR PROMOCIJA d.o.o.</item>
      <item>Ivan Kapor, OIB 93902711585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izvorni_sadrzaj>
    <derivirana_varijabla naziv="DomainObject.Predmet.OstaliListFormatedWithAdress_1"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izvorni_sadrzaj>
    <derivirana_varijabla naziv="DomainObject.Predmet.OstaliListFormatedWithAdressOIB_1"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derivirana_varijabla>
  </DomainObject.Predmet.OstaliListFormatedWithAdressOIB>
  <DomainObject.Predmet.OstaliListNazivFormated>
    <izvorni_sadrzaj>
      <item>Vedran Dragović</item>
      <item>Igor Sertić</item>
      <item>Ivan Kapor</item>
    </izvorni_sadrzaj>
    <derivirana_varijabla naziv="DomainObject.Predmet.OstaliListNazivFormated_1">
      <item>Vedran Dragović</item>
      <item>Igor Sertić</item>
      <item>Ivan Kapor</item>
    </derivirana_varijabla>
  </DomainObject.Predmet.OstaliListNazivFormated>
  <DomainObject.Predmet.OstaliListNazivFormatedOIB>
    <izvorni_sadrzaj>
      <item>Vedran Dragović, OIB 90694219503</item>
      <item>Igor Sertić, OIB 41863700193</item>
      <item>Ivan Kapor, OIB 93902711585</item>
    </izvorni_sadrzaj>
    <derivirana_varijabla naziv="DomainObject.Predmet.OstaliListNazivFormatedOIB_1">
      <item>Vedran Dragović, OIB 90694219503</item>
      <item>Igor Sertić, OIB 41863700193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SPEKTAR PROMOCIJA d.o.o.</item>
      <item>FINA Regionalni centar Zagreb</item>
      <item>Vedran Dragović</item>
      <item>Hrvatska radiotelevizija</item>
      <item>Igor Sertić</item>
      <item>Ivan Kapor</item>
    </izvorni_sadrzaj>
    <derivirana_varijabla naziv="DomainObject.Predmet.SudioniciListNaziv_1">
      <item>SPEKTAR PROMOCIJA d.o.o.</item>
      <item>FINA Regionalni centar Zagreb</item>
      <item>Vedran Dragović</item>
      <item>Hrvatska radiotelevizija</item>
      <item>Igor Sertić</item>
      <item>Ivan Kapor</item>
    </derivirana_varijabla>
  </DomainObject.Predmet.SudioniciListNaziv>
  <DomainObject.Predmet.SudioniciListAdressOIB>
    <izvorni_sadrzaj>
      <item>SPEKTAR PROMOCIJA d.o.o., OIB 27501233030, Oboj 66,10000 Zagreb</item>
      <item>FINA Regionalni centar Zagreb, OIB 85821130368, Trg svibanjskih žrtava 1995. br. 1,10000 Zagreb</item>
      <item>Vedran Dragović, OIB 90694219503, Rim 78,10000 Zagreb</item>
      <item>Hrvatska radiotelevizija, OIB 68419124305, Prisavlje 3,10000 Zagreb</item>
      <item>Igor Sertić, OIB 41863700193, Jasenova 9,52440 Kukci</item>
      <item>Ivan Kapor, OIB 93902711585, Radićevo Šetalište 29,10000 Zagreb</item>
    </izvorni_sadrzaj>
    <derivirana_varijabla naziv="DomainObject.Predmet.SudioniciListAdressOIB_1">
      <item>SPEKTAR PROMOCIJA d.o.o., OIB 27501233030, Oboj 66,10000 Zagreb</item>
      <item>FINA Regionalni centar Zagreb, OIB 85821130368, Trg svibanjskih žrtava 1995. br. 1,10000 Zagreb</item>
      <item>Vedran Dragović, OIB 90694219503, Rim 78,10000 Zagreb</item>
      <item>Hrvatska radiotelevizija, OIB 68419124305, Prisavlje 3,10000 Zagreb</item>
      <item>Igor Sertić, OIB 41863700193, Jasenova 9,52440 Kukci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27501233030</item>
      <item>, OIB 85821130368</item>
      <item>, OIB 90694219503</item>
      <item>, OIB 68419124305</item>
      <item>, OIB 41863700193</item>
      <item>, OIB 93902711585</item>
    </izvorni_sadrzaj>
    <derivirana_varijabla naziv="DomainObject.Predmet.SudioniciListNazivOIB_1">
      <item>, OIB 27501233030</item>
      <item>, OIB 85821130368</item>
      <item>, OIB 90694219503</item>
      <item>, OIB 68419124305</item>
      <item>, OIB 41863700193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1376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2017-07-14T12:48:00Z</dcterms:created>
  <dc:creator>malenicav</dc:creator>
  <cp:lastModifiedBy>Kristina Švajger</cp:lastModifiedBy>
  <cp:lastPrinted>2017-07-14T12:49:00Z</cp:lastPrinted>
  <dcterms:modified xmlns:xsi="http://www.w3.org/2001/XMLSchema-instance" xsi:type="dcterms:W3CDTF">2017-07-14T12:49:00Z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